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019" w:rsidRPr="006A645D" w:rsidRDefault="00745019" w:rsidP="00D159C1">
      <w:pPr>
        <w:spacing w:line="360" w:lineRule="auto"/>
        <w:ind w:left="7200"/>
        <w:jc w:val="right"/>
        <w:rPr>
          <w:rFonts w:ascii="Times New Roman" w:hAnsi="Times New Roman"/>
          <w:sz w:val="24"/>
          <w:szCs w:val="24"/>
          <w:lang w:val="kk-KZ"/>
        </w:rPr>
      </w:pPr>
      <w:r>
        <w:rPr>
          <w:rFonts w:ascii="Times New Roman" w:hAnsi="Times New Roman"/>
          <w:sz w:val="24"/>
          <w:szCs w:val="24"/>
          <w:lang w:val="kk-KZ"/>
        </w:rPr>
        <w:t>Ф.7.03-03</w:t>
      </w:r>
    </w:p>
    <w:p w:rsidR="00745019" w:rsidRPr="006A645D" w:rsidRDefault="00745019" w:rsidP="00D159C1">
      <w:pPr>
        <w:spacing w:line="360" w:lineRule="auto"/>
        <w:ind w:left="7200"/>
        <w:rPr>
          <w:rFonts w:ascii="Times New Roman" w:hAnsi="Times New Roman"/>
          <w:sz w:val="24"/>
          <w:szCs w:val="24"/>
          <w:lang w:val="kk-KZ"/>
        </w:rPr>
      </w:pPr>
    </w:p>
    <w:p w:rsidR="00745019" w:rsidRPr="00174238" w:rsidRDefault="00745019" w:rsidP="00D159C1">
      <w:pPr>
        <w:spacing w:line="360" w:lineRule="auto"/>
        <w:jc w:val="center"/>
        <w:rPr>
          <w:sz w:val="24"/>
          <w:szCs w:val="24"/>
          <w:lang w:val="kk-KZ"/>
        </w:rPr>
      </w:pPr>
      <w:r w:rsidRPr="00F62ECA">
        <w:rPr>
          <w:rFonts w:ascii="Times New Roman" w:hAnsi="Times New Roman"/>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герб" style="width:158.25pt;height:150.75pt;visibility:visible">
            <v:imagedata r:id="rId7" o:title=""/>
          </v:shape>
        </w:pict>
      </w:r>
    </w:p>
    <w:p w:rsidR="00745019" w:rsidRDefault="00745019" w:rsidP="00D159C1">
      <w:pPr>
        <w:spacing w:after="0" w:line="240" w:lineRule="auto"/>
        <w:jc w:val="center"/>
        <w:rPr>
          <w:rFonts w:ascii="Times New Roman" w:hAnsi="Times New Roman"/>
          <w:sz w:val="28"/>
          <w:szCs w:val="28"/>
          <w:u w:val="single"/>
          <w:lang w:val="kk-KZ"/>
        </w:rPr>
      </w:pPr>
    </w:p>
    <w:p w:rsidR="00745019" w:rsidRDefault="00745019" w:rsidP="00D159C1">
      <w:pPr>
        <w:spacing w:after="0" w:line="240" w:lineRule="auto"/>
        <w:jc w:val="center"/>
        <w:rPr>
          <w:rFonts w:ascii="Times New Roman" w:hAnsi="Times New Roman"/>
          <w:sz w:val="28"/>
          <w:szCs w:val="28"/>
          <w:u w:val="single"/>
          <w:lang w:val="kk-KZ"/>
        </w:rPr>
      </w:pPr>
    </w:p>
    <w:p w:rsidR="00745019" w:rsidRPr="00010F73" w:rsidRDefault="00745019" w:rsidP="00D159C1">
      <w:pPr>
        <w:spacing w:after="0" w:line="240" w:lineRule="auto"/>
        <w:jc w:val="center"/>
        <w:rPr>
          <w:rFonts w:ascii="Times New Roman" w:hAnsi="Times New Roman"/>
          <w:sz w:val="28"/>
          <w:szCs w:val="28"/>
          <w:u w:val="single"/>
          <w:lang w:val="kk-KZ"/>
        </w:rPr>
      </w:pPr>
      <w:r w:rsidRPr="00010F73">
        <w:rPr>
          <w:rFonts w:ascii="Times New Roman" w:hAnsi="Times New Roman"/>
          <w:sz w:val="28"/>
          <w:szCs w:val="28"/>
          <w:u w:val="single"/>
          <w:lang w:val="kk-KZ"/>
        </w:rPr>
        <w:t>Блашева М.Т. Мамаева М.Н.</w:t>
      </w:r>
    </w:p>
    <w:p w:rsidR="00745019" w:rsidRDefault="00745019" w:rsidP="00D159C1">
      <w:pPr>
        <w:spacing w:after="0" w:line="240" w:lineRule="auto"/>
        <w:jc w:val="center"/>
        <w:rPr>
          <w:rFonts w:ascii="Times New Roman" w:hAnsi="Times New Roman"/>
          <w:sz w:val="28"/>
          <w:szCs w:val="28"/>
          <w:lang w:val="kk-KZ"/>
        </w:rPr>
      </w:pPr>
    </w:p>
    <w:p w:rsidR="00745019" w:rsidRDefault="00745019" w:rsidP="00D159C1">
      <w:pPr>
        <w:spacing w:after="0" w:line="240" w:lineRule="auto"/>
        <w:jc w:val="center"/>
        <w:rPr>
          <w:rFonts w:ascii="Times New Roman" w:hAnsi="Times New Roman"/>
          <w:sz w:val="28"/>
          <w:szCs w:val="28"/>
          <w:lang w:val="kk-KZ"/>
        </w:rPr>
      </w:pPr>
    </w:p>
    <w:p w:rsidR="00745019" w:rsidRDefault="00745019" w:rsidP="00D159C1">
      <w:pPr>
        <w:spacing w:after="0" w:line="240" w:lineRule="auto"/>
        <w:jc w:val="center"/>
        <w:rPr>
          <w:rFonts w:ascii="Times New Roman" w:hAnsi="Times New Roman"/>
          <w:sz w:val="28"/>
          <w:szCs w:val="28"/>
          <w:lang w:val="kk-KZ"/>
        </w:rPr>
      </w:pPr>
    </w:p>
    <w:p w:rsidR="00745019" w:rsidRPr="00010F73" w:rsidRDefault="00745019" w:rsidP="00D159C1">
      <w:pPr>
        <w:spacing w:after="0" w:line="240" w:lineRule="auto"/>
        <w:jc w:val="center"/>
        <w:rPr>
          <w:rFonts w:ascii="Times New Roman" w:hAnsi="Times New Roman"/>
          <w:sz w:val="28"/>
          <w:szCs w:val="28"/>
          <w:lang w:val="kk-KZ"/>
        </w:rPr>
      </w:pPr>
      <w:r w:rsidRPr="00010F73">
        <w:rPr>
          <w:rFonts w:ascii="Times New Roman" w:hAnsi="Times New Roman"/>
          <w:sz w:val="28"/>
          <w:szCs w:val="28"/>
          <w:lang w:val="kk-KZ"/>
        </w:rPr>
        <w:t xml:space="preserve">«ҚР Кәсіпкерлік құқығы» пәнінен </w:t>
      </w:r>
    </w:p>
    <w:p w:rsidR="00745019" w:rsidRDefault="00745019" w:rsidP="00D159C1">
      <w:pPr>
        <w:pStyle w:val="BlockText"/>
        <w:tabs>
          <w:tab w:val="left" w:pos="9639"/>
        </w:tabs>
        <w:ind w:left="0" w:right="0"/>
        <w:jc w:val="center"/>
        <w:rPr>
          <w:rFonts w:ascii="Times New Roman" w:hAnsi="Times New Roman"/>
          <w:b/>
          <w:szCs w:val="28"/>
          <w:lang w:val="kk-KZ"/>
        </w:rPr>
      </w:pPr>
      <w:r>
        <w:rPr>
          <w:rFonts w:ascii="Times New Roman" w:hAnsi="Times New Roman"/>
          <w:b/>
          <w:szCs w:val="28"/>
          <w:lang w:val="kk-KZ"/>
        </w:rPr>
        <w:t xml:space="preserve">ДӘРІС </w:t>
      </w:r>
      <w:r w:rsidRPr="00D159C1">
        <w:rPr>
          <w:rFonts w:ascii="Times New Roman" w:hAnsi="Times New Roman"/>
          <w:b/>
          <w:szCs w:val="28"/>
          <w:lang w:val="kk-KZ"/>
        </w:rPr>
        <w:t>КОНСПЕКТІЛЕРІ</w:t>
      </w:r>
    </w:p>
    <w:p w:rsidR="00745019" w:rsidRPr="00D159C1" w:rsidRDefault="00745019" w:rsidP="00D159C1">
      <w:pPr>
        <w:pStyle w:val="BlockText"/>
        <w:tabs>
          <w:tab w:val="left" w:pos="9639"/>
        </w:tabs>
        <w:ind w:left="0" w:right="0"/>
        <w:jc w:val="center"/>
        <w:rPr>
          <w:rFonts w:ascii="Times New Roman" w:hAnsi="Times New Roman"/>
          <w:b/>
          <w:szCs w:val="28"/>
          <w:lang w:val="kk-KZ"/>
        </w:rPr>
      </w:pPr>
    </w:p>
    <w:p w:rsidR="00745019" w:rsidRPr="00A37443" w:rsidRDefault="00745019" w:rsidP="00D159C1">
      <w:pPr>
        <w:spacing w:line="360" w:lineRule="auto"/>
        <w:jc w:val="center"/>
        <w:rPr>
          <w:rFonts w:ascii="Times New Roman" w:hAnsi="Times New Roman"/>
          <w:sz w:val="24"/>
          <w:szCs w:val="24"/>
          <w:lang w:val="kk-KZ"/>
        </w:rPr>
      </w:pPr>
      <w:r w:rsidRPr="00F62ECA">
        <w:rPr>
          <w:rFonts w:ascii="Times New Roman" w:hAnsi="Times New Roman"/>
          <w:noProof/>
          <w:sz w:val="24"/>
          <w:szCs w:val="24"/>
        </w:rPr>
        <w:pict>
          <v:shape id="Рисунок 1" o:spid="_x0000_i1026" type="#_x0000_t75" alt="гл" style="width:425.25pt;height:279.75pt;visibility:visible">
            <v:imagedata r:id="rId8" o:title=""/>
          </v:shape>
        </w:pict>
      </w:r>
    </w:p>
    <w:p w:rsidR="00745019" w:rsidRPr="00A37443" w:rsidRDefault="00745019" w:rsidP="00D159C1">
      <w:pPr>
        <w:spacing w:line="360" w:lineRule="auto"/>
        <w:ind w:left="7200"/>
        <w:rPr>
          <w:rFonts w:ascii="Times New Roman" w:hAnsi="Times New Roman"/>
          <w:sz w:val="24"/>
          <w:szCs w:val="24"/>
          <w:lang w:val="en-US"/>
        </w:rPr>
      </w:pPr>
    </w:p>
    <w:p w:rsidR="00745019" w:rsidRPr="00D159C1" w:rsidRDefault="00745019" w:rsidP="00D159C1">
      <w:pPr>
        <w:shd w:val="clear" w:color="auto" w:fill="FFFFFF"/>
        <w:tabs>
          <w:tab w:val="left" w:leader="underscore" w:pos="6470"/>
        </w:tabs>
        <w:jc w:val="center"/>
        <w:rPr>
          <w:rFonts w:ascii="Times New Roman" w:hAnsi="Times New Roman"/>
          <w:noProof/>
          <w:color w:val="000000"/>
          <w:sz w:val="28"/>
          <w:szCs w:val="28"/>
        </w:rPr>
      </w:pPr>
      <w:r w:rsidRPr="00D159C1">
        <w:rPr>
          <w:rFonts w:ascii="Times New Roman" w:hAnsi="Times New Roman"/>
          <w:sz w:val="28"/>
          <w:szCs w:val="28"/>
          <w:lang w:val="kk-KZ"/>
        </w:rPr>
        <w:t>Шымкент, 201</w:t>
      </w:r>
      <w:r>
        <w:rPr>
          <w:rFonts w:ascii="Times New Roman" w:hAnsi="Times New Roman"/>
          <w:sz w:val="28"/>
          <w:szCs w:val="28"/>
          <w:lang w:val="kk-KZ"/>
        </w:rPr>
        <w:t>3</w:t>
      </w:r>
      <w:r w:rsidRPr="00D159C1">
        <w:rPr>
          <w:rFonts w:ascii="Times New Roman" w:hAnsi="Times New Roman"/>
          <w:sz w:val="28"/>
          <w:szCs w:val="28"/>
          <w:lang w:val="kk-KZ"/>
        </w:rPr>
        <w:t xml:space="preserve"> ж</w:t>
      </w: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Pr="00D159C1" w:rsidRDefault="00745019" w:rsidP="00D159C1">
      <w:pPr>
        <w:spacing w:line="360" w:lineRule="auto"/>
        <w:jc w:val="center"/>
        <w:rPr>
          <w:rFonts w:ascii="Times New Roman" w:hAnsi="Times New Roman"/>
          <w:sz w:val="28"/>
          <w:szCs w:val="28"/>
          <w:lang w:val="kk-KZ"/>
        </w:rPr>
      </w:pPr>
      <w:r w:rsidRPr="00D159C1">
        <w:rPr>
          <w:rFonts w:ascii="Times New Roman" w:hAnsi="Times New Roman"/>
          <w:sz w:val="28"/>
          <w:szCs w:val="28"/>
          <w:lang w:val="kk-KZ"/>
        </w:rPr>
        <w:t>ҚАЗАҚСТАН РЕСПУБЛИКАСЫНЫҢ БІЛІМ ЖӘНЕ ҒЫЛЫМ МИНИСТРЛІГІ</w:t>
      </w:r>
    </w:p>
    <w:p w:rsidR="00745019" w:rsidRPr="00D159C1" w:rsidRDefault="00745019" w:rsidP="00D159C1">
      <w:pPr>
        <w:pStyle w:val="Heading1"/>
        <w:spacing w:line="360" w:lineRule="auto"/>
        <w:rPr>
          <w:rFonts w:ascii="Times New Roman" w:hAnsi="Times New Roman"/>
          <w:szCs w:val="28"/>
          <w:lang w:val="kk-KZ"/>
        </w:rPr>
      </w:pPr>
    </w:p>
    <w:p w:rsidR="00745019" w:rsidRPr="00D159C1" w:rsidRDefault="00745019" w:rsidP="00D159C1">
      <w:pPr>
        <w:pStyle w:val="Heading1"/>
        <w:spacing w:line="360" w:lineRule="auto"/>
        <w:rPr>
          <w:rFonts w:ascii="Times New Roman" w:hAnsi="Times New Roman"/>
          <w:szCs w:val="28"/>
          <w:lang w:val="kk-KZ"/>
        </w:rPr>
      </w:pPr>
      <w:r w:rsidRPr="00D159C1">
        <w:rPr>
          <w:rFonts w:ascii="Times New Roman" w:hAnsi="Times New Roman"/>
          <w:szCs w:val="28"/>
          <w:lang w:val="kk-KZ"/>
        </w:rPr>
        <w:t>М.О.ӘУЕЗОВ АТЫНДАҒЫ ОҢТҮСТІК ҚАЗАҚСТАН МЕМЛЕКЕТТІК УНИВЕРСИТЕТІ</w:t>
      </w:r>
    </w:p>
    <w:p w:rsidR="00745019" w:rsidRPr="00D159C1" w:rsidRDefault="00745019" w:rsidP="00D159C1">
      <w:pPr>
        <w:spacing w:line="360" w:lineRule="auto"/>
        <w:jc w:val="center"/>
        <w:rPr>
          <w:rFonts w:ascii="Times New Roman" w:hAnsi="Times New Roman"/>
          <w:sz w:val="28"/>
          <w:szCs w:val="28"/>
          <w:lang w:val="kk-KZ"/>
        </w:rPr>
      </w:pPr>
    </w:p>
    <w:p w:rsidR="00745019" w:rsidRPr="00D159C1" w:rsidRDefault="00745019" w:rsidP="00D159C1">
      <w:pPr>
        <w:spacing w:line="360" w:lineRule="auto"/>
        <w:jc w:val="center"/>
        <w:rPr>
          <w:rFonts w:ascii="Times New Roman" w:hAnsi="Times New Roman"/>
          <w:sz w:val="28"/>
          <w:szCs w:val="28"/>
          <w:lang w:val="kk-KZ"/>
        </w:rPr>
      </w:pPr>
      <w:r w:rsidRPr="00D159C1">
        <w:rPr>
          <w:rFonts w:ascii="Times New Roman" w:hAnsi="Times New Roman"/>
          <w:sz w:val="28"/>
          <w:szCs w:val="28"/>
          <w:lang w:val="kk-KZ"/>
        </w:rPr>
        <w:t>«Азаматтық және еңбек құқығы» кафедрасы</w:t>
      </w:r>
    </w:p>
    <w:p w:rsidR="00745019" w:rsidRPr="00D159C1" w:rsidRDefault="00745019" w:rsidP="00D159C1">
      <w:pPr>
        <w:spacing w:line="360" w:lineRule="auto"/>
        <w:jc w:val="center"/>
        <w:rPr>
          <w:rFonts w:ascii="Times New Roman" w:hAnsi="Times New Roman"/>
          <w:sz w:val="28"/>
          <w:szCs w:val="28"/>
          <w:lang w:val="kk-KZ"/>
        </w:rPr>
      </w:pPr>
    </w:p>
    <w:p w:rsidR="00745019" w:rsidRPr="00D159C1" w:rsidRDefault="00745019" w:rsidP="00D159C1">
      <w:pPr>
        <w:spacing w:line="360" w:lineRule="auto"/>
        <w:jc w:val="center"/>
        <w:rPr>
          <w:rFonts w:ascii="Times New Roman" w:hAnsi="Times New Roman"/>
          <w:sz w:val="28"/>
          <w:szCs w:val="28"/>
          <w:u w:val="single"/>
          <w:lang w:val="kk-KZ"/>
        </w:rPr>
      </w:pPr>
      <w:r>
        <w:rPr>
          <w:rFonts w:ascii="Times New Roman" w:hAnsi="Times New Roman"/>
          <w:sz w:val="28"/>
          <w:szCs w:val="28"/>
          <w:u w:val="single"/>
          <w:lang w:val="kk-KZ"/>
        </w:rPr>
        <w:t>Блашева М.Т. Мамаева М.Н.</w:t>
      </w:r>
    </w:p>
    <w:p w:rsidR="00745019" w:rsidRPr="00D159C1" w:rsidRDefault="00745019" w:rsidP="00D159C1">
      <w:pPr>
        <w:spacing w:line="360" w:lineRule="auto"/>
        <w:jc w:val="center"/>
        <w:rPr>
          <w:rFonts w:ascii="Times New Roman" w:hAnsi="Times New Roman"/>
          <w:sz w:val="28"/>
          <w:szCs w:val="28"/>
          <w:lang w:val="kk-KZ"/>
        </w:rPr>
      </w:pPr>
    </w:p>
    <w:p w:rsidR="00745019" w:rsidRPr="00D159C1" w:rsidRDefault="00745019" w:rsidP="00D159C1">
      <w:pPr>
        <w:spacing w:line="360" w:lineRule="auto"/>
        <w:rPr>
          <w:rFonts w:ascii="Times New Roman" w:hAnsi="Times New Roman"/>
          <w:sz w:val="28"/>
          <w:szCs w:val="28"/>
          <w:lang w:val="kk-KZ"/>
        </w:rPr>
      </w:pPr>
    </w:p>
    <w:p w:rsidR="00745019" w:rsidRPr="00D159C1" w:rsidRDefault="00745019" w:rsidP="00D159C1">
      <w:pPr>
        <w:spacing w:after="0" w:line="240" w:lineRule="auto"/>
        <w:jc w:val="center"/>
        <w:rPr>
          <w:rFonts w:ascii="Times New Roman" w:hAnsi="Times New Roman"/>
          <w:sz w:val="28"/>
          <w:szCs w:val="28"/>
          <w:lang w:val="kk-KZ"/>
        </w:rPr>
      </w:pPr>
      <w:r w:rsidRPr="00D159C1">
        <w:rPr>
          <w:rFonts w:ascii="Times New Roman" w:hAnsi="Times New Roman"/>
          <w:sz w:val="28"/>
          <w:szCs w:val="28"/>
          <w:lang w:val="kk-KZ"/>
        </w:rPr>
        <w:t>«</w:t>
      </w:r>
      <w:r>
        <w:rPr>
          <w:rFonts w:ascii="Times New Roman" w:hAnsi="Times New Roman"/>
          <w:sz w:val="28"/>
          <w:szCs w:val="28"/>
          <w:lang w:val="kk-KZ"/>
        </w:rPr>
        <w:t>ҚР Кәсіпкерлік құқығы</w:t>
      </w:r>
      <w:r w:rsidRPr="00D159C1">
        <w:rPr>
          <w:rFonts w:ascii="Times New Roman" w:hAnsi="Times New Roman"/>
          <w:sz w:val="28"/>
          <w:szCs w:val="28"/>
          <w:lang w:val="kk-KZ"/>
        </w:rPr>
        <w:t xml:space="preserve">» пәнінен  </w:t>
      </w:r>
    </w:p>
    <w:p w:rsidR="00745019" w:rsidRDefault="00745019" w:rsidP="00D159C1">
      <w:pPr>
        <w:pStyle w:val="BlockText"/>
        <w:tabs>
          <w:tab w:val="left" w:pos="9639"/>
        </w:tabs>
        <w:ind w:left="0" w:right="0"/>
        <w:jc w:val="center"/>
        <w:rPr>
          <w:rFonts w:ascii="Times New Roman" w:hAnsi="Times New Roman"/>
          <w:b/>
          <w:szCs w:val="28"/>
          <w:lang w:val="kk-KZ"/>
        </w:rPr>
      </w:pPr>
      <w:r>
        <w:rPr>
          <w:rFonts w:ascii="Times New Roman" w:hAnsi="Times New Roman"/>
          <w:b/>
          <w:szCs w:val="28"/>
          <w:lang w:val="kk-KZ"/>
        </w:rPr>
        <w:t>ДӘРІС</w:t>
      </w:r>
      <w:r w:rsidRPr="00D159C1">
        <w:rPr>
          <w:rFonts w:ascii="Times New Roman" w:hAnsi="Times New Roman"/>
          <w:b/>
          <w:szCs w:val="28"/>
          <w:lang w:val="kk-KZ"/>
        </w:rPr>
        <w:t xml:space="preserve"> КОНСПЕКТІЛЕРІ</w:t>
      </w:r>
    </w:p>
    <w:p w:rsidR="00745019" w:rsidRPr="00D159C1" w:rsidRDefault="00745019" w:rsidP="00D159C1">
      <w:pPr>
        <w:pStyle w:val="BlockText"/>
        <w:tabs>
          <w:tab w:val="left" w:pos="9639"/>
        </w:tabs>
        <w:ind w:left="0" w:right="-2"/>
        <w:jc w:val="center"/>
        <w:rPr>
          <w:rFonts w:ascii="Times New Roman" w:hAnsi="Times New Roman"/>
          <w:b/>
          <w:szCs w:val="28"/>
          <w:lang w:val="kk-KZ"/>
        </w:rPr>
      </w:pPr>
    </w:p>
    <w:p w:rsidR="00745019" w:rsidRPr="00965BFF" w:rsidRDefault="00745019" w:rsidP="00965BFF">
      <w:pPr>
        <w:tabs>
          <w:tab w:val="left" w:pos="1440"/>
        </w:tabs>
        <w:ind w:left="1440"/>
        <w:jc w:val="center"/>
        <w:rPr>
          <w:rFonts w:ascii="Times New Roman" w:hAnsi="Times New Roman"/>
          <w:sz w:val="28"/>
          <w:szCs w:val="28"/>
          <w:lang w:val="kk-KZ"/>
        </w:rPr>
      </w:pPr>
      <w:r w:rsidRPr="00965BFF">
        <w:rPr>
          <w:rFonts w:ascii="Times New Roman" w:hAnsi="Times New Roman"/>
          <w:sz w:val="28"/>
          <w:szCs w:val="28"/>
          <w:lang w:val="kk-KZ"/>
        </w:rPr>
        <w:t>5B030100- «Құқықтану»  мамандығында оқитын студенттер үшін</w:t>
      </w:r>
    </w:p>
    <w:p w:rsidR="00745019" w:rsidRPr="00965BFF" w:rsidRDefault="00745019" w:rsidP="00965BFF">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Pr="00D159C1" w:rsidRDefault="00745019" w:rsidP="00D159C1">
      <w:pPr>
        <w:spacing w:line="360" w:lineRule="auto"/>
        <w:jc w:val="center"/>
        <w:rPr>
          <w:rFonts w:ascii="Times New Roman" w:hAnsi="Times New Roman"/>
          <w:sz w:val="28"/>
          <w:szCs w:val="28"/>
          <w:lang w:val="kk-KZ"/>
        </w:rPr>
      </w:pPr>
    </w:p>
    <w:p w:rsidR="00745019" w:rsidRPr="00D159C1" w:rsidRDefault="00745019" w:rsidP="00D159C1">
      <w:pPr>
        <w:spacing w:line="360" w:lineRule="auto"/>
        <w:jc w:val="center"/>
        <w:rPr>
          <w:rFonts w:ascii="Times New Roman" w:hAnsi="Times New Roman"/>
          <w:sz w:val="28"/>
          <w:szCs w:val="28"/>
          <w:lang w:val="kk-KZ"/>
        </w:rPr>
      </w:pPr>
    </w:p>
    <w:p w:rsidR="00745019" w:rsidRDefault="00745019" w:rsidP="00D159C1">
      <w:pPr>
        <w:spacing w:line="360" w:lineRule="auto"/>
        <w:jc w:val="center"/>
        <w:rPr>
          <w:rFonts w:ascii="Times New Roman" w:hAnsi="Times New Roman"/>
          <w:sz w:val="28"/>
          <w:szCs w:val="28"/>
          <w:lang w:val="kk-KZ"/>
        </w:rPr>
      </w:pPr>
    </w:p>
    <w:p w:rsidR="00745019" w:rsidRPr="00D159C1" w:rsidRDefault="00745019" w:rsidP="00D159C1">
      <w:pPr>
        <w:spacing w:line="360" w:lineRule="auto"/>
        <w:jc w:val="center"/>
        <w:rPr>
          <w:rFonts w:ascii="Times New Roman" w:hAnsi="Times New Roman"/>
          <w:sz w:val="28"/>
          <w:szCs w:val="28"/>
          <w:lang w:val="kk-KZ"/>
        </w:rPr>
      </w:pPr>
    </w:p>
    <w:p w:rsidR="00745019" w:rsidRPr="00D159C1" w:rsidRDefault="00745019" w:rsidP="00D159C1">
      <w:pPr>
        <w:spacing w:line="360" w:lineRule="auto"/>
        <w:jc w:val="center"/>
        <w:rPr>
          <w:rFonts w:ascii="Times New Roman" w:hAnsi="Times New Roman"/>
          <w:sz w:val="28"/>
          <w:szCs w:val="28"/>
          <w:lang w:val="kk-KZ"/>
        </w:rPr>
      </w:pPr>
    </w:p>
    <w:p w:rsidR="00745019" w:rsidRDefault="00745019" w:rsidP="00D159C1">
      <w:pPr>
        <w:shd w:val="clear" w:color="auto" w:fill="FFFFFF"/>
        <w:tabs>
          <w:tab w:val="left" w:leader="underscore" w:pos="6470"/>
        </w:tabs>
        <w:jc w:val="center"/>
        <w:rPr>
          <w:rFonts w:ascii="Times New Roman" w:hAnsi="Times New Roman"/>
          <w:sz w:val="28"/>
          <w:szCs w:val="28"/>
          <w:lang w:val="kk-KZ"/>
        </w:rPr>
      </w:pPr>
      <w:r>
        <w:rPr>
          <w:rFonts w:ascii="Times New Roman" w:hAnsi="Times New Roman"/>
          <w:sz w:val="28"/>
          <w:szCs w:val="28"/>
          <w:lang w:val="kk-KZ"/>
        </w:rPr>
        <w:t>Шымкент, 2013</w:t>
      </w:r>
      <w:r w:rsidRPr="00D159C1">
        <w:rPr>
          <w:rFonts w:ascii="Times New Roman" w:hAnsi="Times New Roman"/>
          <w:sz w:val="28"/>
          <w:szCs w:val="28"/>
          <w:lang w:val="kk-KZ"/>
        </w:rPr>
        <w:t xml:space="preserve"> ж</w:t>
      </w:r>
    </w:p>
    <w:p w:rsidR="00745019" w:rsidRPr="00DC30CB" w:rsidRDefault="00745019" w:rsidP="00D159C1">
      <w:pPr>
        <w:spacing w:after="0" w:line="240" w:lineRule="auto"/>
        <w:rPr>
          <w:rFonts w:ascii="Times New Roman" w:hAnsi="Times New Roman"/>
          <w:sz w:val="28"/>
          <w:szCs w:val="28"/>
          <w:lang w:val="kk-KZ"/>
        </w:rPr>
      </w:pPr>
      <w:r w:rsidRPr="00DC30CB">
        <w:rPr>
          <w:rFonts w:ascii="Times New Roman" w:hAnsi="Times New Roman"/>
          <w:sz w:val="28"/>
          <w:szCs w:val="28"/>
          <w:lang w:val="kk-KZ"/>
        </w:rPr>
        <w:t>ОӘЖ 663.9.034</w:t>
      </w:r>
    </w:p>
    <w:p w:rsidR="00745019" w:rsidRDefault="00745019" w:rsidP="007E4851">
      <w:pPr>
        <w:rPr>
          <w:rFonts w:ascii="Times New Roman" w:hAnsi="Times New Roman"/>
          <w:sz w:val="28"/>
          <w:szCs w:val="28"/>
          <w:lang w:val="kk-KZ"/>
        </w:rPr>
      </w:pPr>
      <w:r>
        <w:rPr>
          <w:rFonts w:ascii="Times New Roman" w:hAnsi="Times New Roman"/>
          <w:sz w:val="28"/>
          <w:szCs w:val="28"/>
          <w:lang w:val="kk-KZ"/>
        </w:rPr>
        <w:t>Құрастырған</w:t>
      </w:r>
      <w:r w:rsidRPr="00AE5886">
        <w:rPr>
          <w:rFonts w:ascii="Times New Roman" w:hAnsi="Times New Roman"/>
          <w:sz w:val="28"/>
          <w:szCs w:val="28"/>
          <w:lang w:val="kk-KZ"/>
        </w:rPr>
        <w:t xml:space="preserve">: </w:t>
      </w:r>
      <w:r>
        <w:rPr>
          <w:rFonts w:ascii="Times New Roman" w:hAnsi="Times New Roman"/>
          <w:sz w:val="28"/>
          <w:szCs w:val="28"/>
          <w:lang w:val="kk-KZ"/>
        </w:rPr>
        <w:t>аға оқытушы Блашева М.Т., оқытушы Мамаева М.Н.</w:t>
      </w:r>
      <w:r w:rsidRPr="00DC30CB">
        <w:rPr>
          <w:rFonts w:ascii="Times New Roman" w:hAnsi="Times New Roman"/>
          <w:sz w:val="28"/>
          <w:szCs w:val="28"/>
          <w:lang w:val="kk-KZ"/>
        </w:rPr>
        <w:t xml:space="preserve"> </w:t>
      </w:r>
    </w:p>
    <w:p w:rsidR="00745019" w:rsidRPr="00351421" w:rsidRDefault="00745019" w:rsidP="007E4851">
      <w:pPr>
        <w:jc w:val="both"/>
        <w:rPr>
          <w:rFonts w:ascii="Times New Roman" w:hAnsi="Times New Roman"/>
          <w:sz w:val="28"/>
          <w:szCs w:val="28"/>
          <w:lang w:val="kk-KZ"/>
        </w:rPr>
      </w:pPr>
      <w:r>
        <w:rPr>
          <w:rFonts w:ascii="Times New Roman" w:hAnsi="Times New Roman"/>
          <w:sz w:val="28"/>
          <w:szCs w:val="28"/>
          <w:lang w:val="kk-KZ"/>
        </w:rPr>
        <w:t>Дәріс конспектісі «</w:t>
      </w:r>
      <w:r w:rsidRPr="00F371A6">
        <w:rPr>
          <w:rFonts w:ascii="Times New Roman" w:hAnsi="Times New Roman"/>
          <w:bCs/>
          <w:sz w:val="28"/>
          <w:szCs w:val="28"/>
          <w:lang w:val="kk-KZ"/>
        </w:rPr>
        <w:t>5В030100 – Құқықтану</w:t>
      </w:r>
      <w:r>
        <w:rPr>
          <w:rFonts w:ascii="Times New Roman" w:hAnsi="Times New Roman"/>
          <w:bCs/>
          <w:sz w:val="28"/>
          <w:szCs w:val="28"/>
          <w:lang w:val="kk-KZ"/>
        </w:rPr>
        <w:t>»</w:t>
      </w:r>
      <w:r w:rsidRPr="00F371A6">
        <w:rPr>
          <w:rFonts w:ascii="Times New Roman" w:hAnsi="Times New Roman"/>
          <w:bCs/>
          <w:sz w:val="28"/>
          <w:szCs w:val="28"/>
          <w:lang w:val="kk-KZ"/>
        </w:rPr>
        <w:t xml:space="preserve"> мамандығы студенттеріне арналған</w:t>
      </w:r>
      <w:r>
        <w:rPr>
          <w:rFonts w:ascii="Times New Roman" w:hAnsi="Times New Roman"/>
          <w:bCs/>
          <w:sz w:val="28"/>
          <w:szCs w:val="28"/>
          <w:lang w:val="kk-KZ"/>
        </w:rPr>
        <w:t xml:space="preserve"> </w:t>
      </w:r>
      <w:r w:rsidRPr="00D159C1">
        <w:rPr>
          <w:rFonts w:ascii="Times New Roman" w:hAnsi="Times New Roman"/>
          <w:sz w:val="28"/>
          <w:szCs w:val="28"/>
          <w:lang w:val="kk-KZ"/>
        </w:rPr>
        <w:t>«</w:t>
      </w:r>
      <w:r>
        <w:rPr>
          <w:rFonts w:ascii="Times New Roman" w:hAnsi="Times New Roman"/>
          <w:sz w:val="28"/>
          <w:szCs w:val="28"/>
          <w:lang w:val="kk-KZ"/>
        </w:rPr>
        <w:t>ҚР Кәсіпкерлік құқығы</w:t>
      </w:r>
      <w:r w:rsidRPr="00D159C1">
        <w:rPr>
          <w:rFonts w:ascii="Times New Roman" w:hAnsi="Times New Roman"/>
          <w:sz w:val="28"/>
          <w:szCs w:val="28"/>
          <w:lang w:val="kk-KZ"/>
        </w:rPr>
        <w:t>»</w:t>
      </w:r>
      <w:r w:rsidRPr="00F371A6">
        <w:rPr>
          <w:rFonts w:ascii="Times New Roman" w:hAnsi="Times New Roman"/>
          <w:bCs/>
          <w:sz w:val="28"/>
          <w:szCs w:val="28"/>
          <w:lang w:val="kk-KZ"/>
        </w:rPr>
        <w:t xml:space="preserve"> пәнінен дәріс сабақтарын өткізуге арналған</w:t>
      </w:r>
      <w:r>
        <w:rPr>
          <w:rFonts w:ascii="Times New Roman" w:hAnsi="Times New Roman"/>
          <w:bCs/>
          <w:sz w:val="28"/>
          <w:szCs w:val="28"/>
          <w:lang w:val="kk-KZ"/>
        </w:rPr>
        <w:t xml:space="preserve">; Шымкент: </w:t>
      </w:r>
      <w:r>
        <w:rPr>
          <w:rFonts w:ascii="Times New Roman" w:hAnsi="Times New Roman"/>
          <w:sz w:val="28"/>
          <w:szCs w:val="28"/>
          <w:lang w:val="kk-KZ"/>
        </w:rPr>
        <w:t>М.Әуезов атындағы Оңтүстік Қазақстан мемлекеттік университеті, 2013ж</w:t>
      </w:r>
      <w:r w:rsidRPr="00351421">
        <w:rPr>
          <w:rFonts w:ascii="Times New Roman" w:hAnsi="Times New Roman"/>
          <w:sz w:val="28"/>
          <w:szCs w:val="28"/>
          <w:lang w:val="kk-KZ"/>
        </w:rPr>
        <w:t xml:space="preserve">. </w:t>
      </w:r>
      <w:r>
        <w:rPr>
          <w:rFonts w:ascii="Times New Roman" w:hAnsi="Times New Roman"/>
          <w:sz w:val="28"/>
          <w:szCs w:val="28"/>
          <w:lang w:val="kk-KZ"/>
        </w:rPr>
        <w:t>– 100</w:t>
      </w:r>
      <w:r w:rsidRPr="00351421">
        <w:rPr>
          <w:rFonts w:ascii="Times New Roman" w:hAnsi="Times New Roman"/>
          <w:sz w:val="28"/>
          <w:szCs w:val="28"/>
          <w:lang w:val="kk-KZ"/>
        </w:rPr>
        <w:t xml:space="preserve"> бет.</w:t>
      </w:r>
    </w:p>
    <w:p w:rsidR="00745019" w:rsidRPr="00F371A6" w:rsidRDefault="00745019" w:rsidP="007E4851">
      <w:pPr>
        <w:jc w:val="both"/>
        <w:rPr>
          <w:rFonts w:ascii="Times New Roman" w:hAnsi="Times New Roman"/>
          <w:sz w:val="28"/>
          <w:szCs w:val="28"/>
          <w:lang w:val="kk-KZ"/>
        </w:rPr>
      </w:pPr>
      <w:r>
        <w:rPr>
          <w:rFonts w:ascii="Times New Roman" w:hAnsi="Times New Roman"/>
          <w:bCs/>
          <w:sz w:val="28"/>
          <w:szCs w:val="28"/>
          <w:lang w:val="kk-KZ"/>
        </w:rPr>
        <w:t>Д</w:t>
      </w:r>
      <w:r w:rsidRPr="00F371A6">
        <w:rPr>
          <w:rFonts w:ascii="Times New Roman" w:hAnsi="Times New Roman"/>
          <w:bCs/>
          <w:sz w:val="28"/>
          <w:szCs w:val="28"/>
          <w:lang w:val="kk-KZ"/>
        </w:rPr>
        <w:t>әріс</w:t>
      </w:r>
      <w:r>
        <w:rPr>
          <w:rFonts w:ascii="Times New Roman" w:hAnsi="Times New Roman"/>
          <w:sz w:val="28"/>
          <w:szCs w:val="28"/>
          <w:lang w:val="kk-KZ"/>
        </w:rPr>
        <w:t xml:space="preserve"> конспектісі оқу жоспарына және </w:t>
      </w:r>
      <w:r w:rsidRPr="00D159C1">
        <w:rPr>
          <w:rFonts w:ascii="Times New Roman" w:hAnsi="Times New Roman"/>
          <w:sz w:val="28"/>
          <w:szCs w:val="28"/>
          <w:lang w:val="kk-KZ"/>
        </w:rPr>
        <w:t>«</w:t>
      </w:r>
      <w:r>
        <w:rPr>
          <w:rFonts w:ascii="Times New Roman" w:hAnsi="Times New Roman"/>
          <w:sz w:val="28"/>
          <w:szCs w:val="28"/>
          <w:lang w:val="kk-KZ"/>
        </w:rPr>
        <w:t>ҚР Кәсіпкерлік құқығы</w:t>
      </w:r>
      <w:r w:rsidRPr="00D159C1">
        <w:rPr>
          <w:rFonts w:ascii="Times New Roman" w:hAnsi="Times New Roman"/>
          <w:sz w:val="28"/>
          <w:szCs w:val="28"/>
          <w:lang w:val="kk-KZ"/>
        </w:rPr>
        <w:t xml:space="preserve">» </w:t>
      </w:r>
      <w:r>
        <w:rPr>
          <w:rFonts w:ascii="Times New Roman" w:hAnsi="Times New Roman"/>
          <w:bCs/>
          <w:sz w:val="28"/>
          <w:szCs w:val="28"/>
          <w:lang w:val="kk-KZ"/>
        </w:rPr>
        <w:t xml:space="preserve">пәнінің оқу бағдарламасының талаптарына </w:t>
      </w:r>
      <w:r>
        <w:rPr>
          <w:rFonts w:ascii="Times New Roman" w:hAnsi="Times New Roman"/>
          <w:sz w:val="28"/>
          <w:szCs w:val="28"/>
          <w:lang w:val="kk-KZ"/>
        </w:rPr>
        <w:t>сай құрастырылған және «</w:t>
      </w:r>
      <w:r w:rsidRPr="00F371A6">
        <w:rPr>
          <w:rFonts w:ascii="Times New Roman" w:hAnsi="Times New Roman"/>
          <w:bCs/>
          <w:sz w:val="28"/>
          <w:szCs w:val="28"/>
          <w:lang w:val="kk-KZ"/>
        </w:rPr>
        <w:t>5В030100</w:t>
      </w:r>
      <w:r>
        <w:rPr>
          <w:rFonts w:ascii="Times New Roman" w:hAnsi="Times New Roman"/>
          <w:bCs/>
          <w:sz w:val="28"/>
          <w:szCs w:val="28"/>
          <w:lang w:val="kk-KZ"/>
        </w:rPr>
        <w:t>-</w:t>
      </w:r>
      <w:r w:rsidRPr="00F371A6">
        <w:rPr>
          <w:rFonts w:ascii="Times New Roman" w:hAnsi="Times New Roman"/>
          <w:bCs/>
          <w:sz w:val="28"/>
          <w:szCs w:val="28"/>
          <w:lang w:val="kk-KZ"/>
        </w:rPr>
        <w:t xml:space="preserve"> Құқықтану</w:t>
      </w:r>
      <w:r>
        <w:rPr>
          <w:rFonts w:ascii="Times New Roman" w:hAnsi="Times New Roman"/>
          <w:bCs/>
          <w:sz w:val="28"/>
          <w:szCs w:val="28"/>
          <w:lang w:val="kk-KZ"/>
        </w:rPr>
        <w:t>»</w:t>
      </w:r>
      <w:r w:rsidRPr="00F371A6">
        <w:rPr>
          <w:rFonts w:ascii="Times New Roman" w:hAnsi="Times New Roman"/>
          <w:bCs/>
          <w:sz w:val="28"/>
          <w:szCs w:val="28"/>
          <w:lang w:val="kk-KZ"/>
        </w:rPr>
        <w:t xml:space="preserve"> мамандығы студенттеріне дәріс сабақтарын өткізуге</w:t>
      </w:r>
      <w:r>
        <w:rPr>
          <w:rFonts w:ascii="Times New Roman" w:hAnsi="Times New Roman"/>
          <w:bCs/>
          <w:sz w:val="28"/>
          <w:szCs w:val="28"/>
          <w:lang w:val="kk-KZ"/>
        </w:rPr>
        <w:t xml:space="preserve"> қажетті барлық мәліметтермен қамтылған.</w:t>
      </w:r>
    </w:p>
    <w:p w:rsidR="00745019" w:rsidRPr="00B61892" w:rsidRDefault="00745019" w:rsidP="007E4851">
      <w:pPr>
        <w:ind w:right="-1"/>
        <w:jc w:val="both"/>
        <w:rPr>
          <w:rFonts w:ascii="Times New Roman" w:hAnsi="Times New Roman"/>
          <w:sz w:val="28"/>
          <w:szCs w:val="28"/>
          <w:lang w:val="kk-KZ"/>
        </w:rPr>
      </w:pPr>
      <w:r w:rsidRPr="00B61892">
        <w:rPr>
          <w:rFonts w:ascii="Times New Roman" w:hAnsi="Times New Roman"/>
          <w:sz w:val="28"/>
          <w:szCs w:val="28"/>
          <w:lang w:val="kk-KZ"/>
        </w:rPr>
        <w:t>Аннот</w:t>
      </w:r>
      <w:r>
        <w:rPr>
          <w:rFonts w:ascii="Times New Roman" w:hAnsi="Times New Roman"/>
          <w:sz w:val="28"/>
          <w:szCs w:val="28"/>
          <w:lang w:val="kk-KZ"/>
        </w:rPr>
        <w:t>ац</w:t>
      </w:r>
      <w:r w:rsidRPr="00B61892">
        <w:rPr>
          <w:rFonts w:ascii="Times New Roman" w:hAnsi="Times New Roman"/>
          <w:sz w:val="28"/>
          <w:szCs w:val="28"/>
          <w:lang w:val="kk-KZ"/>
        </w:rPr>
        <w:t xml:space="preserve">ия: </w:t>
      </w:r>
      <w:r w:rsidRPr="00D159C1">
        <w:rPr>
          <w:rFonts w:ascii="Times New Roman" w:hAnsi="Times New Roman"/>
          <w:sz w:val="28"/>
          <w:szCs w:val="28"/>
          <w:lang w:val="kk-KZ"/>
        </w:rPr>
        <w:t>«</w:t>
      </w:r>
      <w:r>
        <w:rPr>
          <w:rFonts w:ascii="Times New Roman" w:hAnsi="Times New Roman"/>
          <w:sz w:val="28"/>
          <w:szCs w:val="28"/>
          <w:lang w:val="kk-KZ"/>
        </w:rPr>
        <w:t>ҚР Кәсіпкерлік құқығы</w:t>
      </w:r>
      <w:r w:rsidRPr="00D159C1">
        <w:rPr>
          <w:rFonts w:ascii="Times New Roman" w:hAnsi="Times New Roman"/>
          <w:sz w:val="28"/>
          <w:szCs w:val="28"/>
          <w:lang w:val="kk-KZ"/>
        </w:rPr>
        <w:t xml:space="preserve">» </w:t>
      </w:r>
      <w:r>
        <w:rPr>
          <w:rFonts w:ascii="Times New Roman" w:hAnsi="Times New Roman"/>
          <w:bCs/>
          <w:sz w:val="28"/>
          <w:szCs w:val="28"/>
          <w:lang w:val="kk-KZ"/>
        </w:rPr>
        <w:t>пәнінен оқу конспектісі д</w:t>
      </w:r>
      <w:r w:rsidRPr="00F371A6">
        <w:rPr>
          <w:rFonts w:ascii="Times New Roman" w:hAnsi="Times New Roman"/>
          <w:bCs/>
          <w:sz w:val="28"/>
          <w:szCs w:val="28"/>
          <w:lang w:val="kk-KZ"/>
        </w:rPr>
        <w:t>әріс</w:t>
      </w:r>
      <w:r>
        <w:rPr>
          <w:rFonts w:ascii="Times New Roman" w:hAnsi="Times New Roman"/>
          <w:bCs/>
          <w:sz w:val="28"/>
          <w:szCs w:val="28"/>
          <w:lang w:val="kk-KZ"/>
        </w:rPr>
        <w:t xml:space="preserve">  тақырыптарынан, тақырыптардың мәтіндерінен, тақырыптар бойынша бақылау сұрақтардан және пайдаланған әдебиеттер тізімінен құрастырылған.</w:t>
      </w:r>
      <w:r w:rsidRPr="00B61892">
        <w:rPr>
          <w:rFonts w:ascii="Times New Roman" w:hAnsi="Times New Roman"/>
          <w:sz w:val="28"/>
          <w:szCs w:val="28"/>
          <w:lang w:val="kk-KZ"/>
        </w:rPr>
        <w:t xml:space="preserve"> </w:t>
      </w:r>
    </w:p>
    <w:p w:rsidR="00745019" w:rsidRDefault="00745019" w:rsidP="007E4851">
      <w:pPr>
        <w:spacing w:after="0" w:line="240" w:lineRule="auto"/>
        <w:ind w:right="680"/>
        <w:jc w:val="both"/>
        <w:rPr>
          <w:rFonts w:ascii="Times New Roman" w:hAnsi="Times New Roman"/>
          <w:sz w:val="28"/>
          <w:szCs w:val="28"/>
          <w:lang w:val="kk-KZ"/>
        </w:rPr>
      </w:pPr>
    </w:p>
    <w:p w:rsidR="00745019" w:rsidRPr="00DC30CB" w:rsidRDefault="00745019" w:rsidP="007E4851">
      <w:pPr>
        <w:shd w:val="clear" w:color="auto" w:fill="FFFFFF"/>
        <w:spacing w:after="0" w:line="240" w:lineRule="auto"/>
        <w:ind w:right="82"/>
        <w:jc w:val="both"/>
        <w:rPr>
          <w:rFonts w:ascii="Times New Roman" w:hAnsi="Times New Roman"/>
          <w:sz w:val="28"/>
          <w:szCs w:val="28"/>
          <w:lang w:val="kk-KZ"/>
        </w:rPr>
      </w:pPr>
      <w:r w:rsidRPr="00DC30CB">
        <w:rPr>
          <w:rFonts w:ascii="Times New Roman" w:hAnsi="Times New Roman"/>
          <w:sz w:val="28"/>
          <w:szCs w:val="28"/>
          <w:lang w:val="kk-KZ"/>
        </w:rPr>
        <w:t>Пікір жазғандар (рецензент):</w:t>
      </w:r>
    </w:p>
    <w:p w:rsidR="00745019" w:rsidRPr="00064FF8" w:rsidRDefault="00745019" w:rsidP="007E4851">
      <w:pPr>
        <w:tabs>
          <w:tab w:val="left" w:pos="2700"/>
        </w:tabs>
        <w:spacing w:after="0" w:line="240" w:lineRule="auto"/>
        <w:jc w:val="both"/>
        <w:rPr>
          <w:rFonts w:ascii="Times New Roman" w:hAnsi="Times New Roman"/>
          <w:sz w:val="28"/>
          <w:szCs w:val="28"/>
          <w:lang w:val="kk-KZ"/>
        </w:rPr>
      </w:pPr>
      <w:r w:rsidRPr="00784ADC">
        <w:rPr>
          <w:rFonts w:ascii="Times New Roman" w:hAnsi="Times New Roman"/>
          <w:sz w:val="28"/>
          <w:szCs w:val="28"/>
          <w:lang w:val="kk-KZ"/>
        </w:rPr>
        <w:t xml:space="preserve"> </w:t>
      </w:r>
      <w:r>
        <w:rPr>
          <w:rFonts w:ascii="Times New Roman" w:hAnsi="Times New Roman"/>
          <w:sz w:val="28"/>
          <w:szCs w:val="28"/>
          <w:lang w:val="kk-KZ"/>
        </w:rPr>
        <w:t xml:space="preserve">Еликбай М.А. </w:t>
      </w:r>
      <w:r w:rsidRPr="000265F5">
        <w:rPr>
          <w:rFonts w:ascii="Times New Roman" w:hAnsi="Times New Roman"/>
          <w:sz w:val="28"/>
          <w:szCs w:val="28"/>
          <w:lang w:val="kk-KZ"/>
        </w:rPr>
        <w:t>-</w:t>
      </w:r>
      <w:r w:rsidRPr="00064FF8">
        <w:rPr>
          <w:rFonts w:ascii="Times New Roman" w:hAnsi="Times New Roman"/>
          <w:sz w:val="28"/>
          <w:szCs w:val="28"/>
          <w:lang w:val="kk-KZ"/>
        </w:rPr>
        <w:t xml:space="preserve"> з.ғ.к., аға оқытушы М.О. Әуезов атындағы ОҚМУ-дің «Азаматтық және еңбек құқығы» кафедрасы</w:t>
      </w:r>
      <w:r>
        <w:rPr>
          <w:rFonts w:ascii="Times New Roman" w:hAnsi="Times New Roman"/>
          <w:sz w:val="28"/>
          <w:szCs w:val="28"/>
          <w:lang w:val="kk-KZ"/>
        </w:rPr>
        <w:t>ның меңгерушісі</w:t>
      </w:r>
      <w:r w:rsidRPr="00064FF8">
        <w:rPr>
          <w:rFonts w:ascii="Times New Roman" w:hAnsi="Times New Roman"/>
          <w:sz w:val="28"/>
          <w:szCs w:val="28"/>
          <w:lang w:val="kk-KZ"/>
        </w:rPr>
        <w:t>.</w:t>
      </w:r>
    </w:p>
    <w:p w:rsidR="00745019" w:rsidRDefault="00745019" w:rsidP="00A9390A">
      <w:pPr>
        <w:tabs>
          <w:tab w:val="left" w:pos="7215"/>
        </w:tabs>
        <w:spacing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Нұсқабаев Е.Н</w:t>
      </w:r>
      <w:r w:rsidRPr="000265F5">
        <w:rPr>
          <w:rFonts w:ascii="Times New Roman" w:hAnsi="Times New Roman"/>
          <w:sz w:val="28"/>
          <w:szCs w:val="28"/>
          <w:lang w:val="kk-KZ"/>
        </w:rPr>
        <w:t xml:space="preserve"> - </w:t>
      </w:r>
      <w:r w:rsidRPr="00064FF8">
        <w:rPr>
          <w:rFonts w:ascii="Times New Roman" w:hAnsi="Times New Roman"/>
          <w:sz w:val="28"/>
          <w:szCs w:val="28"/>
          <w:lang w:val="kk-KZ"/>
        </w:rPr>
        <w:t xml:space="preserve">з.ғ.к., аға оқытушы </w:t>
      </w:r>
      <w:r>
        <w:rPr>
          <w:rFonts w:ascii="Times New Roman" w:hAnsi="Times New Roman"/>
          <w:color w:val="000000"/>
          <w:sz w:val="28"/>
          <w:szCs w:val="28"/>
          <w:lang w:val="kk-KZ"/>
        </w:rPr>
        <w:t>Халықаралық Гуманитарлық Техникалық Университетінің «Құқықтану» кафедрасы.</w:t>
      </w:r>
    </w:p>
    <w:p w:rsidR="00745019" w:rsidRPr="005943F9" w:rsidRDefault="00745019" w:rsidP="007E4851">
      <w:pPr>
        <w:spacing w:after="0" w:line="240" w:lineRule="auto"/>
        <w:jc w:val="both"/>
        <w:rPr>
          <w:rFonts w:ascii="Times New Roman" w:hAnsi="Times New Roman"/>
          <w:sz w:val="28"/>
          <w:szCs w:val="28"/>
          <w:lang w:val="kk-KZ"/>
        </w:rPr>
      </w:pPr>
    </w:p>
    <w:p w:rsidR="00745019" w:rsidRPr="00E2462C" w:rsidRDefault="00745019" w:rsidP="007E4851">
      <w:pPr>
        <w:spacing w:after="0" w:line="240" w:lineRule="auto"/>
        <w:ind w:right="-1"/>
        <w:jc w:val="both"/>
        <w:rPr>
          <w:rFonts w:ascii="Times New Roman" w:hAnsi="Times New Roman"/>
          <w:sz w:val="28"/>
          <w:szCs w:val="28"/>
          <w:lang w:val="kk-KZ"/>
        </w:rPr>
      </w:pPr>
      <w:r w:rsidRPr="00DC30CB">
        <w:rPr>
          <w:rFonts w:ascii="Times New Roman" w:hAnsi="Times New Roman"/>
          <w:sz w:val="28"/>
          <w:szCs w:val="28"/>
          <w:lang w:val="kk-KZ"/>
        </w:rPr>
        <w:t>«Азаматтық және еңбек құқығы</w:t>
      </w:r>
      <w:r>
        <w:rPr>
          <w:rFonts w:ascii="Times New Roman" w:hAnsi="Times New Roman"/>
          <w:sz w:val="28"/>
          <w:szCs w:val="28"/>
          <w:lang w:val="kk-KZ"/>
        </w:rPr>
        <w:t>»</w:t>
      </w:r>
      <w:r w:rsidRPr="00DC30CB">
        <w:rPr>
          <w:rFonts w:ascii="Times New Roman" w:hAnsi="Times New Roman"/>
          <w:sz w:val="28"/>
          <w:szCs w:val="28"/>
          <w:lang w:val="kk-KZ"/>
        </w:rPr>
        <w:t xml:space="preserve"> </w:t>
      </w:r>
      <w:r>
        <w:rPr>
          <w:rFonts w:ascii="Times New Roman" w:hAnsi="Times New Roman"/>
          <w:sz w:val="28"/>
          <w:szCs w:val="28"/>
          <w:lang w:val="kk-KZ"/>
        </w:rPr>
        <w:t xml:space="preserve">кафедрасының мәжілісінде талқыланды </w:t>
      </w:r>
      <w:r w:rsidRPr="00E2462C">
        <w:rPr>
          <w:rFonts w:ascii="Times New Roman" w:hAnsi="Times New Roman"/>
          <w:sz w:val="28"/>
          <w:szCs w:val="28"/>
          <w:lang w:val="kk-KZ"/>
        </w:rPr>
        <w:t>(</w:t>
      </w:r>
      <w:r>
        <w:rPr>
          <w:rFonts w:ascii="Times New Roman" w:hAnsi="Times New Roman"/>
          <w:sz w:val="28"/>
          <w:szCs w:val="28"/>
          <w:lang w:val="kk-KZ"/>
        </w:rPr>
        <w:t>хаттама</w:t>
      </w:r>
      <w:r w:rsidRPr="00E2462C">
        <w:rPr>
          <w:rFonts w:ascii="Times New Roman" w:hAnsi="Times New Roman"/>
          <w:sz w:val="28"/>
          <w:szCs w:val="28"/>
          <w:lang w:val="kk-KZ"/>
        </w:rPr>
        <w:t xml:space="preserve"> №___</w:t>
      </w:r>
      <w:r>
        <w:rPr>
          <w:rFonts w:ascii="Times New Roman" w:hAnsi="Times New Roman"/>
          <w:sz w:val="28"/>
          <w:szCs w:val="28"/>
          <w:lang w:val="kk-KZ"/>
        </w:rPr>
        <w:t>,</w:t>
      </w:r>
      <w:r w:rsidRPr="00E2462C">
        <w:rPr>
          <w:rFonts w:ascii="Times New Roman" w:hAnsi="Times New Roman"/>
          <w:sz w:val="28"/>
          <w:szCs w:val="28"/>
          <w:lang w:val="kk-KZ"/>
        </w:rPr>
        <w:t xml:space="preserve">  «_</w:t>
      </w:r>
      <w:r w:rsidRPr="00E6664E">
        <w:rPr>
          <w:rFonts w:ascii="Times New Roman" w:hAnsi="Times New Roman"/>
          <w:sz w:val="28"/>
          <w:szCs w:val="28"/>
          <w:lang w:val="kk-KZ"/>
        </w:rPr>
        <w:t>_</w:t>
      </w:r>
      <w:r>
        <w:rPr>
          <w:rFonts w:ascii="Times New Roman" w:hAnsi="Times New Roman"/>
          <w:sz w:val="28"/>
          <w:szCs w:val="28"/>
          <w:lang w:val="kk-KZ"/>
        </w:rPr>
        <w:t>_» ________2013 ж</w:t>
      </w:r>
      <w:r w:rsidRPr="00E2462C">
        <w:rPr>
          <w:rFonts w:ascii="Times New Roman" w:hAnsi="Times New Roman"/>
          <w:sz w:val="28"/>
          <w:szCs w:val="28"/>
          <w:lang w:val="kk-KZ"/>
        </w:rPr>
        <w:t xml:space="preserve">.).     </w:t>
      </w:r>
    </w:p>
    <w:p w:rsidR="00745019" w:rsidRDefault="00745019" w:rsidP="007E4851">
      <w:pPr>
        <w:ind w:right="-1"/>
        <w:jc w:val="both"/>
        <w:rPr>
          <w:rFonts w:ascii="Times New Roman" w:hAnsi="Times New Roman"/>
          <w:sz w:val="28"/>
          <w:szCs w:val="28"/>
          <w:lang w:val="kk-KZ"/>
        </w:rPr>
      </w:pPr>
    </w:p>
    <w:p w:rsidR="00745019" w:rsidRPr="00E6664E" w:rsidRDefault="00745019" w:rsidP="007E4851">
      <w:pPr>
        <w:ind w:right="-1"/>
        <w:jc w:val="both"/>
        <w:rPr>
          <w:rFonts w:ascii="Times New Roman" w:hAnsi="Times New Roman"/>
          <w:sz w:val="28"/>
          <w:szCs w:val="28"/>
          <w:lang w:val="kk-KZ"/>
        </w:rPr>
      </w:pPr>
      <w:r>
        <w:rPr>
          <w:rFonts w:ascii="Times New Roman" w:hAnsi="Times New Roman"/>
          <w:sz w:val="28"/>
          <w:szCs w:val="28"/>
          <w:lang w:val="kk-KZ"/>
        </w:rPr>
        <w:t xml:space="preserve">«Заңтану және халықаралық қатынастар» факультетінің Әдістемелік комиссиясымен басылымға ұсынылған </w:t>
      </w:r>
      <w:r w:rsidRPr="00E2462C">
        <w:rPr>
          <w:rFonts w:ascii="Times New Roman" w:hAnsi="Times New Roman"/>
          <w:sz w:val="28"/>
          <w:szCs w:val="28"/>
          <w:lang w:val="kk-KZ"/>
        </w:rPr>
        <w:t>(</w:t>
      </w:r>
      <w:r>
        <w:rPr>
          <w:rFonts w:ascii="Times New Roman" w:hAnsi="Times New Roman"/>
          <w:sz w:val="28"/>
          <w:szCs w:val="28"/>
          <w:lang w:val="kk-KZ"/>
        </w:rPr>
        <w:t>хаттама</w:t>
      </w:r>
      <w:r w:rsidRPr="00E2462C">
        <w:rPr>
          <w:rFonts w:ascii="Times New Roman" w:hAnsi="Times New Roman"/>
          <w:sz w:val="28"/>
          <w:szCs w:val="28"/>
          <w:lang w:val="kk-KZ"/>
        </w:rPr>
        <w:t xml:space="preserve"> №_</w:t>
      </w:r>
      <w:r w:rsidRPr="00E6664E">
        <w:rPr>
          <w:rFonts w:ascii="Times New Roman" w:hAnsi="Times New Roman"/>
          <w:sz w:val="28"/>
          <w:szCs w:val="28"/>
          <w:lang w:val="kk-KZ"/>
        </w:rPr>
        <w:t>_</w:t>
      </w:r>
      <w:r>
        <w:rPr>
          <w:rFonts w:ascii="Times New Roman" w:hAnsi="Times New Roman"/>
          <w:sz w:val="28"/>
          <w:szCs w:val="28"/>
          <w:lang w:val="kk-KZ"/>
        </w:rPr>
        <w:t>,</w:t>
      </w:r>
      <w:r w:rsidRPr="00E2462C">
        <w:rPr>
          <w:rFonts w:ascii="Times New Roman" w:hAnsi="Times New Roman"/>
          <w:sz w:val="28"/>
          <w:szCs w:val="28"/>
          <w:lang w:val="kk-KZ"/>
        </w:rPr>
        <w:t xml:space="preserve">  «___» ___</w:t>
      </w:r>
      <w:r>
        <w:rPr>
          <w:rFonts w:ascii="Times New Roman" w:hAnsi="Times New Roman"/>
          <w:sz w:val="28"/>
          <w:szCs w:val="28"/>
          <w:lang w:val="kk-KZ"/>
        </w:rPr>
        <w:t>_____ 2013ж.</w:t>
      </w:r>
      <w:r w:rsidRPr="00E2462C">
        <w:rPr>
          <w:rFonts w:ascii="Times New Roman" w:hAnsi="Times New Roman"/>
          <w:sz w:val="28"/>
          <w:szCs w:val="28"/>
          <w:lang w:val="kk-KZ"/>
        </w:rPr>
        <w:t>)</w:t>
      </w:r>
      <w:r w:rsidRPr="00E6664E">
        <w:rPr>
          <w:rFonts w:ascii="Times New Roman" w:hAnsi="Times New Roman"/>
          <w:sz w:val="28"/>
          <w:szCs w:val="28"/>
          <w:lang w:val="kk-KZ"/>
        </w:rPr>
        <w:t>.</w:t>
      </w:r>
    </w:p>
    <w:p w:rsidR="00745019" w:rsidRPr="00E2462C" w:rsidRDefault="00745019" w:rsidP="007E4851">
      <w:pPr>
        <w:ind w:right="-1"/>
        <w:jc w:val="both"/>
        <w:rPr>
          <w:rFonts w:ascii="Times New Roman" w:hAnsi="Times New Roman"/>
          <w:sz w:val="28"/>
          <w:szCs w:val="28"/>
          <w:lang w:val="kk-KZ"/>
        </w:rPr>
      </w:pPr>
      <w:r>
        <w:rPr>
          <w:rFonts w:ascii="Times New Roman" w:hAnsi="Times New Roman"/>
          <w:sz w:val="28"/>
          <w:szCs w:val="28"/>
          <w:lang w:val="kk-KZ"/>
        </w:rPr>
        <w:t>М.Әуезов атындағы ОҚМУ Оқу</w:t>
      </w:r>
      <w:r w:rsidRPr="00E2462C">
        <w:rPr>
          <w:rFonts w:ascii="Times New Roman" w:hAnsi="Times New Roman"/>
          <w:sz w:val="28"/>
          <w:szCs w:val="28"/>
          <w:lang w:val="kk-KZ"/>
        </w:rPr>
        <w:t>-</w:t>
      </w:r>
      <w:r>
        <w:rPr>
          <w:rFonts w:ascii="Times New Roman" w:hAnsi="Times New Roman"/>
          <w:sz w:val="28"/>
          <w:szCs w:val="28"/>
          <w:lang w:val="kk-KZ"/>
        </w:rPr>
        <w:t xml:space="preserve">әдістемелік кеңесімен басылымға ұсынылған </w:t>
      </w:r>
      <w:r w:rsidRPr="00E2462C">
        <w:rPr>
          <w:rFonts w:ascii="Times New Roman" w:hAnsi="Times New Roman"/>
          <w:sz w:val="28"/>
          <w:szCs w:val="28"/>
          <w:lang w:val="kk-KZ"/>
        </w:rPr>
        <w:t>(</w:t>
      </w:r>
      <w:r>
        <w:rPr>
          <w:rFonts w:ascii="Times New Roman" w:hAnsi="Times New Roman"/>
          <w:sz w:val="28"/>
          <w:szCs w:val="28"/>
          <w:lang w:val="kk-KZ"/>
        </w:rPr>
        <w:t>хаттама</w:t>
      </w:r>
      <w:r w:rsidRPr="00E2462C">
        <w:rPr>
          <w:rFonts w:ascii="Times New Roman" w:hAnsi="Times New Roman"/>
          <w:sz w:val="28"/>
          <w:szCs w:val="28"/>
          <w:lang w:val="kk-KZ"/>
        </w:rPr>
        <w:t xml:space="preserve"> №__</w:t>
      </w:r>
      <w:r>
        <w:rPr>
          <w:rFonts w:ascii="Times New Roman" w:hAnsi="Times New Roman"/>
          <w:sz w:val="28"/>
          <w:szCs w:val="28"/>
          <w:lang w:val="kk-KZ"/>
        </w:rPr>
        <w:t xml:space="preserve">  </w:t>
      </w:r>
      <w:r w:rsidRPr="00E2462C">
        <w:rPr>
          <w:rFonts w:ascii="Times New Roman" w:hAnsi="Times New Roman"/>
          <w:sz w:val="28"/>
          <w:szCs w:val="28"/>
          <w:lang w:val="kk-KZ"/>
        </w:rPr>
        <w:t xml:space="preserve"> </w:t>
      </w:r>
      <w:r>
        <w:rPr>
          <w:rFonts w:ascii="Times New Roman" w:hAnsi="Times New Roman"/>
          <w:sz w:val="28"/>
          <w:szCs w:val="28"/>
          <w:lang w:val="kk-KZ"/>
        </w:rPr>
        <w:t xml:space="preserve"> «___» ________ 2013</w:t>
      </w:r>
      <w:r w:rsidRPr="00E2462C">
        <w:rPr>
          <w:rFonts w:ascii="Times New Roman" w:hAnsi="Times New Roman"/>
          <w:sz w:val="28"/>
          <w:szCs w:val="28"/>
          <w:lang w:val="kk-KZ"/>
        </w:rPr>
        <w:t xml:space="preserve"> </w:t>
      </w:r>
      <w:r>
        <w:rPr>
          <w:rFonts w:ascii="Times New Roman" w:hAnsi="Times New Roman"/>
          <w:sz w:val="28"/>
          <w:szCs w:val="28"/>
          <w:lang w:val="kk-KZ"/>
        </w:rPr>
        <w:t>ж</w:t>
      </w:r>
      <w:r w:rsidRPr="00E2462C">
        <w:rPr>
          <w:rFonts w:ascii="Times New Roman" w:hAnsi="Times New Roman"/>
          <w:sz w:val="28"/>
          <w:szCs w:val="28"/>
          <w:lang w:val="kk-KZ"/>
        </w:rPr>
        <w:t>.).</w:t>
      </w:r>
    </w:p>
    <w:p w:rsidR="00745019" w:rsidRDefault="00745019" w:rsidP="007E4851">
      <w:pPr>
        <w:ind w:left="567" w:right="680"/>
        <w:jc w:val="both"/>
        <w:rPr>
          <w:rFonts w:ascii="Times New Roman" w:hAnsi="Times New Roman"/>
          <w:sz w:val="28"/>
          <w:szCs w:val="28"/>
          <w:lang w:val="kk-KZ"/>
        </w:rPr>
      </w:pPr>
    </w:p>
    <w:p w:rsidR="00745019" w:rsidRDefault="00745019" w:rsidP="007E4851">
      <w:pPr>
        <w:ind w:left="567" w:right="680"/>
        <w:jc w:val="both"/>
        <w:rPr>
          <w:rFonts w:ascii="Times New Roman" w:hAnsi="Times New Roman"/>
          <w:sz w:val="28"/>
          <w:szCs w:val="28"/>
          <w:lang w:val="kk-KZ"/>
        </w:rPr>
      </w:pPr>
    </w:p>
    <w:p w:rsidR="00745019" w:rsidRDefault="00745019" w:rsidP="007E4851">
      <w:pPr>
        <w:ind w:left="567" w:right="680"/>
        <w:jc w:val="both"/>
        <w:rPr>
          <w:rFonts w:ascii="Times New Roman" w:hAnsi="Times New Roman"/>
          <w:sz w:val="28"/>
          <w:szCs w:val="28"/>
          <w:lang w:val="kk-KZ"/>
        </w:rPr>
      </w:pPr>
    </w:p>
    <w:p w:rsidR="00745019" w:rsidRDefault="00745019" w:rsidP="007E4851">
      <w:pPr>
        <w:spacing w:after="0" w:line="240" w:lineRule="auto"/>
        <w:jc w:val="center"/>
        <w:rPr>
          <w:rFonts w:ascii="Times New Roman" w:hAnsi="Times New Roman"/>
          <w:sz w:val="28"/>
          <w:szCs w:val="28"/>
          <w:lang w:val="kk-KZ"/>
        </w:rPr>
      </w:pPr>
    </w:p>
    <w:p w:rsidR="00745019" w:rsidRDefault="00745019" w:rsidP="007E4851">
      <w:pPr>
        <w:spacing w:after="0" w:line="240" w:lineRule="auto"/>
        <w:jc w:val="center"/>
        <w:rPr>
          <w:rFonts w:ascii="Times New Roman" w:hAnsi="Times New Roman"/>
          <w:spacing w:val="-20"/>
          <w:sz w:val="28"/>
          <w:szCs w:val="28"/>
          <w:lang w:val="kk-KZ"/>
        </w:rPr>
      </w:pPr>
    </w:p>
    <w:p w:rsidR="00745019" w:rsidRDefault="00745019" w:rsidP="007E4851">
      <w:pPr>
        <w:spacing w:after="0" w:line="240" w:lineRule="auto"/>
        <w:jc w:val="center"/>
        <w:rPr>
          <w:rFonts w:ascii="Times New Roman" w:hAnsi="Times New Roman"/>
          <w:sz w:val="28"/>
          <w:szCs w:val="28"/>
        </w:rPr>
      </w:pPr>
      <w:r w:rsidRPr="003F7100">
        <w:rPr>
          <w:rFonts w:ascii="Times New Roman" w:hAnsi="Times New Roman"/>
          <w:spacing w:val="-20"/>
          <w:sz w:val="28"/>
          <w:szCs w:val="28"/>
        </w:rPr>
        <w:t xml:space="preserve">© </w:t>
      </w:r>
      <w:r>
        <w:rPr>
          <w:rFonts w:ascii="Times New Roman" w:hAnsi="Times New Roman"/>
          <w:spacing w:val="-20"/>
          <w:sz w:val="28"/>
          <w:szCs w:val="28"/>
          <w:lang w:val="kk-KZ"/>
        </w:rPr>
        <w:t>ОҢТҮСТІК Қ</w:t>
      </w:r>
      <w:r w:rsidRPr="003F7100">
        <w:rPr>
          <w:rFonts w:ascii="Times New Roman" w:hAnsi="Times New Roman"/>
          <w:spacing w:val="-20"/>
          <w:sz w:val="28"/>
          <w:szCs w:val="28"/>
        </w:rPr>
        <w:t>АЗА</w:t>
      </w:r>
      <w:r>
        <w:rPr>
          <w:rFonts w:ascii="Times New Roman" w:hAnsi="Times New Roman"/>
          <w:spacing w:val="-20"/>
          <w:sz w:val="28"/>
          <w:szCs w:val="28"/>
          <w:lang w:val="kk-KZ"/>
        </w:rPr>
        <w:t>Қ</w:t>
      </w:r>
      <w:r w:rsidRPr="003F7100">
        <w:rPr>
          <w:rFonts w:ascii="Times New Roman" w:hAnsi="Times New Roman"/>
          <w:spacing w:val="-20"/>
          <w:sz w:val="28"/>
          <w:szCs w:val="28"/>
        </w:rPr>
        <w:t>СТАН</w:t>
      </w:r>
      <w:r>
        <w:rPr>
          <w:rFonts w:ascii="Times New Roman" w:hAnsi="Times New Roman"/>
          <w:spacing w:val="-20"/>
          <w:sz w:val="28"/>
          <w:szCs w:val="28"/>
          <w:lang w:val="kk-KZ"/>
        </w:rPr>
        <w:t xml:space="preserve"> МЕМЛЕКЕТТІК </w:t>
      </w:r>
      <w:r>
        <w:rPr>
          <w:rFonts w:ascii="Times New Roman" w:hAnsi="Times New Roman"/>
          <w:spacing w:val="-20"/>
          <w:sz w:val="28"/>
          <w:szCs w:val="28"/>
        </w:rPr>
        <w:t>УНИВЕРСИТЕТ</w:t>
      </w:r>
      <w:r>
        <w:rPr>
          <w:rFonts w:ascii="Times New Roman" w:hAnsi="Times New Roman"/>
          <w:spacing w:val="-20"/>
          <w:sz w:val="28"/>
          <w:szCs w:val="28"/>
          <w:lang w:val="kk-KZ"/>
        </w:rPr>
        <w:t>І</w:t>
      </w:r>
      <w:r>
        <w:rPr>
          <w:rFonts w:ascii="Times New Roman" w:hAnsi="Times New Roman"/>
          <w:spacing w:val="-20"/>
          <w:sz w:val="28"/>
          <w:szCs w:val="28"/>
        </w:rPr>
        <w:t>, 201</w:t>
      </w:r>
      <w:r>
        <w:rPr>
          <w:rFonts w:ascii="Times New Roman" w:hAnsi="Times New Roman"/>
          <w:spacing w:val="-20"/>
          <w:sz w:val="28"/>
          <w:szCs w:val="28"/>
          <w:lang w:val="kk-KZ"/>
        </w:rPr>
        <w:t>3</w:t>
      </w:r>
      <w:r w:rsidRPr="003F7100">
        <w:rPr>
          <w:rFonts w:ascii="Times New Roman" w:hAnsi="Times New Roman"/>
          <w:spacing w:val="-20"/>
          <w:sz w:val="28"/>
          <w:szCs w:val="28"/>
        </w:rPr>
        <w:t xml:space="preserve"> </w:t>
      </w:r>
      <w:r>
        <w:rPr>
          <w:rFonts w:ascii="Times New Roman" w:hAnsi="Times New Roman"/>
          <w:spacing w:val="-20"/>
          <w:sz w:val="28"/>
          <w:szCs w:val="28"/>
          <w:lang w:val="kk-KZ"/>
        </w:rPr>
        <w:t>ж</w:t>
      </w:r>
      <w:r w:rsidRPr="003F7100">
        <w:rPr>
          <w:rFonts w:ascii="Times New Roman" w:hAnsi="Times New Roman"/>
          <w:sz w:val="28"/>
          <w:szCs w:val="28"/>
        </w:rPr>
        <w:t>.</w:t>
      </w:r>
    </w:p>
    <w:p w:rsidR="00745019" w:rsidRDefault="00745019" w:rsidP="007E4851">
      <w:pPr>
        <w:spacing w:after="0" w:line="240" w:lineRule="auto"/>
        <w:jc w:val="center"/>
        <w:rPr>
          <w:rFonts w:ascii="Times New Roman" w:hAnsi="Times New Roman"/>
          <w:b/>
          <w:bCs/>
          <w:sz w:val="28"/>
          <w:szCs w:val="28"/>
          <w:lang w:val="kk-KZ"/>
        </w:rPr>
      </w:pPr>
    </w:p>
    <w:p w:rsidR="00745019" w:rsidRDefault="00745019">
      <w:pPr>
        <w:rPr>
          <w:sz w:val="28"/>
          <w:szCs w:val="28"/>
          <w:lang w:val="kk-KZ"/>
        </w:rPr>
      </w:pPr>
      <w:r>
        <w:rPr>
          <w:rFonts w:ascii="Times New Roman" w:hAnsi="Times New Roman"/>
          <w:sz w:val="28"/>
          <w:szCs w:val="28"/>
          <w:lang w:val="kk-KZ"/>
        </w:rPr>
        <w:t xml:space="preserve">           </w:t>
      </w:r>
      <w:r w:rsidRPr="00DC30CB">
        <w:rPr>
          <w:rFonts w:ascii="Times New Roman" w:hAnsi="Times New Roman"/>
          <w:sz w:val="28"/>
          <w:szCs w:val="28"/>
          <w:lang w:val="kk-KZ"/>
        </w:rPr>
        <w:t>Шығарылымғ</w:t>
      </w:r>
      <w:r>
        <w:rPr>
          <w:rFonts w:ascii="Times New Roman" w:hAnsi="Times New Roman"/>
          <w:sz w:val="28"/>
          <w:szCs w:val="28"/>
          <w:lang w:val="kk-KZ"/>
        </w:rPr>
        <w:t>а жауапты Блашева М.Т.Мамаева М.Н.</w:t>
      </w:r>
      <w:r w:rsidRPr="00DC30CB">
        <w:rPr>
          <w:sz w:val="28"/>
          <w:szCs w:val="28"/>
          <w:lang w:val="kk-KZ"/>
        </w:rPr>
        <w:t xml:space="preserve"> </w:t>
      </w:r>
    </w:p>
    <w:p w:rsidR="00745019" w:rsidRPr="002623F4" w:rsidRDefault="00745019" w:rsidP="00873EDA">
      <w:pPr>
        <w:spacing w:after="0" w:line="240" w:lineRule="auto"/>
        <w:jc w:val="center"/>
        <w:rPr>
          <w:rFonts w:ascii="Times New Roman" w:hAnsi="Times New Roman"/>
          <w:b/>
          <w:sz w:val="28"/>
          <w:szCs w:val="28"/>
          <w:lang w:val="kk-KZ"/>
        </w:rPr>
      </w:pPr>
      <w:r w:rsidRPr="002623F4">
        <w:rPr>
          <w:rFonts w:ascii="Times New Roman" w:hAnsi="Times New Roman"/>
          <w:b/>
          <w:sz w:val="28"/>
          <w:szCs w:val="28"/>
          <w:lang w:val="kk-KZ"/>
        </w:rPr>
        <w:t>МАЗМҰНЫ</w:t>
      </w:r>
    </w:p>
    <w:p w:rsidR="00745019" w:rsidRPr="002623F4" w:rsidRDefault="00745019" w:rsidP="00873EDA">
      <w:pPr>
        <w:spacing w:after="0" w:line="240" w:lineRule="auto"/>
        <w:jc w:val="center"/>
        <w:rPr>
          <w:rFonts w:ascii="Times New Roman" w:hAnsi="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59"/>
        <w:gridCol w:w="7787"/>
        <w:gridCol w:w="408"/>
      </w:tblGrid>
      <w:tr w:rsidR="00745019" w:rsidRPr="00E71A80" w:rsidTr="00A20D40">
        <w:tc>
          <w:tcPr>
            <w:tcW w:w="9446" w:type="dxa"/>
            <w:gridSpan w:val="2"/>
            <w:tcBorders>
              <w:top w:val="nil"/>
              <w:left w:val="nil"/>
              <w:bottom w:val="nil"/>
              <w:right w:val="nil"/>
            </w:tcBorders>
          </w:tcPr>
          <w:p w:rsidR="00745019" w:rsidRPr="000823EB" w:rsidRDefault="00745019" w:rsidP="00A20D40">
            <w:pPr>
              <w:spacing w:after="0" w:line="240" w:lineRule="auto"/>
              <w:rPr>
                <w:rFonts w:ascii="Times New Roman" w:hAnsi="Times New Roman"/>
                <w:bCs/>
                <w:sz w:val="28"/>
                <w:szCs w:val="28"/>
                <w:lang w:val="kk-KZ"/>
              </w:rPr>
            </w:pPr>
            <w:r w:rsidRPr="002F6AF9">
              <w:rPr>
                <w:rFonts w:ascii="Times New Roman" w:hAnsi="Times New Roman"/>
                <w:bCs/>
                <w:sz w:val="28"/>
                <w:szCs w:val="28"/>
                <w:lang w:val="kk-KZ"/>
              </w:rPr>
              <w:t>Кіріспе</w:t>
            </w:r>
            <w:r>
              <w:rPr>
                <w:rFonts w:ascii="Times New Roman" w:hAnsi="Times New Roman"/>
                <w:bCs/>
                <w:sz w:val="28"/>
                <w:szCs w:val="28"/>
                <w:lang w:val="kk-KZ"/>
              </w:rPr>
              <w:t>..............................................................................................................</w:t>
            </w:r>
            <w:r>
              <w:rPr>
                <w:rFonts w:ascii="Times New Roman" w:hAnsi="Times New Roman"/>
                <w:bCs/>
                <w:sz w:val="28"/>
                <w:szCs w:val="28"/>
                <w:lang w:val="en-US"/>
              </w:rPr>
              <w:t>.</w:t>
            </w:r>
            <w:r>
              <w:rPr>
                <w:rFonts w:ascii="Times New Roman" w:hAnsi="Times New Roman"/>
                <w:bCs/>
                <w:sz w:val="28"/>
                <w:szCs w:val="28"/>
                <w:lang w:val="kk-KZ"/>
              </w:rPr>
              <w:t>.......</w:t>
            </w:r>
          </w:p>
        </w:tc>
        <w:tc>
          <w:tcPr>
            <w:tcW w:w="408" w:type="dxa"/>
            <w:tcBorders>
              <w:top w:val="nil"/>
              <w:left w:val="nil"/>
              <w:bottom w:val="nil"/>
              <w:right w:val="nil"/>
            </w:tcBorders>
          </w:tcPr>
          <w:p w:rsidR="00745019" w:rsidRPr="00C011E3" w:rsidRDefault="00745019" w:rsidP="00A20D40">
            <w:pPr>
              <w:spacing w:after="0" w:line="240" w:lineRule="auto"/>
              <w:ind w:left="-76"/>
              <w:rPr>
                <w:rFonts w:ascii="Times New Roman" w:hAnsi="Times New Roman"/>
                <w:bCs/>
                <w:sz w:val="28"/>
                <w:szCs w:val="28"/>
              </w:rPr>
            </w:pPr>
            <w:r>
              <w:rPr>
                <w:rFonts w:ascii="Times New Roman" w:hAnsi="Times New Roman"/>
                <w:bCs/>
                <w:sz w:val="28"/>
                <w:szCs w:val="28"/>
              </w:rPr>
              <w:t>6</w:t>
            </w:r>
          </w:p>
        </w:tc>
      </w:tr>
      <w:tr w:rsidR="00745019" w:rsidRPr="007F65C5" w:rsidTr="00A20D40">
        <w:tc>
          <w:tcPr>
            <w:tcW w:w="1659" w:type="dxa"/>
            <w:tcBorders>
              <w:top w:val="nil"/>
              <w:left w:val="nil"/>
              <w:bottom w:val="nil"/>
              <w:right w:val="nil"/>
            </w:tcBorders>
          </w:tcPr>
          <w:p w:rsidR="00745019" w:rsidRPr="00E71A80" w:rsidRDefault="00745019" w:rsidP="00A20D40">
            <w:pPr>
              <w:spacing w:after="0" w:line="240" w:lineRule="auto"/>
              <w:rPr>
                <w:rFonts w:ascii="Times New Roman" w:hAnsi="Times New Roman"/>
                <w:bCs/>
                <w:sz w:val="28"/>
                <w:szCs w:val="28"/>
                <w:lang w:val="kk-KZ"/>
              </w:rPr>
            </w:pPr>
            <w:r w:rsidRPr="00E71A80">
              <w:rPr>
                <w:rFonts w:ascii="Times New Roman" w:hAnsi="Times New Roman"/>
                <w:sz w:val="28"/>
                <w:szCs w:val="28"/>
                <w:lang w:val="uk-UA"/>
              </w:rPr>
              <w:t>1-тақырып</w:t>
            </w:r>
          </w:p>
        </w:tc>
        <w:tc>
          <w:tcPr>
            <w:tcW w:w="7787" w:type="dxa"/>
            <w:tcBorders>
              <w:top w:val="nil"/>
              <w:left w:val="nil"/>
              <w:bottom w:val="nil"/>
              <w:right w:val="nil"/>
            </w:tcBorders>
          </w:tcPr>
          <w:p w:rsidR="00745019" w:rsidRPr="00E71A80" w:rsidRDefault="00745019" w:rsidP="00A20D40">
            <w:pPr>
              <w:spacing w:after="0" w:line="240" w:lineRule="auto"/>
              <w:rPr>
                <w:rFonts w:ascii="Times New Roman" w:hAnsi="Times New Roman"/>
                <w:bCs/>
                <w:sz w:val="28"/>
                <w:szCs w:val="28"/>
                <w:lang w:val="kk-KZ"/>
              </w:rPr>
            </w:pPr>
            <w:r w:rsidRPr="002623F4">
              <w:rPr>
                <w:rFonts w:ascii="Times New Roman" w:hAnsi="Times New Roman"/>
                <w:sz w:val="28"/>
                <w:szCs w:val="28"/>
                <w:lang w:val="kk-KZ"/>
              </w:rPr>
              <w:t>Кәсіпкерлік құқық – оқу пәні ретінде</w:t>
            </w:r>
            <w:r>
              <w:rPr>
                <w:rFonts w:ascii="Times New Roman" w:hAnsi="Times New Roman"/>
                <w:sz w:val="28"/>
                <w:szCs w:val="28"/>
                <w:lang w:val="kk-KZ"/>
              </w:rPr>
              <w:t>............................................</w:t>
            </w:r>
          </w:p>
        </w:tc>
        <w:tc>
          <w:tcPr>
            <w:tcW w:w="408" w:type="dxa"/>
            <w:tcBorders>
              <w:top w:val="nil"/>
              <w:left w:val="nil"/>
              <w:bottom w:val="nil"/>
              <w:right w:val="nil"/>
            </w:tcBorders>
          </w:tcPr>
          <w:p w:rsidR="00745019" w:rsidRPr="007F65C5"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7</w:t>
            </w:r>
          </w:p>
        </w:tc>
      </w:tr>
      <w:tr w:rsidR="00745019" w:rsidRPr="00E71A80" w:rsidTr="00A20D40">
        <w:tc>
          <w:tcPr>
            <w:tcW w:w="1659" w:type="dxa"/>
            <w:tcBorders>
              <w:top w:val="nil"/>
              <w:left w:val="nil"/>
              <w:bottom w:val="nil"/>
              <w:right w:val="nil"/>
            </w:tcBorders>
          </w:tcPr>
          <w:p w:rsidR="00745019" w:rsidRPr="00E71A80" w:rsidRDefault="00745019" w:rsidP="00A20D40">
            <w:pPr>
              <w:spacing w:after="0" w:line="240" w:lineRule="auto"/>
              <w:rPr>
                <w:rFonts w:ascii="Times New Roman" w:hAnsi="Times New Roman"/>
                <w:bCs/>
                <w:sz w:val="28"/>
                <w:szCs w:val="28"/>
                <w:lang w:val="kk-KZ"/>
              </w:rPr>
            </w:pPr>
            <w:r w:rsidRPr="00E71A80">
              <w:rPr>
                <w:rFonts w:ascii="Times New Roman" w:hAnsi="Times New Roman"/>
                <w:sz w:val="28"/>
                <w:szCs w:val="28"/>
                <w:lang w:val="uk-UA"/>
              </w:rPr>
              <w:t>2-тақырып</w:t>
            </w:r>
          </w:p>
        </w:tc>
        <w:tc>
          <w:tcPr>
            <w:tcW w:w="7787" w:type="dxa"/>
            <w:tcBorders>
              <w:top w:val="nil"/>
              <w:left w:val="nil"/>
              <w:bottom w:val="nil"/>
              <w:right w:val="nil"/>
            </w:tcBorders>
          </w:tcPr>
          <w:p w:rsidR="00745019" w:rsidRPr="00E71A80" w:rsidRDefault="00745019" w:rsidP="00A20D40">
            <w:pPr>
              <w:spacing w:after="0" w:line="240" w:lineRule="auto"/>
              <w:ind w:left="34" w:hanging="34"/>
              <w:rPr>
                <w:rFonts w:ascii="Times New Roman" w:hAnsi="Times New Roman"/>
                <w:bCs/>
                <w:sz w:val="28"/>
                <w:szCs w:val="28"/>
                <w:lang w:val="kk-KZ"/>
              </w:rPr>
            </w:pPr>
            <w:r w:rsidRPr="000E14AA">
              <w:rPr>
                <w:rFonts w:ascii="Times New Roman" w:hAnsi="Times New Roman"/>
                <w:sz w:val="28"/>
                <w:szCs w:val="28"/>
                <w:lang w:val="kk-KZ"/>
              </w:rPr>
              <w:t>Кәсіпкерлік қызмет ұғымы</w:t>
            </w:r>
            <w:r>
              <w:rPr>
                <w:rFonts w:ascii="Times New Roman" w:hAnsi="Times New Roman"/>
                <w:sz w:val="28"/>
                <w:szCs w:val="28"/>
                <w:lang w:val="kk-KZ"/>
              </w:rPr>
              <w:t>.............................................................</w:t>
            </w:r>
          </w:p>
        </w:tc>
        <w:tc>
          <w:tcPr>
            <w:tcW w:w="408" w:type="dxa"/>
            <w:tcBorders>
              <w:top w:val="nil"/>
              <w:left w:val="nil"/>
              <w:bottom w:val="nil"/>
              <w:right w:val="nil"/>
            </w:tcBorders>
          </w:tcPr>
          <w:p w:rsidR="00745019" w:rsidRPr="00E71A80"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13</w:t>
            </w:r>
          </w:p>
        </w:tc>
      </w:tr>
      <w:tr w:rsidR="00745019" w:rsidRPr="00E71A80" w:rsidTr="00A20D40">
        <w:tc>
          <w:tcPr>
            <w:tcW w:w="1659" w:type="dxa"/>
            <w:tcBorders>
              <w:top w:val="nil"/>
              <w:left w:val="nil"/>
              <w:bottom w:val="nil"/>
              <w:right w:val="nil"/>
            </w:tcBorders>
          </w:tcPr>
          <w:p w:rsidR="00745019" w:rsidRPr="00E71A80" w:rsidRDefault="00745019" w:rsidP="00A20D40">
            <w:pPr>
              <w:spacing w:after="0" w:line="240" w:lineRule="auto"/>
              <w:rPr>
                <w:rFonts w:ascii="Times New Roman" w:hAnsi="Times New Roman"/>
                <w:bCs/>
                <w:sz w:val="28"/>
                <w:szCs w:val="28"/>
                <w:lang w:val="kk-KZ"/>
              </w:rPr>
            </w:pPr>
            <w:r w:rsidRPr="00E71A80">
              <w:rPr>
                <w:rFonts w:ascii="Times New Roman" w:hAnsi="Times New Roman"/>
                <w:sz w:val="28"/>
                <w:szCs w:val="28"/>
                <w:lang w:val="kk-KZ"/>
              </w:rPr>
              <w:t>3</w:t>
            </w:r>
            <w:r w:rsidRPr="00E71A80">
              <w:rPr>
                <w:rFonts w:ascii="Times New Roman" w:hAnsi="Times New Roman"/>
                <w:sz w:val="28"/>
                <w:szCs w:val="28"/>
                <w:lang w:val="uk-UA"/>
              </w:rPr>
              <w:t>-тақырып</w:t>
            </w:r>
          </w:p>
        </w:tc>
        <w:tc>
          <w:tcPr>
            <w:tcW w:w="7787" w:type="dxa"/>
            <w:tcBorders>
              <w:top w:val="nil"/>
              <w:left w:val="nil"/>
              <w:bottom w:val="nil"/>
              <w:right w:val="nil"/>
            </w:tcBorders>
          </w:tcPr>
          <w:p w:rsidR="00745019" w:rsidRPr="00E71A80" w:rsidRDefault="00745019" w:rsidP="00A20D40">
            <w:pPr>
              <w:pStyle w:val="BodyText"/>
              <w:spacing w:line="240" w:lineRule="auto"/>
              <w:ind w:left="34"/>
              <w:jc w:val="left"/>
              <w:rPr>
                <w:rFonts w:ascii="Times New Roman" w:hAnsi="Times New Roman"/>
                <w:bCs/>
                <w:noProof/>
                <w:sz w:val="28"/>
                <w:szCs w:val="28"/>
                <w:lang w:val="uk-UA"/>
              </w:rPr>
            </w:pPr>
            <w:r w:rsidRPr="000E14AA">
              <w:rPr>
                <w:rFonts w:ascii="Times New Roman" w:hAnsi="Times New Roman"/>
                <w:noProof/>
                <w:sz w:val="28"/>
                <w:szCs w:val="28"/>
                <w:lang w:val="kk-KZ"/>
              </w:rPr>
              <w:t>Кәсіпкердің құқықтық мәртебесі</w:t>
            </w:r>
            <w:r>
              <w:rPr>
                <w:rFonts w:ascii="Times New Roman" w:hAnsi="Times New Roman"/>
                <w:noProof/>
                <w:sz w:val="28"/>
                <w:szCs w:val="28"/>
                <w:lang w:val="kk-KZ"/>
              </w:rPr>
              <w:t>...................................................</w:t>
            </w:r>
          </w:p>
        </w:tc>
        <w:tc>
          <w:tcPr>
            <w:tcW w:w="408" w:type="dxa"/>
            <w:tcBorders>
              <w:top w:val="nil"/>
              <w:left w:val="nil"/>
              <w:bottom w:val="nil"/>
              <w:right w:val="nil"/>
            </w:tcBorders>
          </w:tcPr>
          <w:p w:rsidR="00745019" w:rsidRPr="00E71A80"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19</w:t>
            </w:r>
          </w:p>
        </w:tc>
      </w:tr>
      <w:tr w:rsidR="00745019" w:rsidRPr="007F65C5" w:rsidTr="00A20D40">
        <w:tc>
          <w:tcPr>
            <w:tcW w:w="1659" w:type="dxa"/>
            <w:tcBorders>
              <w:top w:val="nil"/>
              <w:left w:val="nil"/>
              <w:bottom w:val="nil"/>
              <w:right w:val="nil"/>
            </w:tcBorders>
          </w:tcPr>
          <w:p w:rsidR="00745019" w:rsidRPr="00831C5A" w:rsidRDefault="00745019" w:rsidP="00A20D40">
            <w:pPr>
              <w:spacing w:after="0" w:line="240" w:lineRule="auto"/>
              <w:rPr>
                <w:rFonts w:ascii="Times New Roman" w:hAnsi="Times New Roman"/>
                <w:sz w:val="28"/>
                <w:szCs w:val="28"/>
                <w:lang w:val="kk-KZ"/>
              </w:rPr>
            </w:pPr>
            <w:r w:rsidRPr="00831C5A">
              <w:rPr>
                <w:rFonts w:ascii="Times New Roman" w:hAnsi="Times New Roman"/>
                <w:sz w:val="28"/>
                <w:szCs w:val="28"/>
                <w:lang w:val="kk-KZ"/>
              </w:rPr>
              <w:t>4</w:t>
            </w:r>
            <w:r w:rsidRPr="00831C5A">
              <w:rPr>
                <w:rFonts w:ascii="Times New Roman" w:hAnsi="Times New Roman"/>
                <w:sz w:val="28"/>
                <w:szCs w:val="28"/>
                <w:lang w:val="uk-UA"/>
              </w:rPr>
              <w:t>-тақырып</w:t>
            </w:r>
          </w:p>
        </w:tc>
        <w:tc>
          <w:tcPr>
            <w:tcW w:w="7787" w:type="dxa"/>
            <w:tcBorders>
              <w:top w:val="nil"/>
              <w:left w:val="nil"/>
              <w:bottom w:val="nil"/>
              <w:right w:val="nil"/>
            </w:tcBorders>
          </w:tcPr>
          <w:p w:rsidR="00745019" w:rsidRPr="00831C5A" w:rsidRDefault="00745019" w:rsidP="00A20D40">
            <w:pPr>
              <w:pStyle w:val="BodyText"/>
              <w:spacing w:line="240" w:lineRule="auto"/>
              <w:ind w:left="34"/>
              <w:rPr>
                <w:rFonts w:ascii="Times New Roman" w:hAnsi="Times New Roman"/>
                <w:noProof/>
                <w:sz w:val="28"/>
                <w:szCs w:val="28"/>
                <w:lang w:val="uk-UA"/>
              </w:rPr>
            </w:pPr>
            <w:r w:rsidRPr="000E14AA">
              <w:rPr>
                <w:rFonts w:ascii="Times New Roman" w:hAnsi="Times New Roman"/>
                <w:noProof/>
                <w:sz w:val="28"/>
                <w:szCs w:val="28"/>
                <w:lang w:val="kk-KZ"/>
              </w:rPr>
              <w:t>Қазақстан Республикасындағы кәсіпкерліктің түрлері мен нысаны</w:t>
            </w:r>
            <w:r>
              <w:rPr>
                <w:rFonts w:ascii="Times New Roman" w:hAnsi="Times New Roman"/>
                <w:noProof/>
                <w:sz w:val="28"/>
                <w:szCs w:val="28"/>
                <w:lang w:val="kk-KZ"/>
              </w:rPr>
              <w:t>..............................................................................................</w:t>
            </w:r>
          </w:p>
        </w:tc>
        <w:tc>
          <w:tcPr>
            <w:tcW w:w="408" w:type="dxa"/>
            <w:tcBorders>
              <w:top w:val="nil"/>
              <w:left w:val="nil"/>
              <w:bottom w:val="nil"/>
              <w:right w:val="nil"/>
            </w:tcBorders>
          </w:tcPr>
          <w:p w:rsidR="00745019" w:rsidRDefault="00745019" w:rsidP="00A20D40">
            <w:pPr>
              <w:spacing w:after="0" w:line="240" w:lineRule="auto"/>
              <w:ind w:left="-108"/>
              <w:rPr>
                <w:rFonts w:ascii="Times New Roman" w:hAnsi="Times New Roman"/>
                <w:sz w:val="28"/>
                <w:szCs w:val="28"/>
                <w:lang w:val="kk-KZ"/>
              </w:rPr>
            </w:pPr>
          </w:p>
          <w:p w:rsidR="00745019" w:rsidRPr="007F65C5" w:rsidRDefault="00745019" w:rsidP="00A20D40">
            <w:pPr>
              <w:spacing w:after="0" w:line="240" w:lineRule="auto"/>
              <w:ind w:left="-108"/>
              <w:rPr>
                <w:rFonts w:ascii="Times New Roman" w:hAnsi="Times New Roman"/>
                <w:sz w:val="28"/>
                <w:szCs w:val="28"/>
                <w:lang w:val="kk-KZ"/>
              </w:rPr>
            </w:pPr>
            <w:r>
              <w:rPr>
                <w:rFonts w:ascii="Times New Roman" w:hAnsi="Times New Roman"/>
                <w:sz w:val="28"/>
                <w:szCs w:val="28"/>
                <w:lang w:val="kk-KZ"/>
              </w:rPr>
              <w:t>25</w:t>
            </w:r>
          </w:p>
        </w:tc>
      </w:tr>
      <w:tr w:rsidR="00745019" w:rsidRPr="00E71A80" w:rsidTr="00A20D40">
        <w:tc>
          <w:tcPr>
            <w:tcW w:w="1659" w:type="dxa"/>
            <w:tcBorders>
              <w:top w:val="nil"/>
              <w:left w:val="nil"/>
              <w:bottom w:val="nil"/>
              <w:right w:val="nil"/>
            </w:tcBorders>
          </w:tcPr>
          <w:p w:rsidR="00745019" w:rsidRPr="00E71A80" w:rsidRDefault="00745019" w:rsidP="00A20D40">
            <w:pPr>
              <w:spacing w:after="0" w:line="240" w:lineRule="auto"/>
              <w:rPr>
                <w:rFonts w:ascii="Times New Roman" w:hAnsi="Times New Roman"/>
                <w:bCs/>
                <w:sz w:val="28"/>
                <w:szCs w:val="28"/>
                <w:lang w:val="kk-KZ"/>
              </w:rPr>
            </w:pPr>
            <w:r>
              <w:rPr>
                <w:rFonts w:ascii="Times New Roman" w:hAnsi="Times New Roman"/>
                <w:sz w:val="28"/>
                <w:szCs w:val="28"/>
                <w:lang w:val="uk-UA"/>
              </w:rPr>
              <w:t>5</w:t>
            </w:r>
            <w:r w:rsidRPr="00831C5A">
              <w:rPr>
                <w:rFonts w:ascii="Times New Roman" w:hAnsi="Times New Roman"/>
                <w:sz w:val="28"/>
                <w:szCs w:val="28"/>
                <w:lang w:val="uk-UA"/>
              </w:rPr>
              <w:t>-тақырып</w:t>
            </w:r>
          </w:p>
        </w:tc>
        <w:tc>
          <w:tcPr>
            <w:tcW w:w="7787" w:type="dxa"/>
            <w:tcBorders>
              <w:top w:val="nil"/>
              <w:left w:val="nil"/>
              <w:bottom w:val="nil"/>
              <w:right w:val="nil"/>
            </w:tcBorders>
          </w:tcPr>
          <w:p w:rsidR="00745019" w:rsidRPr="00E71A80" w:rsidRDefault="00745019" w:rsidP="00A20D40">
            <w:pPr>
              <w:spacing w:after="0" w:line="240" w:lineRule="auto"/>
              <w:ind w:left="34" w:hanging="34"/>
              <w:rPr>
                <w:rFonts w:ascii="Times New Roman" w:hAnsi="Times New Roman"/>
                <w:bCs/>
                <w:sz w:val="28"/>
                <w:szCs w:val="28"/>
                <w:lang w:val="kk-KZ"/>
              </w:rPr>
            </w:pPr>
            <w:r w:rsidRPr="000E14AA">
              <w:rPr>
                <w:rFonts w:ascii="Times New Roman" w:hAnsi="Times New Roman"/>
                <w:sz w:val="28"/>
                <w:szCs w:val="28"/>
                <w:lang w:val="kk-KZ"/>
              </w:rPr>
              <w:t>Жеке кәсіпкерлік</w:t>
            </w:r>
            <w:r>
              <w:rPr>
                <w:rFonts w:ascii="Times New Roman" w:hAnsi="Times New Roman"/>
                <w:sz w:val="28"/>
                <w:szCs w:val="28"/>
                <w:lang w:val="kk-KZ"/>
              </w:rPr>
              <w:t>..............................................................................</w:t>
            </w:r>
          </w:p>
        </w:tc>
        <w:tc>
          <w:tcPr>
            <w:tcW w:w="408" w:type="dxa"/>
            <w:tcBorders>
              <w:top w:val="nil"/>
              <w:left w:val="nil"/>
              <w:bottom w:val="nil"/>
              <w:right w:val="nil"/>
            </w:tcBorders>
          </w:tcPr>
          <w:p w:rsidR="00745019" w:rsidRPr="00E71A80"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31</w:t>
            </w:r>
          </w:p>
        </w:tc>
      </w:tr>
      <w:tr w:rsidR="00745019" w:rsidRPr="00E71A80" w:rsidTr="00A20D40">
        <w:tc>
          <w:tcPr>
            <w:tcW w:w="1659" w:type="dxa"/>
            <w:tcBorders>
              <w:top w:val="nil"/>
              <w:left w:val="nil"/>
              <w:bottom w:val="nil"/>
              <w:right w:val="nil"/>
            </w:tcBorders>
          </w:tcPr>
          <w:p w:rsidR="00745019" w:rsidRPr="00E71A80" w:rsidRDefault="00745019" w:rsidP="00A20D40">
            <w:pPr>
              <w:spacing w:after="0" w:line="240" w:lineRule="auto"/>
              <w:rPr>
                <w:rFonts w:ascii="Times New Roman" w:hAnsi="Times New Roman"/>
                <w:sz w:val="28"/>
                <w:szCs w:val="28"/>
                <w:lang w:val="kk-KZ"/>
              </w:rPr>
            </w:pPr>
            <w:r>
              <w:rPr>
                <w:rFonts w:ascii="Times New Roman" w:hAnsi="Times New Roman"/>
                <w:sz w:val="28"/>
                <w:szCs w:val="28"/>
                <w:lang w:val="uk-UA"/>
              </w:rPr>
              <w:t>6</w:t>
            </w:r>
            <w:r w:rsidRPr="00831C5A">
              <w:rPr>
                <w:rFonts w:ascii="Times New Roman" w:hAnsi="Times New Roman"/>
                <w:sz w:val="28"/>
                <w:szCs w:val="28"/>
                <w:lang w:val="uk-UA"/>
              </w:rPr>
              <w:t>-тақырып</w:t>
            </w:r>
          </w:p>
        </w:tc>
        <w:tc>
          <w:tcPr>
            <w:tcW w:w="7787" w:type="dxa"/>
            <w:tcBorders>
              <w:top w:val="nil"/>
              <w:left w:val="nil"/>
              <w:bottom w:val="nil"/>
              <w:right w:val="nil"/>
            </w:tcBorders>
          </w:tcPr>
          <w:p w:rsidR="00745019" w:rsidRPr="00E71A80" w:rsidRDefault="00745019" w:rsidP="00A20D40">
            <w:pPr>
              <w:spacing w:after="0" w:line="240" w:lineRule="auto"/>
              <w:ind w:left="34" w:hanging="34"/>
              <w:rPr>
                <w:rFonts w:ascii="Times New Roman" w:hAnsi="Times New Roman"/>
                <w:sz w:val="28"/>
                <w:szCs w:val="28"/>
                <w:lang w:val="uk-UA"/>
              </w:rPr>
            </w:pPr>
            <w:r w:rsidRPr="000E14AA">
              <w:rPr>
                <w:rFonts w:ascii="Times New Roman" w:hAnsi="Times New Roman"/>
                <w:sz w:val="28"/>
                <w:szCs w:val="28"/>
                <w:lang w:val="kk-KZ"/>
              </w:rPr>
              <w:t>Заңды тұлғалардың жеке кәсіпкерлігі</w:t>
            </w:r>
            <w:r>
              <w:rPr>
                <w:rFonts w:ascii="Times New Roman" w:hAnsi="Times New Roman"/>
                <w:sz w:val="28"/>
                <w:szCs w:val="28"/>
                <w:lang w:val="kk-KZ"/>
              </w:rPr>
              <w:t>...........................................</w:t>
            </w:r>
          </w:p>
        </w:tc>
        <w:tc>
          <w:tcPr>
            <w:tcW w:w="408" w:type="dxa"/>
            <w:tcBorders>
              <w:top w:val="nil"/>
              <w:left w:val="nil"/>
              <w:bottom w:val="nil"/>
              <w:right w:val="nil"/>
            </w:tcBorders>
          </w:tcPr>
          <w:p w:rsidR="00745019" w:rsidRPr="00007D6E" w:rsidRDefault="00745019" w:rsidP="00A20D40">
            <w:pPr>
              <w:spacing w:after="0" w:line="240" w:lineRule="auto"/>
              <w:ind w:left="-108"/>
              <w:rPr>
                <w:rFonts w:ascii="Times New Roman" w:hAnsi="Times New Roman"/>
                <w:sz w:val="28"/>
                <w:szCs w:val="28"/>
                <w:lang w:val="kk-KZ"/>
              </w:rPr>
            </w:pPr>
            <w:r>
              <w:rPr>
                <w:rFonts w:ascii="Times New Roman" w:hAnsi="Times New Roman"/>
                <w:sz w:val="28"/>
                <w:szCs w:val="28"/>
              </w:rPr>
              <w:t>3</w:t>
            </w:r>
            <w:r>
              <w:rPr>
                <w:rFonts w:ascii="Times New Roman" w:hAnsi="Times New Roman"/>
                <w:sz w:val="28"/>
                <w:szCs w:val="28"/>
                <w:lang w:val="kk-KZ"/>
              </w:rPr>
              <w:t>5</w:t>
            </w:r>
          </w:p>
        </w:tc>
      </w:tr>
      <w:tr w:rsidR="00745019" w:rsidRPr="007F65C5" w:rsidTr="00A20D40">
        <w:tc>
          <w:tcPr>
            <w:tcW w:w="1659" w:type="dxa"/>
            <w:tcBorders>
              <w:top w:val="nil"/>
              <w:left w:val="nil"/>
              <w:bottom w:val="nil"/>
              <w:right w:val="nil"/>
            </w:tcBorders>
          </w:tcPr>
          <w:p w:rsidR="00745019" w:rsidRPr="00E714F9" w:rsidRDefault="00745019" w:rsidP="00A20D40">
            <w:pPr>
              <w:spacing w:after="0" w:line="240" w:lineRule="auto"/>
              <w:rPr>
                <w:rFonts w:ascii="Times New Roman" w:hAnsi="Times New Roman"/>
                <w:bCs/>
                <w:sz w:val="28"/>
                <w:szCs w:val="28"/>
                <w:lang w:val="kk-KZ"/>
              </w:rPr>
            </w:pPr>
            <w:r>
              <w:rPr>
                <w:rFonts w:ascii="Times New Roman" w:hAnsi="Times New Roman"/>
                <w:sz w:val="28"/>
                <w:szCs w:val="28"/>
                <w:lang w:val="uk-UA"/>
              </w:rPr>
              <w:t>7</w:t>
            </w:r>
            <w:r w:rsidRPr="00831C5A">
              <w:rPr>
                <w:rFonts w:ascii="Times New Roman" w:hAnsi="Times New Roman"/>
                <w:sz w:val="28"/>
                <w:szCs w:val="28"/>
                <w:lang w:val="uk-UA"/>
              </w:rPr>
              <w:t>-тақырып</w:t>
            </w:r>
          </w:p>
        </w:tc>
        <w:tc>
          <w:tcPr>
            <w:tcW w:w="7787" w:type="dxa"/>
            <w:tcBorders>
              <w:top w:val="nil"/>
              <w:left w:val="nil"/>
              <w:bottom w:val="nil"/>
              <w:right w:val="nil"/>
            </w:tcBorders>
          </w:tcPr>
          <w:p w:rsidR="00745019" w:rsidRPr="00E714F9" w:rsidRDefault="00745019" w:rsidP="00A20D40">
            <w:pPr>
              <w:spacing w:after="0" w:line="240" w:lineRule="auto"/>
              <w:rPr>
                <w:rFonts w:ascii="Times New Roman" w:hAnsi="Times New Roman"/>
                <w:bCs/>
                <w:sz w:val="28"/>
                <w:szCs w:val="28"/>
                <w:lang w:val="kk-KZ"/>
              </w:rPr>
            </w:pPr>
            <w:r w:rsidRPr="000E14AA">
              <w:rPr>
                <w:rFonts w:ascii="Times New Roman" w:hAnsi="Times New Roman"/>
                <w:bCs/>
                <w:noProof/>
                <w:sz w:val="28"/>
                <w:szCs w:val="28"/>
                <w:lang w:val="kk-KZ"/>
              </w:rPr>
              <w:t>ҚР шағын және орта кәсіпкерлікті кұқықтық реттеу</w:t>
            </w:r>
            <w:r>
              <w:rPr>
                <w:rFonts w:ascii="Times New Roman" w:hAnsi="Times New Roman"/>
                <w:bCs/>
                <w:noProof/>
                <w:sz w:val="28"/>
                <w:szCs w:val="28"/>
                <w:lang w:val="kk-KZ"/>
              </w:rPr>
              <w:t>...................</w:t>
            </w:r>
          </w:p>
        </w:tc>
        <w:tc>
          <w:tcPr>
            <w:tcW w:w="408" w:type="dxa"/>
            <w:tcBorders>
              <w:top w:val="nil"/>
              <w:left w:val="nil"/>
              <w:bottom w:val="nil"/>
              <w:right w:val="nil"/>
            </w:tcBorders>
          </w:tcPr>
          <w:p w:rsidR="00745019" w:rsidRPr="0075534F"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40</w:t>
            </w:r>
          </w:p>
        </w:tc>
      </w:tr>
      <w:tr w:rsidR="00745019" w:rsidRPr="007F65C5" w:rsidTr="00A20D40">
        <w:tc>
          <w:tcPr>
            <w:tcW w:w="1659" w:type="dxa"/>
            <w:tcBorders>
              <w:top w:val="nil"/>
              <w:left w:val="nil"/>
              <w:bottom w:val="nil"/>
              <w:right w:val="nil"/>
            </w:tcBorders>
          </w:tcPr>
          <w:p w:rsidR="00745019" w:rsidRPr="00E71A80" w:rsidRDefault="00745019" w:rsidP="00A20D40">
            <w:pPr>
              <w:spacing w:after="0" w:line="240" w:lineRule="auto"/>
              <w:rPr>
                <w:rFonts w:ascii="Times New Roman" w:hAnsi="Times New Roman"/>
                <w:bCs/>
                <w:sz w:val="28"/>
                <w:szCs w:val="28"/>
                <w:lang w:val="kk-KZ"/>
              </w:rPr>
            </w:pPr>
            <w:r>
              <w:rPr>
                <w:rFonts w:ascii="Times New Roman" w:hAnsi="Times New Roman"/>
                <w:sz w:val="28"/>
                <w:szCs w:val="28"/>
                <w:lang w:val="uk-UA"/>
              </w:rPr>
              <w:t>8</w:t>
            </w:r>
            <w:r w:rsidRPr="00831C5A">
              <w:rPr>
                <w:rFonts w:ascii="Times New Roman" w:hAnsi="Times New Roman"/>
                <w:sz w:val="28"/>
                <w:szCs w:val="28"/>
                <w:lang w:val="uk-UA"/>
              </w:rPr>
              <w:t>-тақырып</w:t>
            </w:r>
          </w:p>
        </w:tc>
        <w:tc>
          <w:tcPr>
            <w:tcW w:w="7787" w:type="dxa"/>
            <w:tcBorders>
              <w:top w:val="nil"/>
              <w:left w:val="nil"/>
              <w:bottom w:val="nil"/>
              <w:right w:val="nil"/>
            </w:tcBorders>
          </w:tcPr>
          <w:p w:rsidR="00745019" w:rsidRPr="00E71A80" w:rsidRDefault="00745019" w:rsidP="00A20D40">
            <w:pPr>
              <w:spacing w:after="0" w:line="240" w:lineRule="auto"/>
              <w:jc w:val="both"/>
              <w:rPr>
                <w:rFonts w:ascii="Times New Roman" w:hAnsi="Times New Roman"/>
                <w:bCs/>
                <w:sz w:val="28"/>
                <w:szCs w:val="28"/>
                <w:lang w:val="kk-KZ"/>
              </w:rPr>
            </w:pPr>
            <w:r w:rsidRPr="000E14AA">
              <w:rPr>
                <w:rFonts w:ascii="Times New Roman" w:hAnsi="Times New Roman"/>
                <w:sz w:val="28"/>
                <w:szCs w:val="28"/>
                <w:lang w:val="kk-KZ"/>
              </w:rPr>
              <w:t xml:space="preserve">Кәсіпкерлердің абсолютті құқықтарының азаматтық-құқықтық </w:t>
            </w:r>
            <w:r w:rsidRPr="002623F4">
              <w:rPr>
                <w:rFonts w:ascii="Times New Roman" w:hAnsi="Times New Roman"/>
                <w:sz w:val="28"/>
                <w:szCs w:val="28"/>
                <w:lang w:val="tr-TR"/>
              </w:rPr>
              <w:t>р</w:t>
            </w:r>
            <w:r w:rsidRPr="000E14AA">
              <w:rPr>
                <w:rFonts w:ascii="Times New Roman" w:hAnsi="Times New Roman"/>
                <w:sz w:val="28"/>
                <w:szCs w:val="28"/>
                <w:lang w:val="kk-KZ"/>
              </w:rPr>
              <w:t>егламентациясы</w:t>
            </w:r>
            <w:r>
              <w:rPr>
                <w:rFonts w:ascii="Times New Roman" w:hAnsi="Times New Roman"/>
                <w:sz w:val="28"/>
                <w:szCs w:val="28"/>
                <w:lang w:val="kk-KZ"/>
              </w:rPr>
              <w:t>..............................................................................</w:t>
            </w:r>
          </w:p>
        </w:tc>
        <w:tc>
          <w:tcPr>
            <w:tcW w:w="408" w:type="dxa"/>
            <w:tcBorders>
              <w:top w:val="nil"/>
              <w:left w:val="nil"/>
              <w:bottom w:val="nil"/>
              <w:right w:val="nil"/>
            </w:tcBorders>
          </w:tcPr>
          <w:p w:rsidR="00745019" w:rsidRDefault="00745019" w:rsidP="00A20D40">
            <w:pPr>
              <w:spacing w:after="0" w:line="240" w:lineRule="auto"/>
              <w:ind w:left="-108"/>
              <w:rPr>
                <w:rFonts w:ascii="Times New Roman" w:hAnsi="Times New Roman"/>
                <w:bCs/>
                <w:sz w:val="28"/>
                <w:szCs w:val="28"/>
                <w:lang w:val="kk-KZ"/>
              </w:rPr>
            </w:pPr>
          </w:p>
          <w:p w:rsidR="00745019" w:rsidRPr="007F65C5"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45</w:t>
            </w:r>
          </w:p>
        </w:tc>
      </w:tr>
      <w:tr w:rsidR="00745019" w:rsidRPr="007F65C5" w:rsidTr="00A20D40">
        <w:tc>
          <w:tcPr>
            <w:tcW w:w="1659" w:type="dxa"/>
            <w:tcBorders>
              <w:top w:val="nil"/>
              <w:left w:val="nil"/>
              <w:bottom w:val="nil"/>
              <w:right w:val="nil"/>
            </w:tcBorders>
          </w:tcPr>
          <w:p w:rsidR="00745019" w:rsidRPr="00E71A80" w:rsidRDefault="00745019" w:rsidP="00A20D40">
            <w:pPr>
              <w:spacing w:after="0" w:line="240" w:lineRule="auto"/>
              <w:rPr>
                <w:rFonts w:ascii="Times New Roman" w:hAnsi="Times New Roman"/>
                <w:bCs/>
                <w:sz w:val="28"/>
                <w:szCs w:val="28"/>
                <w:lang w:val="kk-KZ"/>
              </w:rPr>
            </w:pPr>
            <w:r>
              <w:rPr>
                <w:rFonts w:ascii="Times New Roman" w:hAnsi="Times New Roman"/>
                <w:sz w:val="28"/>
                <w:szCs w:val="28"/>
                <w:lang w:val="uk-UA"/>
              </w:rPr>
              <w:t>9</w:t>
            </w:r>
            <w:r w:rsidRPr="00831C5A">
              <w:rPr>
                <w:rFonts w:ascii="Times New Roman" w:hAnsi="Times New Roman"/>
                <w:sz w:val="28"/>
                <w:szCs w:val="28"/>
                <w:lang w:val="uk-UA"/>
              </w:rPr>
              <w:t>-тақырып</w:t>
            </w:r>
          </w:p>
        </w:tc>
        <w:tc>
          <w:tcPr>
            <w:tcW w:w="7787" w:type="dxa"/>
            <w:tcBorders>
              <w:top w:val="nil"/>
              <w:left w:val="nil"/>
              <w:bottom w:val="nil"/>
              <w:right w:val="nil"/>
            </w:tcBorders>
          </w:tcPr>
          <w:p w:rsidR="00745019" w:rsidRPr="00E71A80" w:rsidRDefault="00745019" w:rsidP="00A20D40">
            <w:pPr>
              <w:spacing w:after="0" w:line="240" w:lineRule="auto"/>
              <w:jc w:val="both"/>
              <w:rPr>
                <w:rFonts w:ascii="Times New Roman" w:hAnsi="Times New Roman"/>
                <w:bCs/>
                <w:sz w:val="28"/>
                <w:szCs w:val="28"/>
                <w:lang w:val="kk-KZ"/>
              </w:rPr>
            </w:pPr>
            <w:r w:rsidRPr="000E14AA">
              <w:rPr>
                <w:rFonts w:ascii="Times New Roman" w:hAnsi="Times New Roman"/>
                <w:sz w:val="28"/>
                <w:szCs w:val="28"/>
                <w:lang w:val="kk-KZ"/>
              </w:rPr>
              <w:t>Кәсіпкерлік саласындағы міндеттемелік-құқықтық қатынастар</w:t>
            </w:r>
            <w:r>
              <w:rPr>
                <w:rFonts w:ascii="Times New Roman" w:hAnsi="Times New Roman"/>
                <w:sz w:val="28"/>
                <w:szCs w:val="28"/>
                <w:lang w:val="kk-KZ"/>
              </w:rPr>
              <w:t>.</w:t>
            </w:r>
          </w:p>
        </w:tc>
        <w:tc>
          <w:tcPr>
            <w:tcW w:w="408" w:type="dxa"/>
            <w:tcBorders>
              <w:top w:val="nil"/>
              <w:left w:val="nil"/>
              <w:bottom w:val="nil"/>
              <w:right w:val="nil"/>
            </w:tcBorders>
          </w:tcPr>
          <w:p w:rsidR="00745019" w:rsidRPr="0075534F"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51</w:t>
            </w:r>
          </w:p>
        </w:tc>
      </w:tr>
      <w:tr w:rsidR="00745019" w:rsidRPr="007F65C5" w:rsidTr="00A20D40">
        <w:tc>
          <w:tcPr>
            <w:tcW w:w="1659" w:type="dxa"/>
            <w:tcBorders>
              <w:top w:val="nil"/>
              <w:left w:val="nil"/>
              <w:bottom w:val="nil"/>
              <w:right w:val="nil"/>
            </w:tcBorders>
          </w:tcPr>
          <w:p w:rsidR="00745019" w:rsidRPr="00B86E22" w:rsidRDefault="00745019" w:rsidP="00A20D40">
            <w:pPr>
              <w:spacing w:after="0" w:line="240" w:lineRule="auto"/>
              <w:rPr>
                <w:rFonts w:ascii="Times New Roman" w:hAnsi="Times New Roman"/>
                <w:sz w:val="28"/>
                <w:szCs w:val="28"/>
                <w:lang w:val="kk-KZ"/>
              </w:rPr>
            </w:pPr>
            <w:r>
              <w:rPr>
                <w:rFonts w:ascii="Times New Roman" w:hAnsi="Times New Roman"/>
                <w:sz w:val="28"/>
                <w:szCs w:val="28"/>
                <w:lang w:val="uk-UA"/>
              </w:rPr>
              <w:t>10</w:t>
            </w:r>
            <w:r w:rsidRPr="00831C5A">
              <w:rPr>
                <w:rFonts w:ascii="Times New Roman" w:hAnsi="Times New Roman"/>
                <w:sz w:val="28"/>
                <w:szCs w:val="28"/>
                <w:lang w:val="uk-UA"/>
              </w:rPr>
              <w:t>-тақырып</w:t>
            </w:r>
          </w:p>
        </w:tc>
        <w:tc>
          <w:tcPr>
            <w:tcW w:w="7787" w:type="dxa"/>
            <w:tcBorders>
              <w:top w:val="nil"/>
              <w:left w:val="nil"/>
              <w:bottom w:val="nil"/>
              <w:right w:val="nil"/>
            </w:tcBorders>
          </w:tcPr>
          <w:p w:rsidR="00745019" w:rsidRPr="00E20536" w:rsidRDefault="00745019" w:rsidP="00A20D40">
            <w:pPr>
              <w:spacing w:after="0" w:line="240" w:lineRule="auto"/>
              <w:jc w:val="both"/>
              <w:rPr>
                <w:rFonts w:ascii="Times New Roman" w:hAnsi="Times New Roman"/>
                <w:noProof/>
                <w:color w:val="FF0000"/>
                <w:sz w:val="28"/>
                <w:szCs w:val="28"/>
                <w:lang w:val="kk-KZ"/>
              </w:rPr>
            </w:pPr>
            <w:r w:rsidRPr="000E14AA">
              <w:rPr>
                <w:rFonts w:ascii="Times New Roman" w:hAnsi="Times New Roman"/>
                <w:sz w:val="28"/>
                <w:szCs w:val="28"/>
                <w:lang w:val="kk-KZ"/>
              </w:rPr>
              <w:t>Кәсіпкерлік саласындағы шаруашылық байланыстарды  ұйымдастыру ерекшеліктері</w:t>
            </w:r>
            <w:r>
              <w:rPr>
                <w:rFonts w:ascii="Times New Roman" w:hAnsi="Times New Roman"/>
                <w:sz w:val="28"/>
                <w:szCs w:val="28"/>
                <w:lang w:val="kk-KZ"/>
              </w:rPr>
              <w:t>...........................................................</w:t>
            </w:r>
          </w:p>
        </w:tc>
        <w:tc>
          <w:tcPr>
            <w:tcW w:w="408" w:type="dxa"/>
            <w:tcBorders>
              <w:top w:val="nil"/>
              <w:left w:val="nil"/>
              <w:bottom w:val="nil"/>
              <w:right w:val="nil"/>
            </w:tcBorders>
          </w:tcPr>
          <w:p w:rsidR="00745019" w:rsidRDefault="00745019" w:rsidP="00A20D40">
            <w:pPr>
              <w:spacing w:after="0" w:line="240" w:lineRule="auto"/>
              <w:ind w:left="-108"/>
              <w:rPr>
                <w:rFonts w:ascii="Times New Roman" w:hAnsi="Times New Roman"/>
                <w:bCs/>
                <w:sz w:val="28"/>
                <w:szCs w:val="28"/>
                <w:lang w:val="kk-KZ"/>
              </w:rPr>
            </w:pPr>
          </w:p>
          <w:p w:rsidR="00745019" w:rsidRPr="007F65C5"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57</w:t>
            </w:r>
          </w:p>
        </w:tc>
      </w:tr>
      <w:tr w:rsidR="00745019" w:rsidRPr="007F65C5" w:rsidTr="00A20D40">
        <w:tc>
          <w:tcPr>
            <w:tcW w:w="1659" w:type="dxa"/>
            <w:tcBorders>
              <w:top w:val="nil"/>
              <w:left w:val="nil"/>
              <w:bottom w:val="nil"/>
              <w:right w:val="nil"/>
            </w:tcBorders>
          </w:tcPr>
          <w:p w:rsidR="00745019" w:rsidRPr="00E71A80" w:rsidRDefault="00745019" w:rsidP="00A20D40">
            <w:pPr>
              <w:spacing w:after="0" w:line="240" w:lineRule="auto"/>
              <w:rPr>
                <w:rFonts w:ascii="Times New Roman" w:hAnsi="Times New Roman"/>
                <w:bCs/>
                <w:sz w:val="28"/>
                <w:szCs w:val="28"/>
                <w:lang w:val="kk-KZ"/>
              </w:rPr>
            </w:pPr>
            <w:r>
              <w:rPr>
                <w:rFonts w:ascii="Times New Roman" w:hAnsi="Times New Roman"/>
                <w:sz w:val="28"/>
                <w:szCs w:val="28"/>
                <w:lang w:val="uk-UA"/>
              </w:rPr>
              <w:t>11</w:t>
            </w:r>
            <w:r w:rsidRPr="00831C5A">
              <w:rPr>
                <w:rFonts w:ascii="Times New Roman" w:hAnsi="Times New Roman"/>
                <w:sz w:val="28"/>
                <w:szCs w:val="28"/>
                <w:lang w:val="uk-UA"/>
              </w:rPr>
              <w:t>-тақырып</w:t>
            </w:r>
          </w:p>
        </w:tc>
        <w:tc>
          <w:tcPr>
            <w:tcW w:w="7787" w:type="dxa"/>
            <w:tcBorders>
              <w:top w:val="nil"/>
              <w:left w:val="nil"/>
              <w:bottom w:val="nil"/>
              <w:right w:val="nil"/>
            </w:tcBorders>
          </w:tcPr>
          <w:p w:rsidR="00745019" w:rsidRPr="00E71A80" w:rsidRDefault="00745019" w:rsidP="00A20D40">
            <w:pPr>
              <w:spacing w:after="0" w:line="240" w:lineRule="auto"/>
              <w:jc w:val="both"/>
              <w:rPr>
                <w:rFonts w:ascii="Times New Roman" w:hAnsi="Times New Roman"/>
                <w:bCs/>
                <w:sz w:val="28"/>
                <w:szCs w:val="28"/>
                <w:lang w:val="kk-KZ"/>
              </w:rPr>
            </w:pPr>
            <w:r w:rsidRPr="000E14AA">
              <w:rPr>
                <w:rFonts w:ascii="Times New Roman" w:hAnsi="Times New Roman"/>
                <w:sz w:val="28"/>
                <w:szCs w:val="28"/>
                <w:lang w:val="kk-KZ"/>
              </w:rPr>
              <w:t>Кәсіпкерлердің сыртқы экономикалық қызметінің кейбір  аспектілері</w:t>
            </w:r>
            <w:r>
              <w:rPr>
                <w:rFonts w:ascii="Times New Roman" w:hAnsi="Times New Roman"/>
                <w:sz w:val="28"/>
                <w:szCs w:val="28"/>
                <w:lang w:val="kk-KZ"/>
              </w:rPr>
              <w:t>.........................................................................................</w:t>
            </w:r>
          </w:p>
        </w:tc>
        <w:tc>
          <w:tcPr>
            <w:tcW w:w="408" w:type="dxa"/>
            <w:tcBorders>
              <w:top w:val="nil"/>
              <w:left w:val="nil"/>
              <w:bottom w:val="nil"/>
              <w:right w:val="nil"/>
            </w:tcBorders>
          </w:tcPr>
          <w:p w:rsidR="00745019" w:rsidRDefault="00745019" w:rsidP="00A20D40">
            <w:pPr>
              <w:spacing w:after="0" w:line="240" w:lineRule="auto"/>
              <w:ind w:left="-108"/>
              <w:rPr>
                <w:rFonts w:ascii="Times New Roman" w:hAnsi="Times New Roman"/>
                <w:bCs/>
                <w:sz w:val="28"/>
                <w:szCs w:val="28"/>
                <w:lang w:val="kk-KZ"/>
              </w:rPr>
            </w:pPr>
          </w:p>
          <w:p w:rsidR="00745019" w:rsidRPr="007F65C5"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59</w:t>
            </w:r>
          </w:p>
        </w:tc>
      </w:tr>
      <w:tr w:rsidR="00745019" w:rsidRPr="007F65C5" w:rsidTr="00A20D40">
        <w:tc>
          <w:tcPr>
            <w:tcW w:w="1659" w:type="dxa"/>
            <w:tcBorders>
              <w:top w:val="nil"/>
              <w:left w:val="nil"/>
              <w:bottom w:val="nil"/>
              <w:right w:val="nil"/>
            </w:tcBorders>
          </w:tcPr>
          <w:p w:rsidR="00745019" w:rsidRPr="00791E1E" w:rsidRDefault="00745019" w:rsidP="00A20D40">
            <w:pPr>
              <w:spacing w:after="0" w:line="240" w:lineRule="auto"/>
              <w:rPr>
                <w:rFonts w:ascii="Times New Roman" w:hAnsi="Times New Roman"/>
                <w:bCs/>
                <w:sz w:val="28"/>
                <w:szCs w:val="28"/>
                <w:lang w:val="kk-KZ"/>
              </w:rPr>
            </w:pPr>
            <w:r>
              <w:rPr>
                <w:rFonts w:ascii="Times New Roman" w:hAnsi="Times New Roman"/>
                <w:sz w:val="28"/>
                <w:szCs w:val="28"/>
                <w:lang w:val="uk-UA"/>
              </w:rPr>
              <w:t>12</w:t>
            </w:r>
            <w:r w:rsidRPr="00831C5A">
              <w:rPr>
                <w:rFonts w:ascii="Times New Roman" w:hAnsi="Times New Roman"/>
                <w:sz w:val="28"/>
                <w:szCs w:val="28"/>
                <w:lang w:val="uk-UA"/>
              </w:rPr>
              <w:t>-тақырып</w:t>
            </w:r>
          </w:p>
        </w:tc>
        <w:tc>
          <w:tcPr>
            <w:tcW w:w="7787" w:type="dxa"/>
            <w:tcBorders>
              <w:top w:val="nil"/>
              <w:left w:val="nil"/>
              <w:bottom w:val="nil"/>
              <w:right w:val="nil"/>
            </w:tcBorders>
          </w:tcPr>
          <w:p w:rsidR="00745019" w:rsidRPr="00E71A80" w:rsidRDefault="00745019" w:rsidP="00A20D40">
            <w:pPr>
              <w:spacing w:after="0" w:line="240" w:lineRule="auto"/>
              <w:rPr>
                <w:rFonts w:ascii="Times New Roman" w:hAnsi="Times New Roman"/>
                <w:bCs/>
                <w:sz w:val="28"/>
                <w:szCs w:val="28"/>
                <w:lang w:val="kk-KZ"/>
              </w:rPr>
            </w:pPr>
            <w:r w:rsidRPr="000E14AA">
              <w:rPr>
                <w:rFonts w:ascii="Times New Roman" w:hAnsi="Times New Roman"/>
                <w:sz w:val="28"/>
                <w:szCs w:val="28"/>
                <w:lang w:val="kk-KZ"/>
              </w:rPr>
              <w:t>Кәсіпкерлік қызметті мемлекеттік реттеу негіздері</w:t>
            </w:r>
            <w:r>
              <w:rPr>
                <w:rFonts w:ascii="Times New Roman" w:hAnsi="Times New Roman"/>
                <w:sz w:val="28"/>
                <w:szCs w:val="28"/>
                <w:lang w:val="kk-KZ"/>
              </w:rPr>
              <w:t>.....................</w:t>
            </w:r>
          </w:p>
        </w:tc>
        <w:tc>
          <w:tcPr>
            <w:tcW w:w="408" w:type="dxa"/>
            <w:tcBorders>
              <w:top w:val="nil"/>
              <w:left w:val="nil"/>
              <w:bottom w:val="nil"/>
              <w:right w:val="nil"/>
            </w:tcBorders>
          </w:tcPr>
          <w:p w:rsidR="00745019" w:rsidRPr="0075534F"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68</w:t>
            </w:r>
          </w:p>
        </w:tc>
      </w:tr>
      <w:tr w:rsidR="00745019" w:rsidRPr="007F65C5" w:rsidTr="00A20D40">
        <w:tc>
          <w:tcPr>
            <w:tcW w:w="1659" w:type="dxa"/>
            <w:tcBorders>
              <w:top w:val="nil"/>
              <w:left w:val="nil"/>
              <w:bottom w:val="nil"/>
              <w:right w:val="nil"/>
            </w:tcBorders>
          </w:tcPr>
          <w:p w:rsidR="00745019" w:rsidRPr="00175757" w:rsidRDefault="00745019" w:rsidP="00A20D40">
            <w:pPr>
              <w:spacing w:after="0" w:line="240" w:lineRule="auto"/>
              <w:rPr>
                <w:rFonts w:ascii="Times New Roman" w:hAnsi="Times New Roman"/>
                <w:bCs/>
                <w:sz w:val="28"/>
                <w:szCs w:val="28"/>
                <w:lang w:val="kk-KZ"/>
              </w:rPr>
            </w:pPr>
            <w:r>
              <w:rPr>
                <w:rFonts w:ascii="Times New Roman" w:hAnsi="Times New Roman"/>
                <w:sz w:val="28"/>
                <w:szCs w:val="28"/>
                <w:lang w:val="uk-UA"/>
              </w:rPr>
              <w:t>13</w:t>
            </w:r>
            <w:r w:rsidRPr="00831C5A">
              <w:rPr>
                <w:rFonts w:ascii="Times New Roman" w:hAnsi="Times New Roman"/>
                <w:sz w:val="28"/>
                <w:szCs w:val="28"/>
                <w:lang w:val="uk-UA"/>
              </w:rPr>
              <w:t>-тақырып</w:t>
            </w:r>
          </w:p>
        </w:tc>
        <w:tc>
          <w:tcPr>
            <w:tcW w:w="7787" w:type="dxa"/>
            <w:tcBorders>
              <w:top w:val="nil"/>
              <w:left w:val="nil"/>
              <w:bottom w:val="nil"/>
              <w:right w:val="nil"/>
            </w:tcBorders>
          </w:tcPr>
          <w:p w:rsidR="00745019" w:rsidRPr="00175757" w:rsidRDefault="00745019" w:rsidP="00A20D40">
            <w:pPr>
              <w:widowControl w:val="0"/>
              <w:shd w:val="clear" w:color="auto" w:fill="FFFFFF"/>
              <w:autoSpaceDE w:val="0"/>
              <w:autoSpaceDN w:val="0"/>
              <w:adjustRightInd w:val="0"/>
              <w:spacing w:after="0" w:line="240" w:lineRule="auto"/>
              <w:rPr>
                <w:rFonts w:ascii="Times New Roman" w:hAnsi="Times New Roman"/>
                <w:bCs/>
                <w:color w:val="FF0000"/>
                <w:sz w:val="28"/>
                <w:szCs w:val="28"/>
                <w:lang w:val="kk-KZ"/>
              </w:rPr>
            </w:pPr>
            <w:r w:rsidRPr="000E14AA">
              <w:rPr>
                <w:rFonts w:ascii="Times New Roman" w:hAnsi="Times New Roman"/>
                <w:sz w:val="28"/>
                <w:szCs w:val="28"/>
                <w:lang w:val="kk-KZ"/>
              </w:rPr>
              <w:t>Кәсіпкерлік қызметті мемлекеттік қорғау және қолдау</w:t>
            </w:r>
            <w:r>
              <w:rPr>
                <w:rFonts w:ascii="Times New Roman" w:hAnsi="Times New Roman"/>
                <w:sz w:val="28"/>
                <w:szCs w:val="28"/>
                <w:lang w:val="kk-KZ"/>
              </w:rPr>
              <w:t>...............</w:t>
            </w:r>
          </w:p>
        </w:tc>
        <w:tc>
          <w:tcPr>
            <w:tcW w:w="408" w:type="dxa"/>
            <w:tcBorders>
              <w:top w:val="nil"/>
              <w:left w:val="nil"/>
              <w:bottom w:val="nil"/>
              <w:right w:val="nil"/>
            </w:tcBorders>
          </w:tcPr>
          <w:p w:rsidR="00745019" w:rsidRPr="00175757"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81</w:t>
            </w:r>
          </w:p>
        </w:tc>
      </w:tr>
      <w:tr w:rsidR="00745019" w:rsidRPr="007F65C5" w:rsidTr="00A20D40">
        <w:tc>
          <w:tcPr>
            <w:tcW w:w="1659" w:type="dxa"/>
            <w:tcBorders>
              <w:top w:val="nil"/>
              <w:left w:val="nil"/>
              <w:bottom w:val="nil"/>
              <w:right w:val="nil"/>
            </w:tcBorders>
          </w:tcPr>
          <w:p w:rsidR="00745019" w:rsidRPr="00175757" w:rsidRDefault="00745019" w:rsidP="00A20D40">
            <w:pPr>
              <w:spacing w:after="0" w:line="240" w:lineRule="auto"/>
              <w:rPr>
                <w:rFonts w:ascii="Times New Roman" w:hAnsi="Times New Roman"/>
                <w:bCs/>
                <w:sz w:val="28"/>
                <w:szCs w:val="28"/>
                <w:lang w:val="kk-KZ"/>
              </w:rPr>
            </w:pPr>
            <w:r>
              <w:rPr>
                <w:rFonts w:ascii="Times New Roman" w:hAnsi="Times New Roman"/>
                <w:sz w:val="28"/>
                <w:szCs w:val="28"/>
                <w:lang w:val="uk-UA"/>
              </w:rPr>
              <w:t>14</w:t>
            </w:r>
            <w:r w:rsidRPr="00831C5A">
              <w:rPr>
                <w:rFonts w:ascii="Times New Roman" w:hAnsi="Times New Roman"/>
                <w:sz w:val="28"/>
                <w:szCs w:val="28"/>
                <w:lang w:val="uk-UA"/>
              </w:rPr>
              <w:t>-тақырып</w:t>
            </w:r>
          </w:p>
        </w:tc>
        <w:tc>
          <w:tcPr>
            <w:tcW w:w="7787" w:type="dxa"/>
            <w:tcBorders>
              <w:top w:val="nil"/>
              <w:left w:val="nil"/>
              <w:bottom w:val="nil"/>
              <w:right w:val="nil"/>
            </w:tcBorders>
          </w:tcPr>
          <w:p w:rsidR="00745019" w:rsidRPr="000E14AA" w:rsidRDefault="00745019" w:rsidP="00A20D40">
            <w:pPr>
              <w:widowControl w:val="0"/>
              <w:shd w:val="clear" w:color="auto" w:fill="FFFFFF"/>
              <w:autoSpaceDE w:val="0"/>
              <w:autoSpaceDN w:val="0"/>
              <w:adjustRightInd w:val="0"/>
              <w:spacing w:after="0" w:line="240" w:lineRule="auto"/>
              <w:rPr>
                <w:rFonts w:ascii="Times New Roman" w:hAnsi="Times New Roman"/>
                <w:sz w:val="28"/>
                <w:szCs w:val="28"/>
                <w:lang w:val="kk-KZ"/>
              </w:rPr>
            </w:pPr>
            <w:r w:rsidRPr="000E14AA">
              <w:rPr>
                <w:rFonts w:ascii="Times New Roman" w:hAnsi="Times New Roman"/>
                <w:sz w:val="28"/>
                <w:szCs w:val="28"/>
                <w:lang w:val="kk-KZ"/>
              </w:rPr>
              <w:t>Кәсіпкерлік қызметті мемлекеттік қорғау және қолдау</w:t>
            </w:r>
            <w:r>
              <w:rPr>
                <w:rFonts w:ascii="Times New Roman" w:hAnsi="Times New Roman"/>
                <w:sz w:val="28"/>
                <w:szCs w:val="28"/>
                <w:lang w:val="kk-KZ"/>
              </w:rPr>
              <w:t>...............</w:t>
            </w:r>
          </w:p>
        </w:tc>
        <w:tc>
          <w:tcPr>
            <w:tcW w:w="408" w:type="dxa"/>
            <w:tcBorders>
              <w:top w:val="nil"/>
              <w:left w:val="nil"/>
              <w:bottom w:val="nil"/>
              <w:right w:val="nil"/>
            </w:tcBorders>
          </w:tcPr>
          <w:p w:rsidR="00745019" w:rsidRPr="0075534F"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84</w:t>
            </w:r>
          </w:p>
        </w:tc>
      </w:tr>
      <w:tr w:rsidR="00745019" w:rsidRPr="00E71A80" w:rsidTr="00A20D40">
        <w:tc>
          <w:tcPr>
            <w:tcW w:w="1659" w:type="dxa"/>
            <w:tcBorders>
              <w:top w:val="nil"/>
              <w:left w:val="nil"/>
              <w:bottom w:val="nil"/>
              <w:right w:val="nil"/>
            </w:tcBorders>
          </w:tcPr>
          <w:p w:rsidR="00745019" w:rsidRPr="00E71A80" w:rsidRDefault="00745019" w:rsidP="00A20D40">
            <w:pPr>
              <w:spacing w:after="0" w:line="240" w:lineRule="auto"/>
              <w:rPr>
                <w:rFonts w:ascii="Times New Roman" w:hAnsi="Times New Roman"/>
                <w:bCs/>
                <w:sz w:val="28"/>
                <w:szCs w:val="28"/>
                <w:lang w:val="kk-KZ"/>
              </w:rPr>
            </w:pPr>
            <w:r>
              <w:rPr>
                <w:rFonts w:ascii="Times New Roman" w:hAnsi="Times New Roman"/>
                <w:sz w:val="28"/>
                <w:szCs w:val="28"/>
                <w:lang w:val="uk-UA"/>
              </w:rPr>
              <w:t>15</w:t>
            </w:r>
            <w:r w:rsidRPr="00831C5A">
              <w:rPr>
                <w:rFonts w:ascii="Times New Roman" w:hAnsi="Times New Roman"/>
                <w:sz w:val="28"/>
                <w:szCs w:val="28"/>
                <w:lang w:val="uk-UA"/>
              </w:rPr>
              <w:t>-тақырып</w:t>
            </w:r>
          </w:p>
        </w:tc>
        <w:tc>
          <w:tcPr>
            <w:tcW w:w="7787" w:type="dxa"/>
            <w:tcBorders>
              <w:top w:val="nil"/>
              <w:left w:val="nil"/>
              <w:bottom w:val="nil"/>
              <w:right w:val="nil"/>
            </w:tcBorders>
          </w:tcPr>
          <w:p w:rsidR="00745019" w:rsidRPr="00E71A80" w:rsidRDefault="00745019" w:rsidP="00A20D40">
            <w:pPr>
              <w:spacing w:after="0" w:line="240" w:lineRule="auto"/>
              <w:ind w:left="1560" w:hanging="1560"/>
              <w:jc w:val="both"/>
              <w:rPr>
                <w:rFonts w:ascii="Times New Roman" w:hAnsi="Times New Roman"/>
                <w:sz w:val="28"/>
                <w:szCs w:val="28"/>
                <w:lang w:val="kk-KZ"/>
              </w:rPr>
            </w:pPr>
            <w:r w:rsidRPr="000E14AA">
              <w:rPr>
                <w:rFonts w:ascii="Times New Roman" w:hAnsi="Times New Roman"/>
                <w:sz w:val="28"/>
                <w:szCs w:val="28"/>
                <w:lang w:val="kk-KZ"/>
              </w:rPr>
              <w:t>Тұтынушылардың құқықтарын қорғау</w:t>
            </w:r>
            <w:r>
              <w:rPr>
                <w:rFonts w:ascii="Times New Roman" w:hAnsi="Times New Roman"/>
                <w:sz w:val="28"/>
                <w:szCs w:val="28"/>
                <w:lang w:val="kk-KZ"/>
              </w:rPr>
              <w:t>..........................................</w:t>
            </w:r>
          </w:p>
        </w:tc>
        <w:tc>
          <w:tcPr>
            <w:tcW w:w="408" w:type="dxa"/>
            <w:tcBorders>
              <w:top w:val="nil"/>
              <w:left w:val="nil"/>
              <w:bottom w:val="nil"/>
              <w:right w:val="nil"/>
            </w:tcBorders>
          </w:tcPr>
          <w:p w:rsidR="00745019" w:rsidRPr="00007D6E"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rPr>
              <w:t>9</w:t>
            </w:r>
            <w:r>
              <w:rPr>
                <w:rFonts w:ascii="Times New Roman" w:hAnsi="Times New Roman"/>
                <w:bCs/>
                <w:sz w:val="28"/>
                <w:szCs w:val="28"/>
                <w:lang w:val="kk-KZ"/>
              </w:rPr>
              <w:t>2</w:t>
            </w:r>
          </w:p>
        </w:tc>
      </w:tr>
      <w:tr w:rsidR="00745019" w:rsidRPr="00E71A80" w:rsidTr="00A20D40">
        <w:tc>
          <w:tcPr>
            <w:tcW w:w="9446" w:type="dxa"/>
            <w:gridSpan w:val="2"/>
            <w:tcBorders>
              <w:top w:val="nil"/>
              <w:left w:val="nil"/>
              <w:bottom w:val="nil"/>
              <w:right w:val="nil"/>
            </w:tcBorders>
          </w:tcPr>
          <w:p w:rsidR="00745019" w:rsidRPr="0075534F" w:rsidRDefault="00745019" w:rsidP="00A20D40">
            <w:pPr>
              <w:spacing w:after="0" w:line="240" w:lineRule="auto"/>
              <w:rPr>
                <w:rFonts w:ascii="Times New Roman" w:hAnsi="Times New Roman"/>
                <w:sz w:val="28"/>
                <w:szCs w:val="28"/>
                <w:lang w:val="kk-KZ"/>
              </w:rPr>
            </w:pPr>
            <w:r>
              <w:rPr>
                <w:rFonts w:ascii="Times New Roman" w:hAnsi="Times New Roman"/>
                <w:sz w:val="28"/>
                <w:szCs w:val="28"/>
                <w:lang w:val="kk-KZ"/>
              </w:rPr>
              <w:t>Ұсынылатын ә</w:t>
            </w:r>
            <w:r w:rsidRPr="002F6AF9">
              <w:rPr>
                <w:rFonts w:ascii="Times New Roman" w:hAnsi="Times New Roman"/>
                <w:sz w:val="28"/>
                <w:szCs w:val="28"/>
                <w:lang w:val="kk-KZ"/>
              </w:rPr>
              <w:t xml:space="preserve">дебиеттер тізімі </w:t>
            </w:r>
            <w:r>
              <w:rPr>
                <w:rFonts w:ascii="Times New Roman" w:hAnsi="Times New Roman"/>
                <w:sz w:val="28"/>
                <w:szCs w:val="28"/>
                <w:lang w:val="kk-KZ"/>
              </w:rPr>
              <w:t>..............................................................................</w:t>
            </w:r>
          </w:p>
        </w:tc>
        <w:tc>
          <w:tcPr>
            <w:tcW w:w="408" w:type="dxa"/>
            <w:tcBorders>
              <w:top w:val="nil"/>
              <w:left w:val="nil"/>
              <w:bottom w:val="nil"/>
              <w:right w:val="nil"/>
            </w:tcBorders>
          </w:tcPr>
          <w:p w:rsidR="00745019" w:rsidRPr="0075534F" w:rsidRDefault="00745019" w:rsidP="00A20D40">
            <w:pPr>
              <w:spacing w:after="0" w:line="240" w:lineRule="auto"/>
              <w:ind w:left="-108"/>
              <w:rPr>
                <w:rFonts w:ascii="Times New Roman" w:hAnsi="Times New Roman"/>
                <w:bCs/>
                <w:sz w:val="28"/>
                <w:szCs w:val="28"/>
                <w:lang w:val="kk-KZ"/>
              </w:rPr>
            </w:pPr>
            <w:r>
              <w:rPr>
                <w:rFonts w:ascii="Times New Roman" w:hAnsi="Times New Roman"/>
                <w:bCs/>
                <w:sz w:val="28"/>
                <w:szCs w:val="28"/>
                <w:lang w:val="kk-KZ"/>
              </w:rPr>
              <w:t>98</w:t>
            </w:r>
          </w:p>
        </w:tc>
      </w:tr>
    </w:tbl>
    <w:p w:rsidR="00745019" w:rsidRDefault="00745019" w:rsidP="00873EDA">
      <w:pPr>
        <w:spacing w:after="0" w:line="240" w:lineRule="auto"/>
        <w:rPr>
          <w:rFonts w:ascii="Times New Roman" w:hAnsi="Times New Roman"/>
          <w:sz w:val="28"/>
          <w:szCs w:val="28"/>
          <w:lang w:val="en-US"/>
        </w:rPr>
      </w:pPr>
    </w:p>
    <w:p w:rsidR="00745019" w:rsidRPr="000E14AA" w:rsidRDefault="00745019" w:rsidP="00873EDA">
      <w:pPr>
        <w:spacing w:after="0" w:line="240" w:lineRule="auto"/>
        <w:jc w:val="both"/>
        <w:rPr>
          <w:rFonts w:ascii="Times New Roman" w:hAnsi="Times New Roman"/>
          <w:sz w:val="28"/>
          <w:szCs w:val="28"/>
          <w:lang w:val="kk-KZ"/>
        </w:rPr>
      </w:pPr>
    </w:p>
    <w:p w:rsidR="00745019" w:rsidRPr="000E14AA" w:rsidRDefault="00745019" w:rsidP="00873EDA">
      <w:pPr>
        <w:spacing w:after="0" w:line="240" w:lineRule="auto"/>
        <w:jc w:val="both"/>
        <w:rPr>
          <w:rFonts w:ascii="Times New Roman" w:hAnsi="Times New Roman"/>
          <w:sz w:val="28"/>
          <w:szCs w:val="28"/>
          <w:lang w:val="kk-KZ"/>
        </w:rPr>
      </w:pPr>
    </w:p>
    <w:p w:rsidR="00745019" w:rsidRPr="000E14AA" w:rsidRDefault="00745019" w:rsidP="00873EDA">
      <w:pPr>
        <w:spacing w:after="0" w:line="240" w:lineRule="auto"/>
        <w:jc w:val="both"/>
        <w:rPr>
          <w:rFonts w:ascii="Times New Roman" w:hAnsi="Times New Roman"/>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Default="00745019" w:rsidP="002F22F9">
      <w:pPr>
        <w:spacing w:after="0" w:line="240" w:lineRule="auto"/>
        <w:ind w:firstLine="426"/>
        <w:rPr>
          <w:rFonts w:ascii="Times New Roman" w:hAnsi="Times New Roman"/>
          <w:b/>
          <w:sz w:val="28"/>
          <w:szCs w:val="28"/>
          <w:lang w:val="kk-KZ"/>
        </w:rPr>
      </w:pPr>
    </w:p>
    <w:p w:rsidR="00745019" w:rsidRPr="002623F4" w:rsidRDefault="00745019" w:rsidP="002F22F9">
      <w:pPr>
        <w:spacing w:after="0" w:line="240" w:lineRule="auto"/>
        <w:jc w:val="both"/>
        <w:rPr>
          <w:sz w:val="28"/>
          <w:szCs w:val="28"/>
          <w:lang w:val="kk-KZ"/>
        </w:rPr>
      </w:pPr>
      <w:r>
        <w:rPr>
          <w:rFonts w:ascii="Times New Roman" w:hAnsi="Times New Roman"/>
          <w:b/>
          <w:sz w:val="28"/>
          <w:szCs w:val="28"/>
          <w:lang w:val="kk-KZ"/>
        </w:rPr>
        <w:t xml:space="preserve">     </w:t>
      </w:r>
      <w:r w:rsidRPr="002623F4">
        <w:rPr>
          <w:rFonts w:ascii="Times New Roman" w:hAnsi="Times New Roman"/>
          <w:b/>
          <w:sz w:val="28"/>
          <w:szCs w:val="28"/>
          <w:lang w:val="kk-KZ"/>
        </w:rPr>
        <w:t>Кіріспе</w:t>
      </w:r>
    </w:p>
    <w:p w:rsidR="00745019" w:rsidRPr="002623F4" w:rsidRDefault="00745019" w:rsidP="002F22F9">
      <w:pPr>
        <w:spacing w:after="0" w:line="240" w:lineRule="auto"/>
        <w:ind w:firstLine="360"/>
        <w:jc w:val="both"/>
        <w:rPr>
          <w:rFonts w:ascii="Times New Roman" w:hAnsi="Times New Roman"/>
          <w:sz w:val="28"/>
          <w:szCs w:val="28"/>
          <w:lang w:val="kk-KZ"/>
        </w:rPr>
      </w:pP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Қай кезде болмасын, экономикалық дамумен мемлекеттің бүкіл басқа тұстары да дамып отырған. Саяси, әлеуметтік, мәдени және т.б. салалардың  тұрақтылығы, дамуы мен жетілдірілуі экономика саласымен тығыз байланыста болады. Өйткені мемлекеттік бюджеттің айтарлықтай бөлігін кәсіпкерлік қызметтен түсетін түсім құрайды. Ал кәсіпкерлік саланың дамуы мемлекеттің экономикасының көтерілуіне үлкен әсер етеді немесе тікелей әсер етеді десек жаңылмаймыз. Сонымен қоса, экономиканы көтеру, оның ішінде кәсіпкерлік қызметтің деңгейін көтеру, өзге елмен кәсіпкерлік қызмет арқылы байланыстар түзу екі елдің, сондай-ақ бірнеше елдің дипломатиялық қарым-қатынасын нығайтуға, бірлесіп ел экономикасын көтеруге ықпалын тигізері анық. Ал экономикалық жағдайдың жақсаруы халықтың әл-ауқатының жақсаруына тікелей септігін тигізері бәрімізге мәлім.</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«ҚР кәсіпкерлік құқығы» курсын оқып-үйрену қазіргі нарықтық жағдайда шаруашылық жүргізуді жоғары кәсіби деңгейде жүзеге асыра алатын мамандарды дайындау барысында өте қажет. ҚР Кәсіпкерлік құқық жоғары заңдық білім берудің мемлекеттік стандартының базалық, негізгі пәндерінің бірі ретінде құқықтанудың кез келген мамандық саласында міндетті түрде оқытылады.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Ұсынылып отырған бағдарлама берілген сағат санына байланысты (қатысты) курстың оқу жұмыстық бағдарламасын дайындауға негіз бола алады. Бағдарлама ҚР-дағы кәсіпкерліктің құқықтық режимінің негізгі салаларын қамтитын бірнеше бөлімнен тұрады. Курстың барлық дерлік сұрақтары жетерліктей кең және қажет жағдайда арнайы курсты өңдеуде негіз бола 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Оқу пәнінің арнайы курсында кәсіпкерліктің құқықтық режимін қарастыру қажет. Сонымен бірге, семинар сабақтарында студенттерді практикалық материалдармен таныстырып, кәсіпкерлік қызмет барысында қолданылатын құжаттарды толтыра білу мүмкіндіктерін жоғарылатқан, шыңдаған жөн.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«ҚР кәсіпкерлік құқығы» курсының тыңдаушылары негізгі құқықтық оқу пәндері бойынша білімдері болуы қажет. Оның ішінде, мемлекет және құқық теориясы, мемлекет және құқық тарихы, рим жеке құқығы, азаматтық құқық, азаматтық іс жүргізу құқығы, еңбек, әкімшілік, қаржы, шаруашылық, т.б. аталған курс бойынша тығыз байланысты құқық салаларын жете меңгергені жөн. Бұл салаларды меңгерген әрбір тыңдаушы «ҚР кәсіпкерлік құқығы» курсын толық түсіне, ұғына алары сөзсіз.</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Қандай да бір мемлекеттің экономикасын көтеретін негізгі қайнар көз ретінде «ҚР кәсіпкерлік құқығы» курсы осы сала мәселелерін оқып-үйреніп, меңгеріп қана қоюға бағытталмаған, сонымен қатар әлемдегі, соның ішінде Қазақстан Республикасындағы осы салада туындап жататын көптеген сұрақтарды дұрыс әрі тиімді (қарастыруға) шешуге бағытталған.</w:t>
      </w:r>
    </w:p>
    <w:p w:rsidR="00745019" w:rsidRPr="002623F4" w:rsidRDefault="00745019" w:rsidP="002F22F9">
      <w:pPr>
        <w:spacing w:after="0" w:line="240" w:lineRule="auto"/>
        <w:ind w:firstLine="425"/>
        <w:jc w:val="both"/>
        <w:rPr>
          <w:rFonts w:ascii="Times New Roman" w:hAnsi="Times New Roman"/>
          <w:sz w:val="28"/>
          <w:szCs w:val="28"/>
          <w:lang w:val="kk-KZ"/>
        </w:rPr>
      </w:pPr>
      <w:r w:rsidRPr="002623F4">
        <w:rPr>
          <w:rFonts w:ascii="Times New Roman" w:hAnsi="Times New Roman"/>
          <w:sz w:val="28"/>
          <w:szCs w:val="28"/>
          <w:lang w:val="kk-KZ"/>
        </w:rPr>
        <w:t xml:space="preserve"> </w:t>
      </w:r>
    </w:p>
    <w:p w:rsidR="00745019" w:rsidRPr="002623F4" w:rsidRDefault="00745019" w:rsidP="002F22F9">
      <w:pPr>
        <w:spacing w:after="0" w:line="240" w:lineRule="auto"/>
        <w:jc w:val="center"/>
        <w:rPr>
          <w:rFonts w:ascii="Times New Roman" w:hAnsi="Times New Roman"/>
          <w:b/>
          <w:sz w:val="28"/>
          <w:szCs w:val="28"/>
          <w:lang w:val="kk-KZ"/>
        </w:rPr>
      </w:pPr>
    </w:p>
    <w:p w:rsidR="00745019" w:rsidRDefault="00745019" w:rsidP="002F22F9">
      <w:pPr>
        <w:spacing w:after="0" w:line="240" w:lineRule="auto"/>
        <w:jc w:val="center"/>
        <w:rPr>
          <w:rFonts w:ascii="Times New Roman" w:hAnsi="Times New Roman"/>
          <w:b/>
          <w:sz w:val="28"/>
          <w:szCs w:val="28"/>
          <w:lang w:val="kk-KZ"/>
        </w:rPr>
      </w:pPr>
    </w:p>
    <w:p w:rsidR="00745019" w:rsidRPr="002623F4" w:rsidRDefault="00745019" w:rsidP="002F22F9">
      <w:pPr>
        <w:spacing w:after="0" w:line="240" w:lineRule="auto"/>
        <w:ind w:firstLine="425"/>
        <w:jc w:val="both"/>
        <w:rPr>
          <w:sz w:val="28"/>
          <w:szCs w:val="28"/>
          <w:lang w:val="kk-KZ"/>
        </w:rPr>
        <w:sectPr w:rsidR="00745019" w:rsidRPr="002623F4" w:rsidSect="004D0E5F">
          <w:footerReference w:type="even" r:id="rId9"/>
          <w:footerReference w:type="default" r:id="rId10"/>
          <w:pgSz w:w="11906" w:h="16838"/>
          <w:pgMar w:top="1134" w:right="567" w:bottom="1134" w:left="1701" w:header="709" w:footer="709" w:gutter="0"/>
          <w:pgNumType w:start="1"/>
          <w:cols w:space="708"/>
          <w:titlePg/>
          <w:docGrid w:linePitch="360"/>
        </w:sectPr>
      </w:pPr>
    </w:p>
    <w:p w:rsidR="00745019" w:rsidRPr="002623F4" w:rsidRDefault="00745019" w:rsidP="002F22F9">
      <w:pPr>
        <w:spacing w:after="0" w:line="240" w:lineRule="auto"/>
        <w:jc w:val="both"/>
        <w:rPr>
          <w:rFonts w:ascii="Times New Roman" w:hAnsi="Times New Roman"/>
          <w:b/>
          <w:bCs/>
          <w:noProof/>
          <w:sz w:val="28"/>
          <w:szCs w:val="28"/>
          <w:lang w:val="kk-KZ"/>
        </w:rPr>
      </w:pPr>
      <w:r w:rsidRPr="002623F4">
        <w:rPr>
          <w:rFonts w:ascii="Times New Roman" w:hAnsi="Times New Roman"/>
          <w:b/>
          <w:sz w:val="28"/>
          <w:szCs w:val="28"/>
          <w:lang w:val="kk-KZ"/>
        </w:rPr>
        <w:t>1-тақырып.</w:t>
      </w:r>
      <w:r>
        <w:rPr>
          <w:rFonts w:ascii="Times New Roman" w:hAnsi="Times New Roman"/>
          <w:b/>
          <w:bCs/>
          <w:noProof/>
          <w:sz w:val="28"/>
          <w:szCs w:val="28"/>
          <w:lang w:val="kk-KZ"/>
        </w:rPr>
        <w:t xml:space="preserve"> Кәсіпкерлік қ</w:t>
      </w:r>
      <w:r w:rsidRPr="002623F4">
        <w:rPr>
          <w:rFonts w:ascii="Times New Roman" w:hAnsi="Times New Roman"/>
          <w:b/>
          <w:bCs/>
          <w:noProof/>
          <w:sz w:val="28"/>
          <w:szCs w:val="28"/>
          <w:lang w:val="kk-KZ"/>
        </w:rPr>
        <w:t>ұ</w:t>
      </w:r>
      <w:r>
        <w:rPr>
          <w:rFonts w:ascii="Times New Roman" w:hAnsi="Times New Roman"/>
          <w:b/>
          <w:bCs/>
          <w:noProof/>
          <w:sz w:val="28"/>
          <w:szCs w:val="28"/>
          <w:lang w:val="kk-KZ"/>
        </w:rPr>
        <w:t>қ</w:t>
      </w:r>
      <w:r w:rsidRPr="002623F4">
        <w:rPr>
          <w:rFonts w:ascii="Times New Roman" w:hAnsi="Times New Roman"/>
          <w:b/>
          <w:bCs/>
          <w:noProof/>
          <w:sz w:val="28"/>
          <w:szCs w:val="28"/>
          <w:lang w:val="kk-KZ"/>
        </w:rPr>
        <w:t xml:space="preserve">ық - </w:t>
      </w:r>
      <w:r w:rsidRPr="002623F4">
        <w:rPr>
          <w:rFonts w:ascii="Times New Roman" w:hAnsi="Times New Roman"/>
          <w:b/>
          <w:noProof/>
          <w:sz w:val="28"/>
          <w:szCs w:val="28"/>
          <w:lang w:val="kk-KZ"/>
        </w:rPr>
        <w:t xml:space="preserve">оқу </w:t>
      </w:r>
      <w:r w:rsidRPr="002623F4">
        <w:rPr>
          <w:rFonts w:ascii="Times New Roman" w:hAnsi="Times New Roman"/>
          <w:b/>
          <w:bCs/>
          <w:noProof/>
          <w:sz w:val="28"/>
          <w:szCs w:val="28"/>
          <w:lang w:val="kk-KZ"/>
        </w:rPr>
        <w:t>пәні ретінде</w:t>
      </w:r>
    </w:p>
    <w:p w:rsidR="00745019" w:rsidRPr="002623F4" w:rsidRDefault="00745019" w:rsidP="002F22F9">
      <w:pPr>
        <w:pStyle w:val="BodyText2"/>
        <w:spacing w:after="0" w:line="240" w:lineRule="auto"/>
        <w:rPr>
          <w:b/>
          <w:bCs/>
          <w:sz w:val="28"/>
          <w:szCs w:val="28"/>
          <w:lang w:val="kk-KZ"/>
        </w:rPr>
      </w:pPr>
      <w:r w:rsidRPr="002623F4">
        <w:rPr>
          <w:b/>
          <w:bCs/>
          <w:sz w:val="28"/>
          <w:szCs w:val="28"/>
          <w:lang w:val="kk-KZ"/>
        </w:rPr>
        <w:t xml:space="preserve">           </w:t>
      </w:r>
    </w:p>
    <w:p w:rsidR="00745019" w:rsidRPr="002623F4" w:rsidRDefault="00745019" w:rsidP="00633518">
      <w:pPr>
        <w:pStyle w:val="BodyText2"/>
        <w:spacing w:after="0" w:line="240" w:lineRule="auto"/>
        <w:rPr>
          <w:noProof/>
          <w:sz w:val="28"/>
          <w:szCs w:val="28"/>
          <w:lang w:val="kk-KZ"/>
        </w:rPr>
      </w:pPr>
      <w:r w:rsidRPr="002623F4">
        <w:rPr>
          <w:noProof/>
          <w:sz w:val="28"/>
          <w:szCs w:val="28"/>
          <w:lang w:val="kk-KZ"/>
        </w:rPr>
        <w:t>1. Кәсіпкерлік құқық екінші деңгейдің кешенді саласы ретінде</w:t>
      </w:r>
      <w:r>
        <w:rPr>
          <w:noProof/>
          <w:sz w:val="28"/>
          <w:szCs w:val="28"/>
          <w:lang w:val="kk-KZ"/>
        </w:rPr>
        <w:t>.</w:t>
      </w:r>
      <w:r w:rsidRPr="002623F4">
        <w:rPr>
          <w:noProof/>
          <w:sz w:val="28"/>
          <w:szCs w:val="28"/>
          <w:lang w:val="kk-KZ"/>
        </w:rPr>
        <w:t xml:space="preserve"> </w:t>
      </w:r>
    </w:p>
    <w:p w:rsidR="00745019" w:rsidRPr="002623F4" w:rsidRDefault="00745019" w:rsidP="00633518">
      <w:pPr>
        <w:spacing w:after="0" w:line="240" w:lineRule="auto"/>
        <w:ind w:right="355"/>
        <w:rPr>
          <w:rFonts w:ascii="Times New Roman" w:hAnsi="Times New Roman"/>
          <w:noProof/>
          <w:sz w:val="28"/>
          <w:szCs w:val="28"/>
          <w:lang w:val="kk-KZ"/>
        </w:rPr>
      </w:pPr>
      <w:r w:rsidRPr="002623F4">
        <w:rPr>
          <w:rFonts w:ascii="Times New Roman" w:hAnsi="Times New Roman"/>
          <w:noProof/>
          <w:sz w:val="28"/>
          <w:szCs w:val="28"/>
          <w:lang w:val="kk-KZ"/>
        </w:rPr>
        <w:t>2. Кәсіпкерлік құқықтың пәні</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633518">
      <w:pPr>
        <w:spacing w:after="0" w:line="240" w:lineRule="auto"/>
        <w:ind w:right="355"/>
        <w:rPr>
          <w:rFonts w:ascii="Times New Roman" w:hAnsi="Times New Roman"/>
          <w:noProof/>
          <w:sz w:val="28"/>
          <w:szCs w:val="28"/>
          <w:lang w:val="kk-KZ"/>
        </w:rPr>
      </w:pPr>
      <w:r w:rsidRPr="002623F4">
        <w:rPr>
          <w:rFonts w:ascii="Times New Roman" w:hAnsi="Times New Roman"/>
          <w:noProof/>
          <w:sz w:val="28"/>
          <w:szCs w:val="28"/>
          <w:lang w:val="kk-KZ"/>
        </w:rPr>
        <w:t>3. Кәсіпкерлік қатынастарды құқықтық реттеу әдістері</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633518">
      <w:pPr>
        <w:spacing w:after="0" w:line="240" w:lineRule="auto"/>
        <w:ind w:right="355"/>
        <w:rPr>
          <w:rFonts w:ascii="Times New Roman" w:hAnsi="Times New Roman"/>
          <w:noProof/>
          <w:sz w:val="28"/>
          <w:szCs w:val="28"/>
          <w:lang w:val="kk-KZ"/>
        </w:rPr>
      </w:pPr>
      <w:r w:rsidRPr="002623F4">
        <w:rPr>
          <w:rFonts w:ascii="Times New Roman" w:hAnsi="Times New Roman"/>
          <w:noProof/>
          <w:sz w:val="28"/>
          <w:szCs w:val="28"/>
          <w:lang w:val="kk-KZ"/>
        </w:rPr>
        <w:t>4. Қазақстанның кәсіпкерлік тарихынан кейбір мәліметтері</w:t>
      </w:r>
      <w:r>
        <w:rPr>
          <w:rFonts w:ascii="Times New Roman" w:hAnsi="Times New Roman"/>
          <w:noProof/>
          <w:sz w:val="28"/>
          <w:szCs w:val="28"/>
          <w:lang w:val="kk-KZ"/>
        </w:rPr>
        <w:t>.</w:t>
      </w:r>
    </w:p>
    <w:p w:rsidR="00745019" w:rsidRDefault="00745019" w:rsidP="00BD7ABE">
      <w:pPr>
        <w:spacing w:after="0" w:line="240" w:lineRule="auto"/>
        <w:jc w:val="both"/>
        <w:rPr>
          <w:rFonts w:ascii="Times New Roman" w:hAnsi="Times New Roman"/>
          <w:snapToGrid w:val="0"/>
          <w:color w:val="000000"/>
          <w:sz w:val="28"/>
          <w:szCs w:val="28"/>
          <w:lang w:val="kk-KZ"/>
        </w:rPr>
      </w:pPr>
    </w:p>
    <w:p w:rsidR="00745019" w:rsidRPr="00BD7ABE" w:rsidRDefault="00745019" w:rsidP="00BD7ABE">
      <w:pPr>
        <w:spacing w:after="0" w:line="240" w:lineRule="auto"/>
        <w:jc w:val="both"/>
        <w:rPr>
          <w:rFonts w:ascii="Times New Roman" w:hAnsi="Times New Roman"/>
          <w:sz w:val="28"/>
          <w:szCs w:val="28"/>
          <w:lang w:val="kk-KZ" w:eastAsia="ko-KR"/>
        </w:rPr>
      </w:pPr>
      <w:r w:rsidRPr="00BD7ABE">
        <w:rPr>
          <w:rFonts w:ascii="Times New Roman" w:hAnsi="Times New Roman"/>
          <w:snapToGrid w:val="0"/>
          <w:color w:val="000000"/>
          <w:sz w:val="28"/>
          <w:szCs w:val="28"/>
          <w:lang w:val="kk-KZ"/>
        </w:rPr>
        <w:t xml:space="preserve">1. </w:t>
      </w:r>
      <w:r w:rsidRPr="00BD7ABE">
        <w:rPr>
          <w:rFonts w:ascii="Times New Roman" w:hAnsi="Times New Roman"/>
          <w:sz w:val="28"/>
          <w:szCs w:val="28"/>
          <w:lang w:val="kk-KZ" w:eastAsia="ko-KR"/>
        </w:rPr>
        <w:t>Қазақстан Республикасының заңдарында және іскерлік айналасында “кәсіпкерлік” деген терминнің пайда болғанына аса көп бола қойған жоқ. Оның пайда болуы экономикалық қатынастардың қалыптасуының ескі әдістеріне тәуелді. Себебі таяуда болған кеңес экономикасына мемлекеттік сектор ықпалын тигізген. Мемлекеттік емес сектордың маңызы шамалы болды. Жаңа экономикалық қатынастың дамуының нәтижесінің іске асуына тіпті “қайта құру” кезеңі де әсер ете алмады. Сексенінші жылдардың ортасы мен тоқсаныншы жылдардың басындағы кезеңде болған осы қатынаспен байланысты нақты жағымды өзгерістерді, айтпай кету объективті емес болар еді. А.И.Ожогованың редакциясындағы “Орыс тілінің сөздігінде” кәсіпкерліктің түсінігі “біріншіден, кәсіпорынды иеленуші капиталист, екіншіден, іскер адам” деп көрсетілген.</w:t>
      </w:r>
    </w:p>
    <w:p w:rsidR="00745019" w:rsidRPr="00BD7ABE" w:rsidRDefault="00745019" w:rsidP="00BD7ABE">
      <w:pPr>
        <w:spacing w:after="0" w:line="240" w:lineRule="auto"/>
        <w:jc w:val="both"/>
        <w:rPr>
          <w:rFonts w:ascii="Times New Roman" w:hAnsi="Times New Roman"/>
          <w:sz w:val="28"/>
          <w:szCs w:val="28"/>
          <w:lang w:val="kk-KZ" w:eastAsia="ko-KR"/>
        </w:rPr>
      </w:pPr>
      <w:r w:rsidRPr="00BD7ABE">
        <w:rPr>
          <w:rFonts w:ascii="Times New Roman" w:hAnsi="Times New Roman"/>
          <w:sz w:val="28"/>
          <w:szCs w:val="28"/>
          <w:lang w:val="kk-KZ" w:eastAsia="ko-KR"/>
        </w:rPr>
        <w:t xml:space="preserve">      Қазіргі заң ғылымдарында және тәжірибеде қолданылатын кәсіпкер және кәсіпкерліктің түсінігі қазіргі заң энциклопедиялық сөздік талқылайды. Жалпы, кәсіпкерлік терминнің түсінігі “заңмен реттелген тәртіпте тіркелген, тұлғаларға қызмет көрсету немесе жұмыс атқару, тауар сату, мүлікті пайдалану негізінде жүйелі табыс табуға бағытталған, өз тәуекелімен жүзеге асырылатын, ерікті қызмет” дегенді білдіреді.</w:t>
      </w:r>
    </w:p>
    <w:p w:rsidR="00745019" w:rsidRPr="00BD7ABE" w:rsidRDefault="00745019" w:rsidP="00BD7ABE">
      <w:pPr>
        <w:spacing w:after="0" w:line="240" w:lineRule="auto"/>
        <w:jc w:val="both"/>
        <w:rPr>
          <w:rFonts w:ascii="Times New Roman" w:hAnsi="Times New Roman"/>
          <w:sz w:val="28"/>
          <w:szCs w:val="28"/>
          <w:lang w:val="kk-KZ" w:eastAsia="ko-KR"/>
        </w:rPr>
      </w:pPr>
      <w:r w:rsidRPr="00BD7ABE">
        <w:rPr>
          <w:rFonts w:ascii="Times New Roman" w:hAnsi="Times New Roman"/>
          <w:sz w:val="28"/>
          <w:szCs w:val="28"/>
          <w:lang w:val="kk-KZ" w:eastAsia="ko-KR"/>
        </w:rPr>
        <w:t xml:space="preserve">     Кәсіпкерлік енді пайда болып және негізгі кәсіпкерлік қызметті көпшілік азаматтар нешемен жүзеге асыра бастағандағы кезеңде бұл заңның қабылданғанын айтып кету керек. Бұл кезеңдегі жалпы меншіктің барлығы мемлекеттің қолында болғандықтан, негізгі мемлекеттік меншік туралы әңгіме бұл қызметтің басқа (зайем және өзіндіктен басқа) мүлікке және әрекетке бағытталу мүмкіндігі туралы ойға жетелейді. Сондықтан, бұл анықтама мемлекеттік мүліктің негізінде кәсіпкерлік қызметпен тек арнайы тұлғалардың айналысу мүмкіндігін көрсетеді. Осыған байланысты мемлекеттік кәсіпорындардың басшыларына бұл мүмкіндікті асыра пайдалануына жол бергендігін біз жақсы білеміз, коммерциялық жүйе негізінде құрылу арқылы мемлекеттік кәсіпорындардың тербеліс әдісіне алып келген жеке кәсіпкерлік пен мемлекеттік кәсіпкерліктің арасындағы шектеулері анықтамада анықталмаған. Кәсіпкерліктің мақсаты – кәсіпкерлік қызметтің қатысушыларының барлығы үшін өзара тиімді нәтижелер мен кірістерді ала отырып – олардың сақталуын көздейді (мемлекеттік кәсіпорындардың басшылары кірістерді өз қалталарында қалдырғандықтан). Мемлекет пен тұтынушылар ұтылып жүрді</w:t>
      </w:r>
      <w:r w:rsidRPr="00BD7ABE">
        <w:rPr>
          <w:rFonts w:ascii="Times New Roman" w:hAnsi="Times New Roman"/>
          <w:sz w:val="28"/>
          <w:szCs w:val="28"/>
          <w:lang w:val="kk-KZ"/>
        </w:rPr>
        <w:t>.</w:t>
      </w:r>
    </w:p>
    <w:p w:rsidR="00745019" w:rsidRPr="00BD7ABE" w:rsidRDefault="00745019" w:rsidP="00BD7ABE">
      <w:pPr>
        <w:spacing w:after="0" w:line="240" w:lineRule="auto"/>
        <w:jc w:val="both"/>
        <w:rPr>
          <w:rFonts w:ascii="Times New Roman" w:hAnsi="Times New Roman"/>
          <w:sz w:val="28"/>
          <w:szCs w:val="28"/>
          <w:lang w:val="kk-KZ" w:eastAsia="ko-KR"/>
        </w:rPr>
      </w:pPr>
      <w:r w:rsidRPr="00BD7ABE">
        <w:rPr>
          <w:rFonts w:ascii="Times New Roman" w:hAnsi="Times New Roman"/>
          <w:sz w:val="28"/>
          <w:szCs w:val="28"/>
          <w:lang w:val="kk-KZ" w:eastAsia="ko-KR"/>
        </w:rPr>
        <w:t xml:space="preserve">      Арнайы және ерекше тоқталуды қажет ететін кәсіпкерліктің мұндай аспектісінің бұл түріне тоқталуды қажет етпейміз.</w:t>
      </w:r>
    </w:p>
    <w:p w:rsidR="00745019" w:rsidRPr="00BD7ABE" w:rsidRDefault="00745019" w:rsidP="00BD7ABE">
      <w:pPr>
        <w:spacing w:after="0" w:line="240" w:lineRule="auto"/>
        <w:jc w:val="both"/>
        <w:rPr>
          <w:rFonts w:ascii="Times New Roman" w:hAnsi="Times New Roman"/>
          <w:sz w:val="28"/>
          <w:szCs w:val="28"/>
          <w:lang w:val="kk-KZ" w:eastAsia="ko-KR"/>
        </w:rPr>
      </w:pPr>
      <w:r w:rsidRPr="00BD7ABE">
        <w:rPr>
          <w:rFonts w:ascii="Times New Roman" w:hAnsi="Times New Roman"/>
          <w:sz w:val="28"/>
          <w:szCs w:val="28"/>
          <w:lang w:val="kk-KZ" w:eastAsia="ko-KR"/>
        </w:rPr>
        <w:t>2. Кәсіпкерліктің жеке түрі ретіндегі нақты анықтамасын 04 шілде 1992 жылғы “Жеке кәсіпкерлі</w:t>
      </w:r>
      <w:r>
        <w:rPr>
          <w:rFonts w:ascii="Times New Roman" w:hAnsi="Times New Roman"/>
          <w:sz w:val="28"/>
          <w:szCs w:val="28"/>
          <w:lang w:val="kk-KZ" w:eastAsia="ko-KR"/>
        </w:rPr>
        <w:t>кті қолдау және қорғау туралы” Қ</w:t>
      </w:r>
      <w:r w:rsidRPr="00BD7ABE">
        <w:rPr>
          <w:rFonts w:ascii="Times New Roman" w:hAnsi="Times New Roman"/>
          <w:sz w:val="28"/>
          <w:szCs w:val="28"/>
          <w:lang w:val="kk-KZ" w:eastAsia="ko-KR"/>
        </w:rPr>
        <w:t>Р-ның заңында көрініс тапқан  ары қарай жеке кәсіпкерлікті қолдау және қорғау (туралы заң) “заңды тұлғалардың (коллективтік кәсіпкерлік) мүліктік жауапкершілігімен, өз тәуекелімен, өз атынан жүзеге асыратын және азаматтың өзінің меншігіне негізделген тауарға деген сұранысты (жұмыс, қызмет) қанағаттандыру жолымен жеке кірістерді немесе табыс табуға бағытталған заңды және жеке тұлғалардың қызметі” деп тек қана жалпы кәсіпкерлік туралы емес, сондай-ақ жеке кәсіпкерлікті анықтағанымыздай, жоғарыдағы заңның шаруашылық қызметінің еріктілігі туралы кемшіліктерінің бар екенін анықтаймыз, (Заңның 2-бабы).</w:t>
      </w:r>
    </w:p>
    <w:p w:rsidR="00745019" w:rsidRPr="00BD7ABE" w:rsidRDefault="00745019" w:rsidP="00BD7ABE">
      <w:pPr>
        <w:spacing w:after="0" w:line="240" w:lineRule="auto"/>
        <w:jc w:val="both"/>
        <w:rPr>
          <w:rFonts w:ascii="Times New Roman" w:hAnsi="Times New Roman"/>
          <w:sz w:val="28"/>
          <w:szCs w:val="28"/>
          <w:lang w:val="kk-KZ" w:eastAsia="ko-KR"/>
        </w:rPr>
      </w:pPr>
      <w:r w:rsidRPr="00BD7ABE">
        <w:rPr>
          <w:rFonts w:ascii="Times New Roman" w:hAnsi="Times New Roman"/>
          <w:sz w:val="28"/>
          <w:szCs w:val="28"/>
          <w:lang w:val="kk-KZ" w:eastAsia="ko-KR"/>
        </w:rPr>
        <w:t>Меншік туралы заңның 1993 жылы қабылданған өзгерістер мен толықтырулар бойынша меншіктің екі нысаны анықталған; мемлекеттік және жеке, соның ішінде жеке меншікке мемлекеттік емес меншіктердің барлығы кірген, “Коллективтік кәсіпкерлік” термині, мұндай меншік (коллективтік) түрінің болмауына байланысты, басқа ешқандай заң актілерінде көрініс таппаған</w:t>
      </w:r>
      <w:r w:rsidRPr="00BD7ABE">
        <w:rPr>
          <w:rFonts w:ascii="Times New Roman" w:hAnsi="Times New Roman"/>
          <w:sz w:val="28"/>
          <w:szCs w:val="28"/>
          <w:lang w:val="kk-KZ"/>
        </w:rPr>
        <w:t>.</w:t>
      </w:r>
    </w:p>
    <w:p w:rsidR="00745019" w:rsidRDefault="00745019" w:rsidP="00BD7ABE">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 xml:space="preserve">      </w:t>
      </w:r>
      <w:r w:rsidRPr="00BD7ABE">
        <w:rPr>
          <w:rFonts w:ascii="Times New Roman" w:hAnsi="Times New Roman"/>
          <w:sz w:val="28"/>
          <w:szCs w:val="28"/>
          <w:lang w:val="kk-KZ" w:eastAsia="ko-KR"/>
        </w:rPr>
        <w:t xml:space="preserve">ҚР-ның Азаматтық Кодексінің 10-бабының 1-тармағы бойынша, кәсіпкерлік – меншік түріне қарамастан, азаматтар мен заңды тұлғалардың, тауарға (жұмысқа, қызметке) сұранымды қанағаттандыру арқылы таза табыс табуға бағытталған, жеке меншік (жеке кәсіпкерлік) не мемлекеттік кәсіпорынды шаруашылық басқару құқығына (мемлекеттік кәсіпкерлік) негізделген ынталы қызметі. Кәсіпкерлік қызмет кәсіпкердің атынан, оның тәуекел етуімен және мүліктік жауапкершілігімен жүзеге асырылады. Бұл анықтама бойынша, кәсіпкерлік қызметтік шаруашылығының кез-келген түріне жатқызуға болатын барлық негізгі белгілері атап көрсетілген. </w:t>
      </w:r>
    </w:p>
    <w:p w:rsidR="00745019" w:rsidRDefault="00745019" w:rsidP="00BD7ABE">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 xml:space="preserve">      </w:t>
      </w:r>
      <w:r w:rsidRPr="00BD7ABE">
        <w:rPr>
          <w:rFonts w:ascii="Times New Roman" w:hAnsi="Times New Roman"/>
          <w:sz w:val="28"/>
          <w:szCs w:val="28"/>
          <w:lang w:val="kk-KZ" w:eastAsia="ko-KR"/>
        </w:rPr>
        <w:t>Негізгі белгілердің ішіндекәсіпкерліктің мақсаты – таза кіріс (табыс) табуы болып табылады. Бұл негізгі мақсаты кәсіпкерлік қызметтің кең мағынадағы шаруашылық қызметтің түсінігін материалдық көмек көрсетуді жүргізу және өндірістің қызметін айқындап көрсетеді. Кәсіпкерліктің экономикалық негізіне жеке меншік және шаруашылық жүргізу құқығына негізделген мемлекеттік кәсіпорындар жатады.</w:t>
      </w:r>
    </w:p>
    <w:p w:rsidR="00745019" w:rsidRPr="00BD7ABE" w:rsidRDefault="00745019" w:rsidP="00BD7ABE">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 xml:space="preserve">     </w:t>
      </w:r>
      <w:r w:rsidRPr="00BD7ABE">
        <w:rPr>
          <w:rFonts w:ascii="Times New Roman" w:hAnsi="Times New Roman"/>
          <w:sz w:val="28"/>
          <w:szCs w:val="28"/>
          <w:lang w:val="kk-KZ" w:eastAsia="ko-KR"/>
        </w:rPr>
        <w:t xml:space="preserve"> Кәсіпкерліктің негізгі белгілері өзіндік және жеке қызметі болып табылады. Кәсіпкерліктің басқа белгілері ретінде заң өз атынан жүзеге асырылуын өз тәуекелімен және өзіндік мүліктік жауапкершілігін белгілейді</w:t>
      </w:r>
      <w:r w:rsidRPr="00BD7ABE">
        <w:rPr>
          <w:rFonts w:ascii="Times New Roman" w:hAnsi="Times New Roman"/>
          <w:sz w:val="28"/>
          <w:szCs w:val="28"/>
          <w:lang w:val="kk-KZ"/>
        </w:rPr>
        <w:t>.</w:t>
      </w:r>
    </w:p>
    <w:p w:rsidR="00745019" w:rsidRPr="00BD7ABE" w:rsidRDefault="00745019" w:rsidP="00BD7ABE">
      <w:pPr>
        <w:spacing w:after="0" w:line="240" w:lineRule="auto"/>
        <w:jc w:val="both"/>
        <w:rPr>
          <w:rFonts w:ascii="Times New Roman" w:hAnsi="Times New Roman"/>
          <w:sz w:val="28"/>
          <w:szCs w:val="28"/>
          <w:lang w:val="kk-KZ"/>
        </w:rPr>
      </w:pPr>
      <w:r w:rsidRPr="00BD7ABE">
        <w:rPr>
          <w:rFonts w:ascii="Times New Roman" w:hAnsi="Times New Roman"/>
          <w:bCs/>
          <w:sz w:val="28"/>
          <w:szCs w:val="28"/>
          <w:lang w:val="kk-KZ"/>
        </w:rPr>
        <w:t>3.</w:t>
      </w:r>
      <w:r w:rsidRPr="00BD7ABE">
        <w:rPr>
          <w:rFonts w:ascii="Times New Roman" w:hAnsi="Times New Roman"/>
          <w:noProof/>
          <w:spacing w:val="-2"/>
          <w:sz w:val="28"/>
          <w:szCs w:val="28"/>
          <w:lang w:val="kk-KZ"/>
        </w:rPr>
        <w:t xml:space="preserve"> Құқықтық реттеу құралы - қоғамдық қатынастардың оларға </w:t>
      </w:r>
      <w:r w:rsidRPr="00BD7ABE">
        <w:rPr>
          <w:rFonts w:ascii="Times New Roman" w:hAnsi="Times New Roman"/>
          <w:noProof/>
          <w:spacing w:val="-1"/>
          <w:sz w:val="28"/>
          <w:szCs w:val="28"/>
          <w:lang w:val="kk-KZ"/>
        </w:rPr>
        <w:t xml:space="preserve">біртұтас құқықтық форма қолдануға жол беретін біртектес тобы. Ол </w:t>
      </w:r>
      <w:r w:rsidRPr="00BD7ABE">
        <w:rPr>
          <w:rFonts w:ascii="Times New Roman" w:hAnsi="Times New Roman"/>
          <w:noProof/>
          <w:spacing w:val="16"/>
          <w:sz w:val="28"/>
          <w:szCs w:val="28"/>
          <w:lang w:val="kk-KZ"/>
        </w:rPr>
        <w:t xml:space="preserve">құқық жүйесінің шешуші және бағалаушы белгісі ретінде </w:t>
      </w:r>
      <w:r w:rsidRPr="00BD7ABE">
        <w:rPr>
          <w:rFonts w:ascii="Times New Roman" w:hAnsi="Times New Roman"/>
          <w:noProof/>
          <w:spacing w:val="-2"/>
          <w:sz w:val="28"/>
          <w:szCs w:val="28"/>
          <w:lang w:val="kk-KZ"/>
        </w:rPr>
        <w:t xml:space="preserve">қолданылады. Реттеудің өзіндік құралының болуы құқықтың негізгі (дербес) салаларына ғана емес, сонымен бірге құқықтың жан-жақты </w:t>
      </w:r>
      <w:r w:rsidRPr="00BD7ABE">
        <w:rPr>
          <w:rFonts w:ascii="Times New Roman" w:hAnsi="Times New Roman"/>
          <w:noProof/>
          <w:spacing w:val="-3"/>
          <w:sz w:val="28"/>
          <w:szCs w:val="28"/>
          <w:lang w:val="kk-KZ"/>
        </w:rPr>
        <w:t>(кешенді) салаларына да тән.</w:t>
      </w:r>
    </w:p>
    <w:p w:rsidR="00745019" w:rsidRPr="00BD7ABE" w:rsidRDefault="00745019" w:rsidP="00BD7ABE">
      <w:pPr>
        <w:spacing w:after="0" w:line="240" w:lineRule="auto"/>
        <w:jc w:val="both"/>
        <w:rPr>
          <w:rFonts w:ascii="Times New Roman" w:hAnsi="Times New Roman"/>
          <w:noProof/>
          <w:spacing w:val="3"/>
          <w:sz w:val="28"/>
          <w:szCs w:val="28"/>
          <w:lang w:val="kk-KZ"/>
        </w:rPr>
      </w:pPr>
      <w:r w:rsidRPr="00BD7ABE">
        <w:rPr>
          <w:rFonts w:ascii="Times New Roman" w:hAnsi="Times New Roman"/>
          <w:noProof/>
          <w:spacing w:val="-4"/>
          <w:sz w:val="28"/>
          <w:szCs w:val="28"/>
          <w:lang w:val="kk-KZ"/>
        </w:rPr>
        <w:t xml:space="preserve"> Дәстүрлі түрде кәсіпкерлік (шаруашылық) құқық құралының </w:t>
      </w:r>
      <w:r w:rsidRPr="00BD7ABE">
        <w:rPr>
          <w:rFonts w:ascii="Times New Roman" w:hAnsi="Times New Roman"/>
          <w:noProof/>
          <w:spacing w:val="3"/>
          <w:sz w:val="28"/>
          <w:szCs w:val="28"/>
          <w:lang w:val="kk-KZ"/>
        </w:rPr>
        <w:t xml:space="preserve">құрамына қатынастардың үш тобы жатқызылады: </w:t>
      </w:r>
    </w:p>
    <w:p w:rsidR="00745019" w:rsidRPr="00BD7ABE" w:rsidRDefault="00745019" w:rsidP="00BD7ABE">
      <w:pPr>
        <w:spacing w:after="0" w:line="240" w:lineRule="auto"/>
        <w:jc w:val="both"/>
        <w:rPr>
          <w:rFonts w:ascii="Times New Roman" w:hAnsi="Times New Roman"/>
          <w:noProof/>
          <w:spacing w:val="-1"/>
          <w:sz w:val="28"/>
          <w:szCs w:val="28"/>
          <w:lang w:val="kk-KZ"/>
        </w:rPr>
      </w:pPr>
      <w:r w:rsidRPr="00BD7ABE">
        <w:rPr>
          <w:rFonts w:ascii="Times New Roman" w:hAnsi="Times New Roman"/>
          <w:noProof/>
          <w:spacing w:val="3"/>
          <w:sz w:val="28"/>
          <w:szCs w:val="28"/>
          <w:lang w:val="kk-KZ"/>
        </w:rPr>
        <w:t xml:space="preserve">1) кәсіпкерлік </w:t>
      </w:r>
      <w:r w:rsidRPr="00BD7ABE">
        <w:rPr>
          <w:rFonts w:ascii="Times New Roman" w:hAnsi="Times New Roman"/>
          <w:noProof/>
          <w:spacing w:val="-1"/>
          <w:sz w:val="28"/>
          <w:szCs w:val="28"/>
          <w:lang w:val="kk-KZ"/>
        </w:rPr>
        <w:t xml:space="preserve">мүліктік (деңгейлес қатынастар); </w:t>
      </w:r>
    </w:p>
    <w:p w:rsidR="00745019" w:rsidRPr="00BD7ABE" w:rsidRDefault="00745019" w:rsidP="00BD7ABE">
      <w:pPr>
        <w:spacing w:after="0" w:line="240" w:lineRule="auto"/>
        <w:jc w:val="both"/>
        <w:rPr>
          <w:rFonts w:ascii="Times New Roman" w:hAnsi="Times New Roman"/>
          <w:sz w:val="28"/>
          <w:szCs w:val="28"/>
          <w:lang w:val="kk-KZ"/>
        </w:rPr>
      </w:pPr>
      <w:r w:rsidRPr="00BD7ABE">
        <w:rPr>
          <w:rFonts w:ascii="Times New Roman" w:hAnsi="Times New Roman"/>
          <w:noProof/>
          <w:spacing w:val="-1"/>
          <w:sz w:val="28"/>
          <w:szCs w:val="28"/>
          <w:lang w:val="kk-KZ"/>
        </w:rPr>
        <w:t xml:space="preserve">2) кәсіпкерлік басқару (сатылас </w:t>
      </w:r>
      <w:r w:rsidRPr="00BD7ABE">
        <w:rPr>
          <w:rFonts w:ascii="Times New Roman" w:hAnsi="Times New Roman"/>
          <w:noProof/>
          <w:spacing w:val="-6"/>
          <w:sz w:val="28"/>
          <w:szCs w:val="28"/>
          <w:lang w:val="kk-KZ"/>
        </w:rPr>
        <w:t>қатынастар);</w:t>
      </w:r>
    </w:p>
    <w:p w:rsidR="00745019" w:rsidRPr="00BD7ABE" w:rsidRDefault="00745019" w:rsidP="00BD7ABE">
      <w:pPr>
        <w:spacing w:after="0" w:line="240" w:lineRule="auto"/>
        <w:jc w:val="both"/>
        <w:rPr>
          <w:rFonts w:ascii="Times New Roman" w:hAnsi="Times New Roman"/>
          <w:sz w:val="28"/>
          <w:szCs w:val="28"/>
          <w:lang w:val="kk-KZ"/>
        </w:rPr>
      </w:pPr>
      <w:r w:rsidRPr="00BD7ABE">
        <w:rPr>
          <w:rFonts w:ascii="Times New Roman" w:hAnsi="Times New Roman"/>
          <w:noProof/>
          <w:spacing w:val="-3"/>
          <w:sz w:val="28"/>
          <w:szCs w:val="28"/>
          <w:lang w:val="kk-KZ"/>
        </w:rPr>
        <w:t>3) кәсіпкерлік фирмаішілік (корпорациялық қатынастар).</w:t>
      </w:r>
    </w:p>
    <w:p w:rsidR="00745019" w:rsidRPr="00BD7ABE" w:rsidRDefault="00745019" w:rsidP="00BD7ABE">
      <w:pPr>
        <w:spacing w:after="0" w:line="240" w:lineRule="auto"/>
        <w:jc w:val="both"/>
        <w:rPr>
          <w:rFonts w:ascii="Times New Roman" w:hAnsi="Times New Roman"/>
          <w:sz w:val="28"/>
          <w:szCs w:val="28"/>
          <w:lang w:val="kk-KZ"/>
        </w:rPr>
      </w:pPr>
      <w:r w:rsidRPr="00BD7ABE">
        <w:rPr>
          <w:rFonts w:ascii="Times New Roman" w:hAnsi="Times New Roman"/>
          <w:noProof/>
          <w:spacing w:val="3"/>
          <w:sz w:val="28"/>
          <w:szCs w:val="28"/>
          <w:lang w:val="kk-KZ"/>
        </w:rPr>
        <w:t xml:space="preserve">Қатынастардың </w:t>
      </w:r>
      <w:r w:rsidRPr="00BD7ABE">
        <w:rPr>
          <w:rFonts w:ascii="Times New Roman" w:hAnsi="Times New Roman"/>
          <w:iCs/>
          <w:noProof/>
          <w:spacing w:val="3"/>
          <w:sz w:val="28"/>
          <w:szCs w:val="28"/>
          <w:lang w:val="kk-KZ"/>
        </w:rPr>
        <w:t xml:space="preserve">бірінші тобына кәсіпкерлік (шаруашылық) </w:t>
      </w:r>
      <w:r w:rsidRPr="00BD7ABE">
        <w:rPr>
          <w:rFonts w:ascii="Times New Roman" w:hAnsi="Times New Roman"/>
          <w:iCs/>
          <w:noProof/>
          <w:spacing w:val="4"/>
          <w:sz w:val="28"/>
          <w:szCs w:val="28"/>
          <w:lang w:val="kk-KZ"/>
        </w:rPr>
        <w:t xml:space="preserve">қызметті жүзеге асыру барысында пайда болатын қатынастар, </w:t>
      </w:r>
      <w:r w:rsidRPr="00BD7ABE">
        <w:rPr>
          <w:rFonts w:ascii="Times New Roman" w:hAnsi="Times New Roman"/>
          <w:noProof/>
          <w:spacing w:val="-2"/>
          <w:sz w:val="28"/>
          <w:szCs w:val="28"/>
          <w:lang w:val="kk-KZ"/>
        </w:rPr>
        <w:t xml:space="preserve">оның ішінде кәсіпкер өз қызметін іске асыру кезінде пайда болған </w:t>
      </w:r>
      <w:r w:rsidRPr="00BD7ABE">
        <w:rPr>
          <w:rFonts w:ascii="Times New Roman" w:hAnsi="Times New Roman"/>
          <w:noProof/>
          <w:spacing w:val="2"/>
          <w:sz w:val="28"/>
          <w:szCs w:val="28"/>
          <w:lang w:val="kk-KZ"/>
        </w:rPr>
        <w:t xml:space="preserve">коммерциялық қатынастар ғана емес, сонымен бірге коммерциялық </w:t>
      </w:r>
      <w:r w:rsidRPr="00BD7ABE">
        <w:rPr>
          <w:rFonts w:ascii="Times New Roman" w:hAnsi="Times New Roman"/>
          <w:noProof/>
          <w:spacing w:val="-2"/>
          <w:sz w:val="28"/>
          <w:szCs w:val="28"/>
          <w:lang w:val="kk-KZ"/>
        </w:rPr>
        <w:t>емес қатынастар да, оның ішінде заңды тұлғаларды құру және тарату бойынша ұйымдастырушылық-мүліктік қатынастар; кәсіпкерлік қаты</w:t>
      </w:r>
      <w:r w:rsidRPr="00BD7ABE">
        <w:rPr>
          <w:rFonts w:ascii="Times New Roman" w:hAnsi="Times New Roman"/>
          <w:noProof/>
          <w:spacing w:val="-3"/>
          <w:sz w:val="28"/>
          <w:szCs w:val="28"/>
          <w:lang w:val="kk-KZ"/>
        </w:rPr>
        <w:t xml:space="preserve">настарға түскен коммерциялық емес ұйымдардың (мысалы, биржалар, </w:t>
      </w:r>
      <w:r w:rsidRPr="00BD7ABE">
        <w:rPr>
          <w:rFonts w:ascii="Times New Roman" w:hAnsi="Times New Roman"/>
          <w:noProof/>
          <w:spacing w:val="-2"/>
          <w:sz w:val="28"/>
          <w:szCs w:val="28"/>
          <w:lang w:val="kk-KZ"/>
        </w:rPr>
        <w:t xml:space="preserve">тұтыну кооперативтері, қоғамдық қорлар және т.б.) ұйымдастырылуы </w:t>
      </w:r>
      <w:r w:rsidRPr="00BD7ABE">
        <w:rPr>
          <w:rFonts w:ascii="Times New Roman" w:hAnsi="Times New Roman"/>
          <w:noProof/>
          <w:spacing w:val="-3"/>
          <w:sz w:val="28"/>
          <w:szCs w:val="28"/>
          <w:lang w:val="kk-KZ"/>
        </w:rPr>
        <w:t>мен қызметі бойынша қатынастар кіреді.</w:t>
      </w:r>
    </w:p>
    <w:p w:rsidR="00745019" w:rsidRPr="00BD7ABE" w:rsidRDefault="00745019" w:rsidP="00BD7ABE">
      <w:pPr>
        <w:spacing w:after="0" w:line="240" w:lineRule="auto"/>
        <w:jc w:val="both"/>
        <w:rPr>
          <w:rFonts w:ascii="Times New Roman" w:hAnsi="Times New Roman"/>
          <w:sz w:val="28"/>
          <w:szCs w:val="28"/>
          <w:lang w:val="kk-KZ"/>
        </w:rPr>
      </w:pPr>
      <w:r w:rsidRPr="00BD7ABE">
        <w:rPr>
          <w:rFonts w:ascii="Times New Roman" w:hAnsi="Times New Roman"/>
          <w:iCs/>
          <w:noProof/>
          <w:sz w:val="28"/>
          <w:szCs w:val="28"/>
          <w:lang w:val="kk-KZ"/>
        </w:rPr>
        <w:t xml:space="preserve">Қатынастардың екінші тобын </w:t>
      </w:r>
      <w:r w:rsidRPr="00BD7ABE">
        <w:rPr>
          <w:rFonts w:ascii="Times New Roman" w:hAnsi="Times New Roman"/>
          <w:noProof/>
          <w:sz w:val="28"/>
          <w:szCs w:val="28"/>
          <w:lang w:val="kk-KZ"/>
        </w:rPr>
        <w:t>кәсіпкерлік (шаруашылық) қыз</w:t>
      </w:r>
      <w:r w:rsidRPr="00BD7ABE">
        <w:rPr>
          <w:rFonts w:ascii="Times New Roman" w:hAnsi="Times New Roman"/>
          <w:noProof/>
          <w:spacing w:val="2"/>
          <w:sz w:val="28"/>
          <w:szCs w:val="28"/>
          <w:lang w:val="kk-KZ"/>
        </w:rPr>
        <w:t xml:space="preserve">мет субъектілері және мемлекеттік немесе соған өкілетті басқа да </w:t>
      </w:r>
      <w:r w:rsidRPr="00BD7ABE">
        <w:rPr>
          <w:rFonts w:ascii="Times New Roman" w:hAnsi="Times New Roman"/>
          <w:noProof/>
          <w:spacing w:val="-3"/>
          <w:sz w:val="28"/>
          <w:szCs w:val="28"/>
          <w:lang w:val="kk-KZ"/>
        </w:rPr>
        <w:t xml:space="preserve">органдар арасында қалыптасқан </w:t>
      </w:r>
      <w:r w:rsidRPr="00BD7ABE">
        <w:rPr>
          <w:rFonts w:ascii="Times New Roman" w:hAnsi="Times New Roman"/>
          <w:iCs/>
          <w:noProof/>
          <w:spacing w:val="-3"/>
          <w:sz w:val="28"/>
          <w:szCs w:val="28"/>
          <w:lang w:val="kk-KZ"/>
        </w:rPr>
        <w:t xml:space="preserve">кәсіпкерлік (шаруашылық) қызметті ұйымдастыруға (реттеуге) байланысты қатынастар </w:t>
      </w:r>
      <w:r w:rsidRPr="00BD7ABE">
        <w:rPr>
          <w:rFonts w:ascii="Times New Roman" w:hAnsi="Times New Roman"/>
          <w:noProof/>
          <w:spacing w:val="-3"/>
          <w:sz w:val="28"/>
          <w:szCs w:val="28"/>
          <w:lang w:val="kk-KZ"/>
        </w:rPr>
        <w:t>құрайды. Мұндай қатынастар көпшілік-кұқықтық болып табылады.</w:t>
      </w:r>
    </w:p>
    <w:p w:rsidR="00745019" w:rsidRPr="00BD7ABE" w:rsidRDefault="00745019" w:rsidP="00BD7ABE">
      <w:pPr>
        <w:spacing w:after="0" w:line="240" w:lineRule="auto"/>
        <w:jc w:val="both"/>
        <w:rPr>
          <w:rFonts w:ascii="Times New Roman" w:hAnsi="Times New Roman"/>
          <w:sz w:val="28"/>
          <w:szCs w:val="28"/>
          <w:lang w:val="kk-KZ"/>
        </w:rPr>
      </w:pPr>
      <w:r w:rsidRPr="00BD7ABE">
        <w:rPr>
          <w:rFonts w:ascii="Times New Roman" w:hAnsi="Times New Roman"/>
          <w:iCs/>
          <w:noProof/>
          <w:sz w:val="28"/>
          <w:szCs w:val="28"/>
          <w:lang w:val="kk-KZ"/>
        </w:rPr>
        <w:t xml:space="preserve">Қатынастардың үшінші тобына </w:t>
      </w:r>
      <w:r w:rsidRPr="00BD7ABE">
        <w:rPr>
          <w:rFonts w:ascii="Times New Roman" w:hAnsi="Times New Roman"/>
          <w:noProof/>
          <w:sz w:val="28"/>
          <w:szCs w:val="28"/>
          <w:lang w:val="kk-KZ"/>
        </w:rPr>
        <w:t xml:space="preserve">деңгейлесе де, сатыласа да қалыптаса беретін </w:t>
      </w:r>
      <w:r w:rsidRPr="00BD7ABE">
        <w:rPr>
          <w:rFonts w:ascii="Times New Roman" w:hAnsi="Times New Roman"/>
          <w:iCs/>
          <w:noProof/>
          <w:sz w:val="28"/>
          <w:szCs w:val="28"/>
          <w:lang w:val="kk-KZ"/>
        </w:rPr>
        <w:t xml:space="preserve">шаруашылық ішілік немесе корпорациялық деп аталатын қатынастар </w:t>
      </w:r>
      <w:r w:rsidRPr="00BD7ABE">
        <w:rPr>
          <w:rFonts w:ascii="Times New Roman" w:hAnsi="Times New Roman"/>
          <w:noProof/>
          <w:sz w:val="28"/>
          <w:szCs w:val="28"/>
          <w:lang w:val="kk-KZ"/>
        </w:rPr>
        <w:t xml:space="preserve">кіреді. Мұндай қатынастар бір кәсіпорын </w:t>
      </w:r>
      <w:r w:rsidRPr="00BD7ABE">
        <w:rPr>
          <w:rFonts w:ascii="Times New Roman" w:hAnsi="Times New Roman"/>
          <w:noProof/>
          <w:spacing w:val="-5"/>
          <w:sz w:val="28"/>
          <w:szCs w:val="28"/>
          <w:lang w:val="kk-KZ"/>
        </w:rPr>
        <w:t xml:space="preserve">шегіндегі оның бөлімшелері арасында, сонымен қатар солар және тұтас </w:t>
      </w:r>
      <w:r w:rsidRPr="00BD7ABE">
        <w:rPr>
          <w:rFonts w:ascii="Times New Roman" w:hAnsi="Times New Roman"/>
          <w:noProof/>
          <w:spacing w:val="-4"/>
          <w:sz w:val="28"/>
          <w:szCs w:val="28"/>
          <w:lang w:val="kk-KZ"/>
        </w:rPr>
        <w:t>кәсіпорын арасында пайда болады.</w:t>
      </w:r>
    </w:p>
    <w:p w:rsidR="00745019" w:rsidRPr="00BD7ABE" w:rsidRDefault="00745019" w:rsidP="00BD7ABE">
      <w:pPr>
        <w:spacing w:after="0" w:line="240" w:lineRule="auto"/>
        <w:jc w:val="both"/>
        <w:rPr>
          <w:rFonts w:ascii="Times New Roman" w:hAnsi="Times New Roman"/>
          <w:sz w:val="28"/>
          <w:szCs w:val="28"/>
          <w:lang w:val="kk-KZ"/>
        </w:rPr>
      </w:pPr>
      <w:r w:rsidRPr="00BD7ABE">
        <w:rPr>
          <w:rFonts w:ascii="Times New Roman" w:hAnsi="Times New Roman"/>
          <w:noProof/>
          <w:spacing w:val="-3"/>
          <w:sz w:val="28"/>
          <w:szCs w:val="28"/>
          <w:lang w:val="kk-KZ"/>
        </w:rPr>
        <w:t>Демек, кәсіпкерлік (шаруашылық) құқық құралы құрамына деңгейлес (жеке-құқтық) қатынастар және сатылас қатынастар  енгізіл</w:t>
      </w:r>
      <w:r w:rsidRPr="00BD7ABE">
        <w:rPr>
          <w:rFonts w:ascii="Times New Roman" w:hAnsi="Times New Roman"/>
          <w:noProof/>
          <w:spacing w:val="7"/>
          <w:sz w:val="28"/>
          <w:szCs w:val="28"/>
          <w:lang w:val="kk-KZ"/>
        </w:rPr>
        <w:t xml:space="preserve">ген. Бұл қатынастар көпшілік-құқықтық (мысалы, мемлекет қоғамның </w:t>
      </w:r>
      <w:r w:rsidRPr="00BD7ABE">
        <w:rPr>
          <w:rFonts w:ascii="Times New Roman" w:hAnsi="Times New Roman"/>
          <w:noProof/>
          <w:spacing w:val="6"/>
          <w:sz w:val="28"/>
          <w:szCs w:val="28"/>
          <w:lang w:val="kk-KZ"/>
        </w:rPr>
        <w:t>көпшілік мүдделерін жүзеге асыра, бір мезгілдс реттей де, бақылай да отырып, экономикалық қатынастарға ықпал етеді) сипатқа ие.</w:t>
      </w:r>
    </w:p>
    <w:p w:rsidR="00745019" w:rsidRPr="00BD7ABE" w:rsidRDefault="00745019" w:rsidP="00BD7ABE">
      <w:pPr>
        <w:spacing w:after="0" w:line="240" w:lineRule="auto"/>
        <w:jc w:val="both"/>
        <w:rPr>
          <w:rFonts w:ascii="Times New Roman" w:hAnsi="Times New Roman"/>
          <w:sz w:val="28"/>
          <w:szCs w:val="28"/>
          <w:lang w:val="kk-KZ"/>
        </w:rPr>
      </w:pPr>
      <w:r w:rsidRPr="00BD7ABE">
        <w:rPr>
          <w:rFonts w:ascii="Times New Roman" w:hAnsi="Times New Roman"/>
          <w:noProof/>
          <w:spacing w:val="5"/>
          <w:sz w:val="28"/>
          <w:szCs w:val="28"/>
          <w:lang w:val="kk-KZ"/>
        </w:rPr>
        <w:t xml:space="preserve">Сөйтіп, кәсіпкерлік қатынастарды қоғамдық қатынастардың басқа </w:t>
      </w:r>
      <w:r w:rsidRPr="00BD7ABE">
        <w:rPr>
          <w:rFonts w:ascii="Times New Roman" w:hAnsi="Times New Roman"/>
          <w:noProof/>
          <w:spacing w:val="9"/>
          <w:sz w:val="28"/>
          <w:szCs w:val="28"/>
          <w:lang w:val="kk-KZ"/>
        </w:rPr>
        <w:t xml:space="preserve">түрлерінен ерекшелендіріп тұратын белгілер төмендегілер болып </w:t>
      </w:r>
      <w:r w:rsidRPr="00BD7ABE">
        <w:rPr>
          <w:rFonts w:ascii="Times New Roman" w:hAnsi="Times New Roman"/>
          <w:noProof/>
          <w:spacing w:val="5"/>
          <w:sz w:val="28"/>
          <w:szCs w:val="28"/>
          <w:lang w:val="kk-KZ"/>
        </w:rPr>
        <w:t>табылады:</w:t>
      </w:r>
    </w:p>
    <w:p w:rsidR="00745019" w:rsidRPr="00BD7ABE" w:rsidRDefault="00745019" w:rsidP="00BD7ABE">
      <w:pPr>
        <w:spacing w:after="0" w:line="240" w:lineRule="auto"/>
        <w:jc w:val="both"/>
        <w:rPr>
          <w:rFonts w:ascii="Times New Roman" w:hAnsi="Times New Roman"/>
          <w:noProof/>
          <w:spacing w:val="15"/>
          <w:sz w:val="28"/>
          <w:szCs w:val="28"/>
          <w:lang w:val="kk-KZ"/>
        </w:rPr>
      </w:pPr>
      <w:r w:rsidRPr="00BD7ABE">
        <w:rPr>
          <w:rFonts w:ascii="Times New Roman" w:hAnsi="Times New Roman"/>
          <w:noProof/>
          <w:sz w:val="28"/>
          <w:szCs w:val="28"/>
          <w:lang w:val="kk-KZ"/>
        </w:rPr>
        <w:t xml:space="preserve">1) кәсіпкерлік қатынастар кәсіпкерлік қызметпен байланысты, </w:t>
      </w:r>
      <w:r w:rsidRPr="00BD7ABE">
        <w:rPr>
          <w:rFonts w:ascii="Times New Roman" w:hAnsi="Times New Roman"/>
          <w:noProof/>
          <w:spacing w:val="15"/>
          <w:sz w:val="28"/>
          <w:szCs w:val="28"/>
          <w:lang w:val="kk-KZ"/>
        </w:rPr>
        <w:t>өйткені оны іске асыру барысында туады;</w:t>
      </w:r>
    </w:p>
    <w:p w:rsidR="00745019" w:rsidRPr="00BD7ABE" w:rsidRDefault="00745019" w:rsidP="00BD7ABE">
      <w:pPr>
        <w:spacing w:after="0" w:line="240" w:lineRule="auto"/>
        <w:jc w:val="both"/>
        <w:rPr>
          <w:rFonts w:ascii="Times New Roman" w:hAnsi="Times New Roman"/>
          <w:sz w:val="28"/>
          <w:szCs w:val="28"/>
          <w:lang w:val="kk-KZ"/>
        </w:rPr>
      </w:pPr>
      <w:r w:rsidRPr="00BD7ABE">
        <w:rPr>
          <w:rFonts w:ascii="Times New Roman" w:hAnsi="Times New Roman"/>
          <w:noProof/>
          <w:spacing w:val="15"/>
          <w:sz w:val="28"/>
          <w:szCs w:val="28"/>
          <w:lang w:val="kk-KZ"/>
        </w:rPr>
        <w:t xml:space="preserve"> 2) бұл қатынастардың </w:t>
      </w:r>
      <w:r w:rsidRPr="00BD7ABE">
        <w:rPr>
          <w:rFonts w:ascii="Times New Roman" w:hAnsi="Times New Roman"/>
          <w:noProof/>
          <w:sz w:val="28"/>
          <w:szCs w:val="28"/>
          <w:lang w:val="kk-KZ"/>
        </w:rPr>
        <w:t>тікелей қатысушысы болып кәсіпкер немесе басқадай шаруашылық жүргізуші субъект саналады. Жиынтығында осы екі белгінің талап</w:t>
      </w:r>
      <w:r w:rsidRPr="00BD7ABE">
        <w:rPr>
          <w:rFonts w:ascii="Times New Roman" w:hAnsi="Times New Roman"/>
          <w:noProof/>
          <w:spacing w:val="10"/>
          <w:sz w:val="28"/>
          <w:szCs w:val="28"/>
          <w:lang w:val="kk-KZ"/>
        </w:rPr>
        <w:t xml:space="preserve">тарына сай болған жағдайда ғана қоғамдық қатынастар кәсіпкерлік </w:t>
      </w:r>
      <w:r w:rsidRPr="00BD7ABE">
        <w:rPr>
          <w:rFonts w:ascii="Times New Roman" w:hAnsi="Times New Roman"/>
          <w:noProof/>
          <w:spacing w:val="5"/>
          <w:sz w:val="28"/>
          <w:szCs w:val="28"/>
          <w:lang w:val="kk-KZ"/>
        </w:rPr>
        <w:t>болып танылады.</w:t>
      </w:r>
    </w:p>
    <w:p w:rsidR="00745019" w:rsidRPr="00BD7ABE" w:rsidRDefault="00745019" w:rsidP="00BD7ABE">
      <w:pPr>
        <w:spacing w:after="0" w:line="240" w:lineRule="auto"/>
        <w:jc w:val="both"/>
        <w:rPr>
          <w:rFonts w:ascii="Times New Roman" w:hAnsi="Times New Roman"/>
          <w:sz w:val="28"/>
          <w:szCs w:val="28"/>
          <w:lang w:val="kk-KZ"/>
        </w:rPr>
      </w:pPr>
      <w:r w:rsidRPr="00BD7ABE">
        <w:rPr>
          <w:rFonts w:ascii="Times New Roman" w:hAnsi="Times New Roman"/>
          <w:noProof/>
          <w:sz w:val="28"/>
          <w:szCs w:val="28"/>
          <w:lang w:val="kk-KZ"/>
        </w:rPr>
        <w:t xml:space="preserve">Егер құқықтық реттеу құралының сипаттамасы: оны не (қандай </w:t>
      </w:r>
      <w:r w:rsidRPr="00BD7ABE">
        <w:rPr>
          <w:rFonts w:ascii="Times New Roman" w:hAnsi="Times New Roman"/>
          <w:noProof/>
          <w:spacing w:val="7"/>
          <w:sz w:val="28"/>
          <w:szCs w:val="28"/>
          <w:lang w:val="kk-KZ"/>
        </w:rPr>
        <w:t xml:space="preserve">қоғамдық қатынастар) құрайды деген сұраққа жауап берсе, онда әдіс </w:t>
      </w:r>
      <w:r w:rsidRPr="00BD7ABE">
        <w:rPr>
          <w:rFonts w:ascii="Times New Roman" w:hAnsi="Times New Roman"/>
          <w:noProof/>
          <w:spacing w:val="10"/>
          <w:sz w:val="28"/>
          <w:szCs w:val="28"/>
          <w:lang w:val="kk-KZ"/>
        </w:rPr>
        <w:t xml:space="preserve">сипаттамасы басқа: аталған реттеу қалай (қандай құқықтық тәсілдер </w:t>
      </w:r>
      <w:r w:rsidRPr="00BD7ABE">
        <w:rPr>
          <w:rFonts w:ascii="Times New Roman" w:hAnsi="Times New Roman"/>
          <w:noProof/>
          <w:spacing w:val="7"/>
          <w:sz w:val="28"/>
          <w:szCs w:val="28"/>
          <w:lang w:val="kk-KZ"/>
        </w:rPr>
        <w:t xml:space="preserve">мен амалдар арқылы) жүзеге асырылады деген сұраққа жауап берген </w:t>
      </w:r>
      <w:r w:rsidRPr="00BD7ABE">
        <w:rPr>
          <w:rFonts w:ascii="Times New Roman" w:hAnsi="Times New Roman"/>
          <w:noProof/>
          <w:sz w:val="28"/>
          <w:szCs w:val="28"/>
          <w:lang w:val="kk-KZ"/>
        </w:rPr>
        <w:t xml:space="preserve">болар еді. Соған сәйкес </w:t>
      </w:r>
      <w:r w:rsidRPr="00BD7ABE">
        <w:rPr>
          <w:rFonts w:ascii="Times New Roman" w:hAnsi="Times New Roman"/>
          <w:iCs/>
          <w:noProof/>
          <w:sz w:val="28"/>
          <w:szCs w:val="28"/>
          <w:lang w:val="kk-KZ"/>
        </w:rPr>
        <w:t xml:space="preserve">құқықтық реттеу әдісі - бұл құқықтық қатынастар қатысушыларына құқықтық ықпал ететін тәсіл немесе </w:t>
      </w:r>
      <w:r w:rsidRPr="00BD7ABE">
        <w:rPr>
          <w:rFonts w:ascii="Times New Roman" w:hAnsi="Times New Roman"/>
          <w:iCs/>
          <w:noProof/>
          <w:spacing w:val="7"/>
          <w:sz w:val="28"/>
          <w:szCs w:val="28"/>
          <w:lang w:val="kk-KZ"/>
        </w:rPr>
        <w:t>тәсілдер жиынтығы болып табылады.</w:t>
      </w:r>
    </w:p>
    <w:p w:rsidR="00745019" w:rsidRPr="00BD7ABE" w:rsidRDefault="00745019" w:rsidP="00BD7ABE">
      <w:pPr>
        <w:spacing w:after="0" w:line="240" w:lineRule="auto"/>
        <w:jc w:val="both"/>
        <w:rPr>
          <w:rFonts w:ascii="Times New Roman" w:hAnsi="Times New Roman"/>
          <w:sz w:val="28"/>
          <w:szCs w:val="28"/>
          <w:lang w:val="kk-KZ"/>
        </w:rPr>
      </w:pPr>
      <w:r w:rsidRPr="00BD7ABE">
        <w:rPr>
          <w:rFonts w:ascii="Times New Roman" w:hAnsi="Times New Roman"/>
          <w:noProof/>
          <w:spacing w:val="10"/>
          <w:sz w:val="28"/>
          <w:szCs w:val="28"/>
          <w:lang w:val="kk-KZ"/>
        </w:rPr>
        <w:t xml:space="preserve">Кәсіпкерлік кұқық қатынастарды </w:t>
      </w:r>
      <w:r w:rsidRPr="00BD7ABE">
        <w:rPr>
          <w:rFonts w:ascii="Times New Roman" w:hAnsi="Times New Roman"/>
          <w:iCs/>
          <w:noProof/>
          <w:spacing w:val="10"/>
          <w:sz w:val="28"/>
          <w:szCs w:val="28"/>
          <w:lang w:val="kk-KZ"/>
        </w:rPr>
        <w:t xml:space="preserve">тең дәрежеде реттеудің: </w:t>
      </w:r>
      <w:r w:rsidRPr="00BD7ABE">
        <w:rPr>
          <w:rFonts w:ascii="Times New Roman" w:hAnsi="Times New Roman"/>
          <w:iCs/>
          <w:noProof/>
          <w:sz w:val="28"/>
          <w:szCs w:val="28"/>
          <w:lang w:val="kk-KZ"/>
        </w:rPr>
        <w:t xml:space="preserve">құқықтық реттеудің диспозитивтік әдісі </w:t>
      </w:r>
      <w:r w:rsidRPr="00BD7ABE">
        <w:rPr>
          <w:rFonts w:ascii="Times New Roman" w:hAnsi="Times New Roman"/>
          <w:noProof/>
          <w:sz w:val="28"/>
          <w:szCs w:val="28"/>
          <w:lang w:val="kk-KZ"/>
        </w:rPr>
        <w:t xml:space="preserve">(тараптардың теңдігіне </w:t>
      </w:r>
      <w:r w:rsidRPr="00BD7ABE">
        <w:rPr>
          <w:rFonts w:ascii="Times New Roman" w:hAnsi="Times New Roman"/>
          <w:noProof/>
          <w:spacing w:val="7"/>
          <w:sz w:val="28"/>
          <w:szCs w:val="28"/>
          <w:lang w:val="kk-KZ"/>
        </w:rPr>
        <w:t xml:space="preserve">негізделген) және </w:t>
      </w:r>
      <w:r w:rsidRPr="00BD7ABE">
        <w:rPr>
          <w:rFonts w:ascii="Times New Roman" w:hAnsi="Times New Roman"/>
          <w:iCs/>
          <w:noProof/>
          <w:spacing w:val="7"/>
          <w:sz w:val="28"/>
          <w:szCs w:val="28"/>
          <w:lang w:val="kk-KZ"/>
        </w:rPr>
        <w:t xml:space="preserve">құқықтық реттеудің өктем әдісі </w:t>
      </w:r>
      <w:r w:rsidRPr="00BD7ABE">
        <w:rPr>
          <w:rFonts w:ascii="Times New Roman" w:hAnsi="Times New Roman"/>
          <w:noProof/>
          <w:spacing w:val="7"/>
          <w:sz w:val="28"/>
          <w:szCs w:val="28"/>
          <w:lang w:val="kk-KZ"/>
        </w:rPr>
        <w:t xml:space="preserve">(билік және бағыныштылыққа негізделген) деп аталатын екі әдісін қолданумен сипатталады. Сөйтіп, қызметтің бір немесе басқа түрін лицензиялау </w:t>
      </w:r>
      <w:r w:rsidRPr="00BD7ABE">
        <w:rPr>
          <w:rFonts w:ascii="Times New Roman" w:hAnsi="Times New Roman"/>
          <w:noProof/>
          <w:sz w:val="28"/>
          <w:szCs w:val="28"/>
          <w:lang w:val="kk-KZ"/>
        </w:rPr>
        <w:t xml:space="preserve">бойынша міндетті талаптарды белгілейтін нормаларды іске асыру барысында лицензиялаушы органның директивалық ұйғарымдары қолданылатын болады. Ондай кезде, егер лицензиялаушы органның </w:t>
      </w:r>
      <w:r w:rsidRPr="00BD7ABE">
        <w:rPr>
          <w:rFonts w:ascii="Times New Roman" w:hAnsi="Times New Roman"/>
          <w:noProof/>
          <w:spacing w:val="12"/>
          <w:sz w:val="28"/>
          <w:szCs w:val="28"/>
          <w:lang w:val="kk-KZ"/>
        </w:rPr>
        <w:t>ұйғарымы талапқа сай болмаса, онда онымен келіспеушілік белгі</w:t>
      </w:r>
      <w:r w:rsidRPr="00BD7ABE">
        <w:rPr>
          <w:rFonts w:ascii="Times New Roman" w:hAnsi="Times New Roman"/>
          <w:noProof/>
          <w:spacing w:val="5"/>
          <w:sz w:val="28"/>
          <w:szCs w:val="28"/>
          <w:lang w:val="kk-KZ"/>
        </w:rPr>
        <w:t xml:space="preserve">ленген тәртіппен қаралып, заңсыз деп танылуы мүмкін. Бұл жерде тағы </w:t>
      </w:r>
      <w:r w:rsidRPr="00BD7ABE">
        <w:rPr>
          <w:rFonts w:ascii="Times New Roman" w:hAnsi="Times New Roman"/>
          <w:noProof/>
          <w:spacing w:val="11"/>
          <w:sz w:val="28"/>
          <w:szCs w:val="28"/>
          <w:lang w:val="kk-KZ"/>
        </w:rPr>
        <w:t xml:space="preserve">бір жағдай есепке алынуға тиіс: мемлексттік ықпал тек шектейтін, </w:t>
      </w:r>
      <w:r w:rsidRPr="00BD7ABE">
        <w:rPr>
          <w:rFonts w:ascii="Times New Roman" w:hAnsi="Times New Roman"/>
          <w:noProof/>
          <w:spacing w:val="9"/>
          <w:sz w:val="28"/>
          <w:szCs w:val="28"/>
          <w:lang w:val="kk-KZ"/>
        </w:rPr>
        <w:t xml:space="preserve">тыйым салатын ғана емес, көтермелейтін де, үлгі алатын да сипатта </w:t>
      </w:r>
      <w:r w:rsidRPr="00BD7ABE">
        <w:rPr>
          <w:rFonts w:ascii="Times New Roman" w:hAnsi="Times New Roman"/>
          <w:noProof/>
          <w:spacing w:val="5"/>
          <w:sz w:val="28"/>
          <w:szCs w:val="28"/>
          <w:lang w:val="kk-KZ"/>
        </w:rPr>
        <w:t xml:space="preserve">болуы мүмкін. Сол себепті билікке және бағыныштылыққа негізделген, кәсіпкерлік қызмет субъектілерінің мінез-құлық ережелерін белгілеуге </w:t>
      </w:r>
      <w:r w:rsidRPr="00BD7ABE">
        <w:rPr>
          <w:rFonts w:ascii="Times New Roman" w:hAnsi="Times New Roman"/>
          <w:noProof/>
          <w:sz w:val="28"/>
          <w:szCs w:val="28"/>
          <w:lang w:val="kk-KZ"/>
        </w:rPr>
        <w:t xml:space="preserve">бағытталған көпшілік-құқықтық реттеу </w:t>
      </w:r>
      <w:r w:rsidRPr="00BD7ABE">
        <w:rPr>
          <w:rFonts w:ascii="Times New Roman" w:hAnsi="Times New Roman"/>
          <w:iCs/>
          <w:noProof/>
          <w:sz w:val="28"/>
          <w:szCs w:val="28"/>
          <w:lang w:val="kk-KZ"/>
        </w:rPr>
        <w:t xml:space="preserve">тыйым салу, шектеу, ұсыныс </w:t>
      </w:r>
      <w:r w:rsidRPr="00BD7ABE">
        <w:rPr>
          <w:rFonts w:ascii="Times New Roman" w:hAnsi="Times New Roman"/>
          <w:iCs/>
          <w:noProof/>
          <w:spacing w:val="4"/>
          <w:sz w:val="28"/>
          <w:szCs w:val="28"/>
          <w:lang w:val="kk-KZ"/>
        </w:rPr>
        <w:t xml:space="preserve">беру, көтермелеу, салық төлеуден босату немесе жеңілдетілген салық </w:t>
      </w:r>
      <w:r w:rsidRPr="00BD7ABE">
        <w:rPr>
          <w:rFonts w:ascii="Times New Roman" w:hAnsi="Times New Roman"/>
          <w:iCs/>
          <w:noProof/>
          <w:spacing w:val="6"/>
          <w:sz w:val="28"/>
          <w:szCs w:val="28"/>
          <w:lang w:val="kk-KZ"/>
        </w:rPr>
        <w:t xml:space="preserve">салу </w:t>
      </w:r>
      <w:r w:rsidRPr="00BD7ABE">
        <w:rPr>
          <w:rFonts w:ascii="Times New Roman" w:hAnsi="Times New Roman"/>
          <w:noProof/>
          <w:spacing w:val="6"/>
          <w:sz w:val="28"/>
          <w:szCs w:val="28"/>
          <w:lang w:val="kk-KZ"/>
        </w:rPr>
        <w:t>және басқадай шаралардан көрінеді.</w:t>
      </w:r>
    </w:p>
    <w:p w:rsidR="00745019" w:rsidRPr="00BD7ABE" w:rsidRDefault="00745019" w:rsidP="00733A7C">
      <w:pPr>
        <w:spacing w:after="0" w:line="240" w:lineRule="auto"/>
        <w:jc w:val="both"/>
        <w:rPr>
          <w:rFonts w:ascii="Times New Roman" w:hAnsi="Times New Roman"/>
          <w:sz w:val="28"/>
          <w:szCs w:val="28"/>
          <w:lang w:val="kk-KZ"/>
        </w:rPr>
      </w:pPr>
      <w:r w:rsidRPr="00BD7ABE">
        <w:rPr>
          <w:rFonts w:ascii="Times New Roman" w:hAnsi="Times New Roman"/>
          <w:noProof/>
          <w:sz w:val="28"/>
          <w:szCs w:val="28"/>
          <w:lang w:val="kk-KZ"/>
        </w:rPr>
        <w:t xml:space="preserve">4. Кәсіпкерлік құқықтың жетілуі сауда құқығының пайда болуына байланысты тарихи қалыптасты. Бастапқыда сауда құқығы Батыс Еуропа мен Азия арасындағы сауда-саттықтың дамуында делдалдық қызмет атқарған Италияда пайда болды. ХІ-ХШ ғасырларда консулдық соттар шешімдеріне негізделген қарапайым (үлгі боларлық) құқық болып табылатын итальяндық сауда құқығы қалыптасты. Сауда құқығының ары қарай дамуы Италияның сауда-саттық үстемдігін Франция, кейіннен Испания, Англия, Голландия сияқты елдер алмастырған </w:t>
      </w:r>
      <w:r w:rsidRPr="00BD7ABE">
        <w:rPr>
          <w:rFonts w:ascii="Times New Roman" w:hAnsi="Times New Roman"/>
          <w:sz w:val="28"/>
          <w:szCs w:val="28"/>
          <w:lang w:val="kk-KZ"/>
        </w:rPr>
        <w:t xml:space="preserve">XV-XVIII </w:t>
      </w:r>
      <w:r w:rsidRPr="00BD7ABE">
        <w:rPr>
          <w:rFonts w:ascii="Times New Roman" w:hAnsi="Times New Roman"/>
          <w:noProof/>
          <w:sz w:val="28"/>
          <w:szCs w:val="28"/>
          <w:lang w:val="kk-KZ"/>
        </w:rPr>
        <w:t xml:space="preserve">ғасырларға жатады. 1673 ж. Францияда Сауда кодексі (Құрлық саудасы туралы ордонанс), ал 1681 ж. тарихқа Кольбер (Людовик </w:t>
      </w:r>
      <w:r w:rsidRPr="00BD7ABE">
        <w:rPr>
          <w:rFonts w:ascii="Times New Roman" w:hAnsi="Times New Roman"/>
          <w:sz w:val="28"/>
          <w:szCs w:val="28"/>
          <w:lang w:val="kk-KZ"/>
        </w:rPr>
        <w:t xml:space="preserve">XIV </w:t>
      </w:r>
      <w:r w:rsidRPr="00BD7ABE">
        <w:rPr>
          <w:rFonts w:ascii="Times New Roman" w:hAnsi="Times New Roman"/>
          <w:noProof/>
          <w:sz w:val="28"/>
          <w:szCs w:val="28"/>
          <w:lang w:val="kk-KZ"/>
        </w:rPr>
        <w:t>билігі кезінде министр лауазымын атқарған, бұл кодекстерді қабылдауға негізгі бастамашы болған) ордонанстары ретінде енген Теңіз кодексі (Теңіз саудасы туралы ордонанс) қабылданады. Демек, әуел баста сауда заңдары, ал тек 130 жыл еткен соң ғана азаматтық заңдар бір жүйеге келтірілген (кодификацияланған). Францияның 1804 жылғы Азаматтық кодексі (Наполеонның азаматтық кодексі деген атаумен танымал) және Францияның 1807 жылғы Сауда кодексі азаматтық және сауда құқығы дуализмінің, яғни жеке құқық дуализмінің негізін қалады.</w:t>
      </w:r>
    </w:p>
    <w:p w:rsidR="00745019" w:rsidRPr="00BD7ABE" w:rsidRDefault="00745019" w:rsidP="00BD7ABE">
      <w:pPr>
        <w:spacing w:after="0" w:line="240" w:lineRule="auto"/>
        <w:ind w:firstLine="360"/>
        <w:jc w:val="both"/>
        <w:rPr>
          <w:rFonts w:ascii="Times New Roman" w:hAnsi="Times New Roman"/>
          <w:sz w:val="28"/>
          <w:szCs w:val="28"/>
        </w:rPr>
      </w:pPr>
      <w:r w:rsidRPr="00BD7ABE">
        <w:rPr>
          <w:rFonts w:ascii="Times New Roman" w:hAnsi="Times New Roman"/>
          <w:noProof/>
          <w:sz w:val="28"/>
          <w:szCs w:val="28"/>
        </w:rPr>
        <w:t xml:space="preserve">1811 ж. Австрияда Жалпы азаматтық кодекс, ал 1897 ж. Сауда кодексі </w:t>
      </w:r>
      <w:r w:rsidRPr="00BD7ABE">
        <w:rPr>
          <w:rFonts w:ascii="Times New Roman" w:hAnsi="Times New Roman"/>
          <w:noProof/>
          <w:sz w:val="28"/>
          <w:szCs w:val="28"/>
          <w:lang w:val="kk-KZ"/>
        </w:rPr>
        <w:t>қ</w:t>
      </w:r>
      <w:r w:rsidRPr="00BD7ABE">
        <w:rPr>
          <w:rFonts w:ascii="Times New Roman" w:hAnsi="Times New Roman"/>
          <w:noProof/>
          <w:sz w:val="28"/>
          <w:szCs w:val="28"/>
        </w:rPr>
        <w:t>абылданады. Германияда, сол сияқты Францияда да, сауда-саттық заңдарын бір жүйеге т</w:t>
      </w:r>
      <w:r w:rsidRPr="00BD7ABE">
        <w:rPr>
          <w:rFonts w:ascii="Times New Roman" w:hAnsi="Times New Roman"/>
          <w:noProof/>
          <w:sz w:val="28"/>
          <w:szCs w:val="28"/>
          <w:lang w:val="kk-KZ"/>
        </w:rPr>
        <w:t>ү</w:t>
      </w:r>
      <w:r w:rsidRPr="00BD7ABE">
        <w:rPr>
          <w:rFonts w:ascii="Times New Roman" w:hAnsi="Times New Roman"/>
          <w:noProof/>
          <w:sz w:val="28"/>
          <w:szCs w:val="28"/>
        </w:rPr>
        <w:t xml:space="preserve">сіру (унификация) азаматтық кодексті жүйелеуден бұрын іске асырылды. Жиырма жыл өткен соң, яғни 1896 ж. Азаматтық кодекс (Азаматтық жинақ (МАЖ), ал 1897 ж. Сауда кодексі (Сауда жинағы (МСЖ) басылып шықты, екеуі де бір мезгілде — 1900 жылдың қаңтарынан бастап заңды күшіне енді. 1896 жылы Жапонияда Азаматтық кодекс, ал 1899 ж. </w:t>
      </w:r>
      <w:r w:rsidRPr="00BD7ABE">
        <w:rPr>
          <w:rFonts w:ascii="Times New Roman" w:hAnsi="Times New Roman"/>
          <w:noProof/>
          <w:sz w:val="28"/>
          <w:szCs w:val="28"/>
          <w:lang w:val="kk-KZ"/>
        </w:rPr>
        <w:t>к</w:t>
      </w:r>
      <w:r w:rsidRPr="00BD7ABE">
        <w:rPr>
          <w:rFonts w:ascii="Times New Roman" w:hAnsi="Times New Roman"/>
          <w:noProof/>
          <w:sz w:val="28"/>
          <w:szCs w:val="28"/>
        </w:rPr>
        <w:t>оммерциялық кодекс қабылданды.</w:t>
      </w:r>
    </w:p>
    <w:p w:rsidR="00745019" w:rsidRPr="00BD7ABE" w:rsidRDefault="00745019" w:rsidP="00BD7ABE">
      <w:pPr>
        <w:spacing w:after="0" w:line="240" w:lineRule="auto"/>
        <w:ind w:firstLine="360"/>
        <w:jc w:val="both"/>
        <w:rPr>
          <w:rFonts w:ascii="Times New Roman" w:hAnsi="Times New Roman"/>
          <w:sz w:val="28"/>
          <w:szCs w:val="28"/>
          <w:lang w:val="kk-KZ"/>
        </w:rPr>
      </w:pPr>
      <w:r w:rsidRPr="00BD7ABE">
        <w:rPr>
          <w:rFonts w:ascii="Times New Roman" w:hAnsi="Times New Roman"/>
          <w:noProof/>
          <w:sz w:val="28"/>
          <w:szCs w:val="28"/>
          <w:lang w:val="kk-KZ"/>
        </w:rPr>
        <w:t>Сөйтіп, жеке құқық дуализмі тек континенталдық құқық (роман-герман кұқық жүйесі) елдеріне ғана тән. Сонымен қатар дуалистік тұжырымдама немесе жеке құқық дуализмі Азаматтык және Сауда кодекстері бір мезгілде жұмыс істейтін елдерге, ал жеке құқықтың монистік жүйесі Азаматтық кодекс және арнайы заң қызмет ететін континенталдық құқық елдеріне тән (мысалы, 1942 жылғы италияндык Азаматтық кодекс және арнайы заңдар әрекет ететін Италия монистік тұжырымдама өкілі болып табылады). Жеке құқық дуализмі, атап айтқанда, Германияда Сауда жинағының арнайы заңы ретіндегі Азаматтық жинақпен қатар өмір сүретінінен көрінеді. Бұл сауда құқығы нормаларының азаматтық құқық жиынтығында (ал оның нормалары сауда құқығында белгіленген арнайы құқықтық реттеу болмағанда қолданылады) бірге даралуға тиіс екендігін білдіреді. Франция мен Германияның тәжірибесін ТМД елдерінің бірқатары, мысалы, 2003 ж. қаңтардың 16-сында Украинаның Шаруашылық кодексі және Украинаның Азаматтық кодексі бір мезгілде қабылданған және 2004 ж. қаңтардың 1-інен заңды күшіне енген Украина пайдалануда.</w:t>
      </w:r>
    </w:p>
    <w:p w:rsidR="00745019" w:rsidRPr="00BD7ABE" w:rsidRDefault="00745019" w:rsidP="00BD7ABE">
      <w:pPr>
        <w:spacing w:after="0" w:line="240" w:lineRule="auto"/>
        <w:ind w:firstLine="360"/>
        <w:jc w:val="both"/>
        <w:rPr>
          <w:rFonts w:ascii="Times New Roman" w:hAnsi="Times New Roman"/>
          <w:sz w:val="28"/>
          <w:szCs w:val="28"/>
          <w:lang w:val="kk-KZ"/>
        </w:rPr>
      </w:pPr>
      <w:r w:rsidRPr="00BD7ABE">
        <w:rPr>
          <w:rFonts w:ascii="Times New Roman" w:hAnsi="Times New Roman"/>
          <w:noProof/>
          <w:sz w:val="28"/>
          <w:szCs w:val="28"/>
          <w:lang w:val="kk-KZ"/>
        </w:rPr>
        <w:t>Ағылшын-американдық құқық жүйесі елдерінде азаматтық кодекстер жоқ, бірақ арнайы сауда (кәсіпкерлік) заңы жұмыс істейді. Сөйтіп, іс жүзінде АҚШ-тың барлық штаттарында АҚШ-тың Біртектес сауда кодексі негізінде әзірленген коммерциялық (сауда) кодекстері қабылданды. Сол себепті жеке құқық дуализмі кең таралмады және шетелдік мемлекеттерде жеке құқықтың монистік жүйесі қалыптасқан деген қорытынды жасауға болады.</w:t>
      </w:r>
    </w:p>
    <w:p w:rsidR="00745019" w:rsidRPr="00BD7ABE" w:rsidRDefault="00745019" w:rsidP="00BD7ABE">
      <w:pPr>
        <w:spacing w:after="0" w:line="240" w:lineRule="auto"/>
        <w:ind w:firstLine="360"/>
        <w:jc w:val="both"/>
        <w:rPr>
          <w:rFonts w:ascii="Times New Roman" w:hAnsi="Times New Roman"/>
          <w:sz w:val="28"/>
          <w:szCs w:val="28"/>
          <w:lang w:val="kk-KZ"/>
        </w:rPr>
      </w:pPr>
      <w:r w:rsidRPr="00BD7ABE">
        <w:rPr>
          <w:rFonts w:ascii="Times New Roman" w:hAnsi="Times New Roman"/>
          <w:noProof/>
          <w:sz w:val="28"/>
          <w:szCs w:val="28"/>
          <w:lang w:val="kk-KZ"/>
        </w:rPr>
        <w:t xml:space="preserve">Ресей империясында, батыс-еуропалық құқық жүйелерінен айырмашылығы, ешқашанда азаматтық құқықтың айрықша бөлігі саналатын оқшау сауда құқығы болған емес. </w:t>
      </w:r>
      <w:r w:rsidRPr="00BD7ABE">
        <w:rPr>
          <w:rFonts w:ascii="Times New Roman" w:hAnsi="Times New Roman"/>
          <w:sz w:val="28"/>
          <w:szCs w:val="28"/>
          <w:lang w:val="kk-KZ"/>
        </w:rPr>
        <w:t xml:space="preserve">XIX </w:t>
      </w:r>
      <w:r w:rsidRPr="00BD7ABE">
        <w:rPr>
          <w:rFonts w:ascii="Times New Roman" w:hAnsi="Times New Roman"/>
          <w:noProof/>
          <w:sz w:val="28"/>
          <w:szCs w:val="28"/>
          <w:lang w:val="kk-KZ"/>
        </w:rPr>
        <w:t xml:space="preserve">ғасырдың аяғы - </w:t>
      </w:r>
      <w:r w:rsidRPr="00BD7ABE">
        <w:rPr>
          <w:rFonts w:ascii="Times New Roman" w:hAnsi="Times New Roman"/>
          <w:sz w:val="28"/>
          <w:szCs w:val="28"/>
          <w:lang w:val="kk-KZ"/>
        </w:rPr>
        <w:t xml:space="preserve">XX </w:t>
      </w:r>
      <w:r w:rsidRPr="00BD7ABE">
        <w:rPr>
          <w:rFonts w:ascii="Times New Roman" w:hAnsi="Times New Roman"/>
          <w:noProof/>
          <w:sz w:val="28"/>
          <w:szCs w:val="28"/>
          <w:lang w:val="kk-KZ"/>
        </w:rPr>
        <w:t>ғасырдың басында Ресей империясында ақыр соңында аяқталмай қалған азаматтық құқықты бір жүйеге келтіру жұмысы басталған (бірінші дүние жүзілік соғыс басталмастан бұрын Мемлекеттік Думада талқыланған жобаның жалғыз бөлігі — бұл міндетті құқыққа арналған бесінші кітап). Демек, революцияға дейінгі Ресейде біртұтас жеке құкық тұжырымдамасы қалыптасқан (яғни сауда құқығы азаматтық құқық құрамына енгізілген).</w:t>
      </w:r>
    </w:p>
    <w:p w:rsidR="00745019" w:rsidRPr="002623F4" w:rsidRDefault="00745019" w:rsidP="00BD7ABE">
      <w:pPr>
        <w:spacing w:after="0" w:line="240" w:lineRule="auto"/>
        <w:ind w:firstLine="360"/>
        <w:jc w:val="both"/>
        <w:rPr>
          <w:rFonts w:ascii="Times New Roman" w:hAnsi="Times New Roman"/>
          <w:sz w:val="28"/>
          <w:szCs w:val="28"/>
          <w:lang w:val="kk-KZ"/>
        </w:rPr>
      </w:pPr>
      <w:r w:rsidRPr="00BD7ABE">
        <w:rPr>
          <w:rFonts w:ascii="Times New Roman" w:hAnsi="Times New Roman"/>
          <w:noProof/>
          <w:sz w:val="28"/>
          <w:szCs w:val="28"/>
          <w:lang w:val="kk-KZ"/>
        </w:rPr>
        <w:t>1917 жылғы революциядан кейін ресейлік заң теориясы мен практикасының жетістіктері буржуазиялық және жаңа революциялық идеяларға сай емес деп жарияланды және сол себепті құқық жүйесін құру үдерісі қайтадан басталды. Кеңес өкіметінің алғашқы жылдарында құқық саласындағы зерттеулердің басым бөлігі көбінесе социализм</w:t>
      </w:r>
      <w:r w:rsidRPr="002623F4">
        <w:rPr>
          <w:rFonts w:ascii="Times New Roman" w:hAnsi="Times New Roman"/>
          <w:noProof/>
          <w:sz w:val="28"/>
          <w:szCs w:val="28"/>
          <w:lang w:val="kk-KZ"/>
        </w:rPr>
        <w:t xml:space="preserve"> жағдайында тауар-ақша қатынастарына және материалдық игіліктерді тура бөлу қажеттілігіне жол бермейтін үстем таптың мүдделерін ғана қорғайтын буржуазиялық құқықтың қанаушылық мәнін сынға алуға бағытталды.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Алайда жеке капиталды экономикаға тартпай, кеңестік мемлекеттің  ары  қарай  дамуы  мүмкін  болмады,   соған  орай  жаңа экономикалық саясат (ЖЭС) жарияланды. ЖЭС-ке өтуге және көпсалалы экономиканың құрылуына байланысты П.И.Стучка әзірлеген екі секторлы құқық теориясы дүниеге келді. Бұл теория негізінде халық шаруашылығында екі — өзара әрекеттері нәтижесінде мемлекеттік сектор толықтай жеке секторды ығыстырып шығаратын мемлекеттік және жеке сектордың өмір сүруі туралы тезис жатқанды.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«Екі секторлы құқық» теориясы өз атауын экономикадағы екі сектор құқықтағы екі сектордың (жеке сектор — азаматтық құқықтың болуы, ал мемлекеттік (социалистік) сектор - шаруашылық құқығының болуы) өмір сүруіне ықпал етуі себепті алған. Ол кезде экономиканың мемлекеттік секторының дамуы оның артықшылықтарға ие болуына және жеке секторды біртіндеп ығыстырып шығаруға жеткізеді, және, тиісінше, мемлекеттік секторға қызмет ететін шаруашылық құқығы азаматтық-құқықтық қатынастардың және азаматтық құқықтың жойылуына әкеліп соқтырады.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Аталған теорияның кемшіліктерінің қатарына экономиканың жеке секторының болуын, және, демек, азаматтық құқықтың уақытша құбылыс болып саналуын жатқызу қажет, бірақ даусыз артықшылық ретінде алғаш рет экономика саласында қатынастарды арнайы құқықтық реттеу қажеттілігі және құқық жүйесінің құрылымдық элементі іспетті шаруашылық құқығының дербестігі негізделгенін атап өткен жөн.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 xml:space="preserve">XX </w:t>
      </w:r>
      <w:r w:rsidRPr="002623F4">
        <w:rPr>
          <w:rFonts w:ascii="Times New Roman" w:hAnsi="Times New Roman"/>
          <w:noProof/>
          <w:sz w:val="28"/>
          <w:szCs w:val="28"/>
          <w:lang w:val="kk-KZ"/>
        </w:rPr>
        <w:t>ғасырдың 30 жылдарында кеңес мемлекетінің экономикадағы көп салалылықты жеңуге бағытталған өзгерген экономикалық саясаты жағдайында «екі секторлы құқық» теориясының орнын біртұтас шаруашылық құқығы басты, ал оның өкілдері (Л.Я.Гинцбург, Е.Б.Пашуканис және басқалары) социалистік шаруашылық қатынастардың арнайы құқықтық реттеуді қажет ететінін, ол үшін Шаруашылық кодексін әзірлеу және қабылдау керек екендігін айтты. Бір жүйеге салынған заңның болуы, өз кезегінде, шаруашылық құқығы дамуының биік дәрежесіне және оның құқықтың салалары ретіндегі дербестігіне дәлел болады.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Аталған мектеп өкілдері қарсыластардың шаруашылық құқығы шаруашылық-әкімшілік құқық және азаматтық құқық деп аталатын екі дербес бөлікке бөлінуге тиіс деген пікірлеріне қарама-қарсы шаруашылық құқығы біртұтас болып табылады деген пікірде болды. Соңғы жағдайда азаматтық құқықты реттеу құралын құрайтын азаматтардың қатысуымен қатынастар енгізу есебінен шаруашылық құқығын реттеу саласын жосықсыз кеңейту орын алды.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«Біртұтас шаруашылық кұқығы» теориясының толықтай социалистік көзқарастарға сәйкес келгеніне қарамастан, 1936-1937 жж. ол зиянкестік, ал авторлары халық жаулары деп жарияланды. Осының барлығы тұтас екі онжылдық бойы ғалымдардың шаруашылық құқығы саласында зерттеулермен айналыспауды жөн көруіне себеп болды.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Шаруашылық қатынастарды құқықтық реттеу туралы айтқанда, шаруашылық құқығын реттеу саласының екі бөлікке бөлінгенін және азаматтық және әкімшілік құқық салаларына бағытталғанын атап өткен жөн. Соның нәтижесінде халық шаруашылығын басқару бойынша көпшілік-құқықтық қатынастар әкімшілік құқықпен, ал тауар айырбастаудың жеке-құқықтық қатынастары азаматтық құқықпен қамтамасыз етілді.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 xml:space="preserve">XX </w:t>
      </w:r>
      <w:r w:rsidRPr="002623F4">
        <w:rPr>
          <w:rFonts w:ascii="Times New Roman" w:hAnsi="Times New Roman"/>
          <w:noProof/>
          <w:sz w:val="28"/>
          <w:szCs w:val="28"/>
          <w:lang w:val="kk-KZ"/>
        </w:rPr>
        <w:t>ғасырдың 60 жылдарында И.В.Сталиннің жеке басқа табынушылығы әшкереленгеннен кейін, елде орын алған түбегейлі өзгерістер енді шаруашылық құқығының үшінші мектебінің пайда болуына ықпал етті.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Шаруашылық құқығының үшінші мектебінің негізін қалаушылар (В.В.Лаптев, В.К.Мамутов), сонымен бірге олардың алдындағылар да шаруашылық қатынастардың біртұтастығы туралы тезисті және оларды айрықша құқықтық реттеу қажеттілігін (ол үшін Шаруашылық кодексі немесе Шаруашылық заңының негіздері қабылдануы керек) қорғап бақты, нәтижесінде шаруашылық құқығының монистік тұжырымдамасы әзірленді.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 xml:space="preserve">XX </w:t>
      </w:r>
      <w:r w:rsidRPr="002623F4">
        <w:rPr>
          <w:rFonts w:ascii="Times New Roman" w:hAnsi="Times New Roman"/>
          <w:noProof/>
          <w:sz w:val="28"/>
          <w:szCs w:val="28"/>
          <w:lang w:val="kk-KZ"/>
        </w:rPr>
        <w:t>ғасырдың 60-80 жылдарында шаруашылық құқығы теориясы өркендеу шегіне жетті, іс жүзінде барлық ғалым-заңгерлер (азғантай адамды қоспағанда) шаруашылық құқығының жоғары деңгейде ұйымдастырылуымен ерекшеленетін және оны құқықтың дербес саласы ретінде сипаттайтын қажетті белгілерге ие тұтас құқықтық білім болып табылатынын растады.</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sz w:val="28"/>
          <w:szCs w:val="28"/>
          <w:lang w:val="kk-KZ"/>
        </w:rPr>
        <w:t xml:space="preserve">XX </w:t>
      </w:r>
      <w:r w:rsidRPr="002623F4">
        <w:rPr>
          <w:rFonts w:ascii="Times New Roman" w:hAnsi="Times New Roman"/>
          <w:noProof/>
          <w:sz w:val="28"/>
          <w:szCs w:val="28"/>
          <w:lang w:val="kk-KZ"/>
        </w:rPr>
        <w:t>ғасырдың 90 жылдарынан бастап, ТМД-нің жекелеген елдерінде (Ресей мен Украинада) саны көп жақтастары тағы бір рет оның дербестігі мен біртұтастығын негіздеуге тырысқан кәсіпкерлік (шаруашылық) құқықтың жаңа (бұл жолы - төртінші) мектебінің қалыптасу және даму үдерісі басталды. Қазақстанда кәсіпкерлік (шаруашылық) құқық саласында азаматтық-құқықтық ғылым аясында арнайы зерттеулер жүргізіледі, ал кәсіпкерлік құқықтың жеке мектебі жоқ.</w:t>
      </w:r>
    </w:p>
    <w:p w:rsidR="00745019" w:rsidRDefault="00745019" w:rsidP="00A847E3">
      <w:pPr>
        <w:spacing w:after="0" w:line="240" w:lineRule="auto"/>
        <w:ind w:firstLine="426"/>
        <w:rPr>
          <w:rFonts w:ascii="Times New Roman" w:hAnsi="Times New Roman"/>
          <w:b/>
          <w:sz w:val="28"/>
          <w:szCs w:val="28"/>
          <w:lang w:val="kk-KZ"/>
        </w:rPr>
      </w:pPr>
    </w:p>
    <w:p w:rsidR="00745019" w:rsidRDefault="00745019" w:rsidP="00D42873">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77AFB">
        <w:rPr>
          <w:rFonts w:ascii="Times New Roman" w:hAnsi="Times New Roman"/>
          <w:b/>
          <w:sz w:val="28"/>
          <w:szCs w:val="28"/>
          <w:lang w:val="kk-KZ"/>
        </w:rPr>
        <w:t>Тақырып бойынша бақылау сұрақтары:</w:t>
      </w:r>
    </w:p>
    <w:p w:rsidR="00745019" w:rsidRPr="009F6047" w:rsidRDefault="00745019" w:rsidP="002F22F9">
      <w:pPr>
        <w:pStyle w:val="BodyText2"/>
        <w:spacing w:after="0" w:line="240" w:lineRule="auto"/>
        <w:rPr>
          <w:noProof/>
          <w:sz w:val="28"/>
          <w:szCs w:val="28"/>
          <w:lang w:val="kk-KZ"/>
        </w:rPr>
      </w:pPr>
      <w:r w:rsidRPr="009F6047">
        <w:rPr>
          <w:noProof/>
          <w:sz w:val="28"/>
          <w:szCs w:val="28"/>
          <w:lang w:val="kk-KZ"/>
        </w:rPr>
        <w:t xml:space="preserve">1. Кәсіпкерлік қатынастарды құқықтық реттеу - кәсіпкерлік құқық институтының мазмұны. </w:t>
      </w:r>
    </w:p>
    <w:p w:rsidR="00745019" w:rsidRPr="009F6047" w:rsidRDefault="00745019" w:rsidP="002F22F9">
      <w:pPr>
        <w:pStyle w:val="BodyText2"/>
        <w:spacing w:after="0" w:line="240" w:lineRule="auto"/>
        <w:rPr>
          <w:noProof/>
          <w:sz w:val="28"/>
          <w:szCs w:val="28"/>
          <w:lang w:val="kk-KZ"/>
        </w:rPr>
      </w:pPr>
      <w:r w:rsidRPr="009F6047">
        <w:rPr>
          <w:noProof/>
          <w:sz w:val="28"/>
          <w:szCs w:val="28"/>
          <w:lang w:val="kk-KZ"/>
        </w:rPr>
        <w:t xml:space="preserve">2. Сауда құқығын оқып-тану (зерттеу, меңгеру) тарихы. </w:t>
      </w:r>
    </w:p>
    <w:p w:rsidR="00745019" w:rsidRDefault="00745019" w:rsidP="002F22F9">
      <w:pPr>
        <w:pStyle w:val="BodyText2"/>
        <w:spacing w:after="0" w:line="240" w:lineRule="auto"/>
        <w:rPr>
          <w:noProof/>
          <w:lang w:val="kk-KZ"/>
        </w:rPr>
      </w:pPr>
      <w:r w:rsidRPr="009F6047">
        <w:rPr>
          <w:noProof/>
          <w:sz w:val="28"/>
          <w:szCs w:val="28"/>
          <w:lang w:val="kk-KZ"/>
        </w:rPr>
        <w:t>3. Кәсіпкерлік және азаматтық құқықтардың окшаулану мәселелері</w:t>
      </w:r>
      <w:r w:rsidRPr="001A4614">
        <w:rPr>
          <w:noProof/>
          <w:lang w:val="kk-KZ"/>
        </w:rPr>
        <w:t xml:space="preserve">. </w:t>
      </w:r>
    </w:p>
    <w:p w:rsidR="00745019" w:rsidRDefault="00745019" w:rsidP="002F22F9">
      <w:pPr>
        <w:pStyle w:val="BodyText2"/>
        <w:spacing w:after="0" w:line="240" w:lineRule="auto"/>
        <w:rPr>
          <w:b/>
          <w:bCs/>
          <w:sz w:val="28"/>
          <w:szCs w:val="28"/>
          <w:lang w:val="kk-KZ"/>
        </w:rPr>
      </w:pPr>
    </w:p>
    <w:p w:rsidR="00745019" w:rsidRPr="00B27B91" w:rsidRDefault="00745019" w:rsidP="00733A7C">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733A7C">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733A7C">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733A7C">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733A7C">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733A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 xml:space="preserve">94ж.24  желтоқсан. </w:t>
      </w:r>
    </w:p>
    <w:p w:rsidR="00745019" w:rsidRPr="007F65C5" w:rsidRDefault="00745019" w:rsidP="00733A7C">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Default="00745019" w:rsidP="002F22F9">
      <w:pPr>
        <w:pStyle w:val="BodyText2"/>
        <w:spacing w:after="0" w:line="240" w:lineRule="auto"/>
        <w:rPr>
          <w:b/>
          <w:bCs/>
          <w:sz w:val="28"/>
          <w:szCs w:val="28"/>
          <w:lang w:val="kk-KZ"/>
        </w:rPr>
      </w:pPr>
    </w:p>
    <w:p w:rsidR="00745019" w:rsidRPr="002623F4" w:rsidRDefault="00745019" w:rsidP="002F22F9">
      <w:pPr>
        <w:pStyle w:val="BodyText2"/>
        <w:spacing w:after="0" w:line="240" w:lineRule="auto"/>
        <w:rPr>
          <w:b/>
          <w:bCs/>
          <w:sz w:val="28"/>
          <w:szCs w:val="28"/>
          <w:lang w:val="kk-KZ"/>
        </w:rPr>
      </w:pP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2-тақырып.</w:t>
      </w:r>
      <w:r w:rsidRPr="002623F4">
        <w:rPr>
          <w:b/>
          <w:sz w:val="28"/>
          <w:szCs w:val="28"/>
          <w:lang w:val="kk-KZ" w:eastAsia="ko-KR"/>
        </w:rPr>
        <w:t xml:space="preserve"> </w:t>
      </w:r>
      <w:r w:rsidRPr="002623F4">
        <w:rPr>
          <w:b/>
          <w:noProof/>
          <w:sz w:val="28"/>
          <w:szCs w:val="28"/>
          <w:lang w:val="kk-KZ"/>
        </w:rPr>
        <w:t xml:space="preserve">Кәсіпкерлік қызмет ұғымы </w:t>
      </w:r>
    </w:p>
    <w:p w:rsidR="00745019" w:rsidRPr="002623F4" w:rsidRDefault="00745019" w:rsidP="002F22F9">
      <w:pPr>
        <w:pStyle w:val="BodyText2"/>
        <w:spacing w:after="0" w:line="240" w:lineRule="auto"/>
        <w:rPr>
          <w:b/>
          <w:noProof/>
          <w:sz w:val="28"/>
          <w:szCs w:val="28"/>
          <w:lang w:val="kk-KZ"/>
        </w:rPr>
      </w:pPr>
    </w:p>
    <w:p w:rsidR="00745019" w:rsidRPr="002623F4" w:rsidRDefault="00745019" w:rsidP="00AE63FE">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1. Кәсіпкерлік қызмет түсінігі. Кәсіпкерлік қатынастар кәсіпкерлік құқықты    құқықтық    реттеу пәні ретінде</w:t>
      </w:r>
      <w:r>
        <w:rPr>
          <w:rFonts w:ascii="Times New Roman" w:hAnsi="Times New Roman"/>
          <w:noProof/>
          <w:sz w:val="28"/>
          <w:szCs w:val="28"/>
          <w:lang w:val="kk-KZ"/>
        </w:rPr>
        <w:t>.</w:t>
      </w:r>
    </w:p>
    <w:p w:rsidR="00745019" w:rsidRPr="002623F4" w:rsidRDefault="00745019" w:rsidP="00AE63FE">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2. Кәсіпкерлік қызметтің белгілері</w:t>
      </w:r>
      <w:r>
        <w:rPr>
          <w:rFonts w:ascii="Times New Roman" w:hAnsi="Times New Roman"/>
          <w:noProof/>
          <w:sz w:val="28"/>
          <w:szCs w:val="28"/>
          <w:lang w:val="kk-KZ"/>
        </w:rPr>
        <w:t>.</w:t>
      </w:r>
    </w:p>
    <w:p w:rsidR="00745019" w:rsidRPr="002623F4" w:rsidRDefault="00745019" w:rsidP="00AE63FE">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 xml:space="preserve">3. «Шаруашылық» пен «кәсіпкерлік қызмет» және «шаруашылық» пен «кәсіпкерлік  </w:t>
      </w:r>
      <w:r>
        <w:rPr>
          <w:rFonts w:ascii="Times New Roman" w:hAnsi="Times New Roman"/>
          <w:noProof/>
          <w:sz w:val="28"/>
          <w:szCs w:val="28"/>
          <w:lang w:val="kk-KZ"/>
        </w:rPr>
        <w:t>қ</w:t>
      </w:r>
      <w:r w:rsidRPr="002623F4">
        <w:rPr>
          <w:rFonts w:ascii="Times New Roman" w:hAnsi="Times New Roman"/>
          <w:noProof/>
          <w:sz w:val="28"/>
          <w:szCs w:val="28"/>
          <w:lang w:val="kk-KZ"/>
        </w:rPr>
        <w:t>атынастар» ұғымдарының катыстылығы</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AE63FE">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4. Кәсіпкерлік қызметтің бастамашылығы</w:t>
      </w:r>
      <w:r>
        <w:rPr>
          <w:rFonts w:ascii="Times New Roman" w:hAnsi="Times New Roman"/>
          <w:noProof/>
          <w:sz w:val="28"/>
          <w:szCs w:val="28"/>
          <w:lang w:val="kk-KZ"/>
        </w:rPr>
        <w:t>.</w:t>
      </w:r>
    </w:p>
    <w:p w:rsidR="00745019" w:rsidRPr="002623F4" w:rsidRDefault="00745019" w:rsidP="002F22F9">
      <w:pPr>
        <w:spacing w:after="0" w:line="240" w:lineRule="auto"/>
        <w:ind w:firstLine="720"/>
        <w:rPr>
          <w:rFonts w:ascii="Times New Roman" w:hAnsi="Times New Roman"/>
          <w:b/>
          <w:sz w:val="28"/>
          <w:szCs w:val="28"/>
          <w:lang w:val="kk-KZ"/>
        </w:rPr>
      </w:pPr>
    </w:p>
    <w:p w:rsidR="00745019" w:rsidRPr="002623F4" w:rsidRDefault="00745019" w:rsidP="009F6047">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 xml:space="preserve">1. Кәсіпкерлік адам қызметі салаларының бірі болып табылады, ал </w:t>
      </w:r>
      <w:r w:rsidRPr="002623F4">
        <w:rPr>
          <w:rFonts w:ascii="Times New Roman" w:hAnsi="Times New Roman"/>
          <w:iCs/>
          <w:noProof/>
          <w:sz w:val="28"/>
          <w:szCs w:val="28"/>
          <w:lang w:val="kk-KZ"/>
        </w:rPr>
        <w:t xml:space="preserve">кәсіпкерлік қызмет - бұл кәсіпкерлікті ұйымдастыру және іс жүзіне асыру бойынша орындалатын әрекеттер жиынтығы. </w:t>
      </w:r>
      <w:r w:rsidRPr="002623F4">
        <w:rPr>
          <w:rFonts w:ascii="Times New Roman" w:hAnsi="Times New Roman"/>
          <w:noProof/>
          <w:sz w:val="28"/>
          <w:szCs w:val="28"/>
          <w:lang w:val="kk-KZ"/>
        </w:rPr>
        <w:t>Кәсіпкерліктің өркендеуінің алғышарты болып тауар-ақша қатынастары, ел және аймақ экономикасының орнықты дамуының экономикалық заңдылықтарын жанама түрге айналдыратын объективті экономикалық заңдар саналады.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Кәсіпкерлік қызмет — </w:t>
      </w:r>
      <w:r w:rsidRPr="002623F4">
        <w:rPr>
          <w:rFonts w:ascii="Times New Roman" w:hAnsi="Times New Roman"/>
          <w:iCs/>
          <w:noProof/>
          <w:sz w:val="28"/>
          <w:szCs w:val="28"/>
          <w:lang w:val="kk-KZ"/>
        </w:rPr>
        <w:t xml:space="preserve">бұл шаруашылық қызметтің кәсіпкерлік қызмет субъектісінің пайда (табыс) табуға бағытталған өз бетінше жүргізетін бастамашылық қызметі болып табылатын түрі. </w:t>
      </w:r>
      <w:r w:rsidRPr="002623F4">
        <w:rPr>
          <w:rFonts w:ascii="Times New Roman" w:hAnsi="Times New Roman"/>
          <w:noProof/>
          <w:sz w:val="28"/>
          <w:szCs w:val="28"/>
          <w:lang w:val="kk-KZ"/>
        </w:rPr>
        <w:t xml:space="preserve">Өз кезегінде, </w:t>
      </w:r>
      <w:r w:rsidRPr="002623F4">
        <w:rPr>
          <w:rFonts w:ascii="Times New Roman" w:hAnsi="Times New Roman"/>
          <w:iCs/>
          <w:noProof/>
          <w:sz w:val="28"/>
          <w:szCs w:val="28"/>
          <w:lang w:val="kk-KZ"/>
        </w:rPr>
        <w:t xml:space="preserve">шаруашылық қызмет - </w:t>
      </w:r>
      <w:r w:rsidRPr="002623F4">
        <w:rPr>
          <w:rFonts w:ascii="Times New Roman" w:hAnsi="Times New Roman"/>
          <w:noProof/>
          <w:sz w:val="28"/>
          <w:szCs w:val="28"/>
          <w:lang w:val="kk-KZ"/>
        </w:rPr>
        <w:t xml:space="preserve">ол тауарлар өндіру, жұмыстар орындау, қызметтер көрсету бойынша мемлекеттік билік және басқару органдары, сонымен қатар шаруашылық жүргізуші субъектілер тағайындаған ережелерге сай жүзеге асырылатын экономикалық қызмет түрлерінің бірі. </w:t>
      </w:r>
      <w:r w:rsidRPr="002623F4">
        <w:rPr>
          <w:rFonts w:ascii="Times New Roman" w:hAnsi="Times New Roman"/>
          <w:iCs/>
          <w:noProof/>
          <w:sz w:val="28"/>
          <w:szCs w:val="28"/>
          <w:lang w:val="kk-KZ"/>
        </w:rPr>
        <w:t xml:space="preserve">Экономикалық қызмет </w:t>
      </w:r>
      <w:r w:rsidRPr="002623F4">
        <w:rPr>
          <w:rFonts w:ascii="Times New Roman" w:hAnsi="Times New Roman"/>
          <w:noProof/>
          <w:sz w:val="28"/>
          <w:szCs w:val="28"/>
          <w:lang w:val="kk-KZ"/>
        </w:rPr>
        <w:t>— бұл өндірісті, сауда-саттықты, көлік, қызметтер, тұрмыстық қызмет көрсету және т.б. ұйымдастыруға бағытталған экономика саласындағы кез келген қызмет. Экономикалық қызмет өндірісті, бөлуді, айырбастауды және тұтынуды қосқандағы материалдық және рухани игіліктер үдерісінен көрініс табады.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Қазақстан   Республикасы    заңдарында    «кәсіпкерлік    қызмет»</w:t>
      </w:r>
      <w:r w:rsidRPr="002623F4">
        <w:rPr>
          <w:rFonts w:ascii="Times New Roman" w:hAnsi="Times New Roman"/>
          <w:sz w:val="28"/>
          <w:szCs w:val="28"/>
          <w:lang w:val="kk-KZ"/>
        </w:rPr>
        <w:t xml:space="preserve"> терминінің орнына </w:t>
      </w:r>
      <w:r w:rsidRPr="002623F4">
        <w:rPr>
          <w:rFonts w:ascii="Times New Roman" w:hAnsi="Times New Roman"/>
          <w:noProof/>
          <w:sz w:val="28"/>
          <w:szCs w:val="28"/>
          <w:lang w:val="kk-KZ"/>
        </w:rPr>
        <w:t xml:space="preserve"> «кәсіпкерлік»  деген  термин   енгізілген   (соған сәйкес мемлекеттік  және жеке кәсіпкерлік деп ажыратылады). Сөйтіп, «мекеме кәсіпкерлік» </w:t>
      </w:r>
      <w:r w:rsidRPr="002623F4">
        <w:rPr>
          <w:rFonts w:ascii="Times New Roman" w:hAnsi="Times New Roman"/>
          <w:iCs/>
          <w:noProof/>
          <w:sz w:val="28"/>
          <w:szCs w:val="28"/>
          <w:lang w:val="kk-KZ"/>
        </w:rPr>
        <w:t xml:space="preserve"> деп   жеке   кәсіпкерлік   субъектілерінің   табыс табуға бағытталған,   жеке   кәсіпкерлік   субъектілерінің   өздерінің  меншігіне негізделген   және   олардың   тәуекелдері   мен   мүліктік жауапкершілігі  үшін жеке кәсіпкерлік субъектілері атынан жүзеге  асырылатын бастамашылық  қызметін айтамыз </w:t>
      </w:r>
      <w:r w:rsidRPr="002623F4">
        <w:rPr>
          <w:rFonts w:ascii="Times New Roman" w:hAnsi="Times New Roman"/>
          <w:noProof/>
          <w:sz w:val="28"/>
          <w:szCs w:val="28"/>
          <w:lang w:val="kk-KZ"/>
        </w:rPr>
        <w:t>(«Жеке кәсіпкерлік туралы» ҚР Заңы 1-бабының  5-тармағы). Сондықтан заң шығарушы</w:t>
      </w:r>
      <w:r w:rsidRPr="002623F4">
        <w:rPr>
          <w:rFonts w:ascii="Times New Roman" w:hAnsi="Times New Roman"/>
          <w:sz w:val="28"/>
          <w:szCs w:val="28"/>
          <w:lang w:val="kk-KZ"/>
        </w:rPr>
        <w:t xml:space="preserve"> жеке кәсіпкерліктің </w:t>
      </w:r>
      <w:r w:rsidRPr="002623F4">
        <w:rPr>
          <w:rFonts w:ascii="Times New Roman" w:hAnsi="Times New Roman"/>
          <w:noProof/>
          <w:sz w:val="28"/>
          <w:szCs w:val="28"/>
          <w:lang w:val="kk-KZ"/>
        </w:rPr>
        <w:t>белгілері ретінде мыналарды атайды: 1) бастамашылық; 2) табыс табу; 3) меншіктің болуы; 4) кәсіпкердің тәуекелі; 5) кәсіпкердің дербес мүліктік жауапкершілігі.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Сол себепті кәсіпкерлік қызметтің заңдық белгілері қатарына төмендегілерді жатқызу керек: 1) кәсіпкерлік қызметтің бастамашылығы және дербестігі; 2) меншіктің болуы; 3) тәуекел сипаты; 4) пайда (табыс) алуға деген мүдделілік.</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Кәсіпкерлік қызметтің бастамашылығы мен дербестігі: </w:t>
      </w:r>
      <w:r w:rsidRPr="002623F4">
        <w:rPr>
          <w:rFonts w:ascii="Times New Roman" w:hAnsi="Times New Roman"/>
          <w:noProof/>
          <w:sz w:val="28"/>
          <w:szCs w:val="28"/>
          <w:lang w:val="kk-KZ"/>
        </w:rPr>
        <w:t>кәсіпкердің жұмыс бағыттары мен әдістерін таңдау еркіндігі, шешімдерді тәуелсіз қабылдауы, әлдекімдердің жеке істерге жазықсыз араласуына жат бермеуі,    құқықтарын    кедергісіз    жүзеге    асыруы,    олардың сақталуын, сот арқылы қорғалуын қамтамасыз етуі дегенді білдіреді. Кәсіпкер кез келген заңға қайшы келмейтін келісім талаптарын өз қалауы бойынша айқындап алуға, өзінің құқылары мен міндеттерінің ауқымын белгілеуге құқылы. Оған қоса, кәсіпкердің бастамашылығы мен дербестігі   оның   жекелей   тәуекелінде   және   ҚР   Азаматтық кодексіне сәйкес жоғары деп танылатын (себебі, кәсіпкердің кінәсіна байланыссыз орын алады) жеке мүліктік жауапкершілігінде көрініс табады. Кәсіпкерді жауапкершіліктен босататын жалғыз негіз жеңе алмайтын төтенше күш (форс-мажор) жағдайлары болып табылады. Ақыр соңында, кәсіпкердің қызметі заңмен (бірақ мемлекеттің дара құзырына жатқызылған мәселелер (конституциялық құрылыс негіздерін, басқа адамдардың адамгершілігін, денсаулығын, құқықтарын және заңды   мүдделерін   қорғау,   елдің   қорғанысын   және   мемлекеттік қауіпсіздігін қамтамасыз ету бойынша ғана) шектелуі мүмкін.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Меншіктің болуы </w:t>
      </w:r>
      <w:r w:rsidRPr="002623F4">
        <w:rPr>
          <w:rFonts w:ascii="Times New Roman" w:hAnsi="Times New Roman"/>
          <w:noProof/>
          <w:sz w:val="28"/>
          <w:szCs w:val="28"/>
          <w:lang w:val="kk-KZ"/>
        </w:rPr>
        <w:t>кәсіпкердің өз қызметін жүзеге асыруының негізі болып табылады. ҚР Конституциясының 26-бабының 4-тармағына сәйкес, кез келген адам өзінің мүлкін кез келген заңды кәсіпкерлік қызмет үшін пайдалануға құқылы. Сонымен бірге белгілі бір мүлікті иелену кәсіпкерлік қызметпен айналысуға мүмкіндік береді, яғни кәсіпкерлік қызметті жүзеге асыруға қажетті шарт болып табылады. ҚР Азаматтық кодексі айқын бекіткендей, меншік құқымен шаруашылық жүргізу немесе тікелей басқару үшін оқшау мүлкі бар ұйым заңды тұлға деп танылады (33-баптың 1-тармағы), сондықтан оқшау мүліктің болмауы қандай да бір ұйымның заңды тұлға, тиісінше кәсіпкерлік қызмет субъектісі деп танылмауына себеп болады.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Кәсіпкерлік қызметтің </w:t>
      </w:r>
      <w:r w:rsidRPr="002623F4">
        <w:rPr>
          <w:rFonts w:ascii="Times New Roman" w:hAnsi="Times New Roman"/>
          <w:iCs/>
          <w:noProof/>
          <w:sz w:val="28"/>
          <w:szCs w:val="28"/>
          <w:lang w:val="kk-KZ"/>
        </w:rPr>
        <w:t xml:space="preserve">тәуекелдік сипаты </w:t>
      </w:r>
      <w:r w:rsidRPr="002623F4">
        <w:rPr>
          <w:rFonts w:ascii="Times New Roman" w:hAnsi="Times New Roman"/>
          <w:noProof/>
          <w:sz w:val="28"/>
          <w:szCs w:val="28"/>
          <w:lang w:val="kk-KZ"/>
        </w:rPr>
        <w:t>нарықтық қатынастардың өзіндік ерекшеліктеріне негізделген. Кәсіпкерлік қызметтің тәуекелдігіне контрагенттің келісім-шарт міндеттерін орындамауы немесе қанағаттанғысыз дәрежеде орындауы сияқты, кәсіпкерлік қызметті жүзеге асыру үшін пайдаланылатын мүлікті құрту немесе бүлдіру де, кәсіпкерлік қызметтен мүмкіндігінше пайда, табыс ала алмау да жатады. Сол себепті кәсіпкерлік қызметті іс жүзіне асыру бойынша барлық жауапкершілік кәсіпкерге жүктеледі. Тәуекелдік ұғымы мүмкін болатын шығын түсінігіне байланысты, оның үстіне кәсіпкерлік қызметте мұндай шығындардың туу табиғатының ешқандай маңызы жоқ, яғни бұл шығындар кездейсоқ</w:t>
      </w:r>
      <w:r>
        <w:rPr>
          <w:rFonts w:ascii="Times New Roman" w:hAnsi="Times New Roman"/>
          <w:noProof/>
          <w:sz w:val="28"/>
          <w:szCs w:val="28"/>
          <w:lang w:val="kk-KZ"/>
        </w:rPr>
        <w:t xml:space="preserve"> </w:t>
      </w:r>
      <w:r w:rsidRPr="002623F4">
        <w:rPr>
          <w:rFonts w:ascii="Times New Roman" w:hAnsi="Times New Roman"/>
          <w:noProof/>
          <w:sz w:val="28"/>
          <w:szCs w:val="28"/>
          <w:lang w:val="kk-KZ"/>
        </w:rPr>
        <w:t>абайсызда пайда болды ма, біреудің жауапкершіліксіздігінен немесе қасақана әрекетінен туды ма, оның бәрі есепке алынбайды. Келтірілген шығындардың орнын белгіленген тәртіппен толтыру мүмкіндігі тұрғысынан ғана бұл маңызды бола 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Кәсіпкерлік қызметтің маңызды белгісі </w:t>
      </w:r>
      <w:r w:rsidRPr="002623F4">
        <w:rPr>
          <w:rFonts w:ascii="Times New Roman" w:hAnsi="Times New Roman"/>
          <w:iCs/>
          <w:noProof/>
          <w:sz w:val="28"/>
          <w:szCs w:val="28"/>
          <w:lang w:val="kk-KZ"/>
        </w:rPr>
        <w:t xml:space="preserve">пайда, табыс табу, өзара тиімді нәтижелерге қол жеткізу </w:t>
      </w:r>
      <w:r w:rsidRPr="002623F4">
        <w:rPr>
          <w:rFonts w:ascii="Times New Roman" w:hAnsi="Times New Roman"/>
          <w:noProof/>
          <w:sz w:val="28"/>
          <w:szCs w:val="28"/>
          <w:lang w:val="kk-KZ"/>
        </w:rPr>
        <w:t>болып табылады. Пайда ақша қаражаттары түрінде де, басқадай материалдық және материалдық емес құндылықтар түрінде де болуы мүмкін. Бұл салынған капитал пайыздары, кәсіпкерлік қызметті жүзеге асырудан түскен үлес немесе тұтас пайда болуы да мүмкін. Табыс табу кез келген түрдегі еңбекке қатысуға, оның ішінде өз капиталын да қатыстыруға байланысты болады. Бұл табыстарды пайдалану көлемін және мүмкіндіктерін ешкім де, ештеңе де шектей алмайды, кәсіпкер кәсіпкерлік қызметтен тапқан пайдасының салықтар және басқа да бюджетке төленетін міндетті төлемдерден қалған бөлігін өз бетінше пайдалануға құқылы.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Айтарлықтай маңызға ие (бірақ қолданыстағы заңдарда бекітілмеген) тағы бір белгісі ретінде кәсіпкерлік қызметті жүзеге асырудың </w:t>
      </w:r>
      <w:r w:rsidRPr="002623F4">
        <w:rPr>
          <w:rFonts w:ascii="Times New Roman" w:hAnsi="Times New Roman"/>
          <w:iCs/>
          <w:noProof/>
          <w:sz w:val="28"/>
          <w:szCs w:val="28"/>
          <w:lang w:val="kk-KZ"/>
        </w:rPr>
        <w:t xml:space="preserve">жүйелілігін </w:t>
      </w:r>
      <w:r w:rsidRPr="002623F4">
        <w:rPr>
          <w:rFonts w:ascii="Times New Roman" w:hAnsi="Times New Roman"/>
          <w:noProof/>
          <w:sz w:val="28"/>
          <w:szCs w:val="28"/>
          <w:lang w:val="kk-KZ"/>
        </w:rPr>
        <w:t>атауға болады. Кәсіпкерлік қызметтің жүйелілігі аталған қызмет біржолғы сипатта емес және ұзақ мерзім немесе тіпті шектеусіз уақыт ішінде іске асырыла алады дегенді білдіреді. Ондай кезде кәсіпкерлік қызметтің мазмұнын құрайтын іс жүзіндегі нақты әрекеттер пайда табуға және мүлікті пайдалану, тауарлар сату, жұмыстар орындау немесе қызметтер көрсету болып табылатын түпкілікті кәсіпкерлік нәтижелерге жетуге бағытталуға тиіс.</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iCs/>
          <w:noProof/>
          <w:sz w:val="28"/>
          <w:szCs w:val="28"/>
          <w:lang w:val="kk-KZ"/>
        </w:rPr>
        <w:t xml:space="preserve">Ақыр </w:t>
      </w:r>
      <w:r w:rsidRPr="002623F4">
        <w:rPr>
          <w:rFonts w:ascii="Times New Roman" w:hAnsi="Times New Roman"/>
          <w:noProof/>
          <w:sz w:val="28"/>
          <w:szCs w:val="28"/>
          <w:lang w:val="kk-KZ"/>
        </w:rPr>
        <w:t xml:space="preserve">соңында  кәсіпкерлік қызметтің белгісі деп оның </w:t>
      </w:r>
      <w:r w:rsidRPr="002623F4">
        <w:rPr>
          <w:rFonts w:ascii="Times New Roman" w:hAnsi="Times New Roman"/>
          <w:iCs/>
          <w:noProof/>
          <w:sz w:val="28"/>
          <w:szCs w:val="28"/>
          <w:lang w:val="kk-KZ"/>
        </w:rPr>
        <w:t xml:space="preserve">жария (қарастырылған)  сипатын,  </w:t>
      </w:r>
      <w:r w:rsidRPr="002623F4">
        <w:rPr>
          <w:rFonts w:ascii="Times New Roman" w:hAnsi="Times New Roman"/>
          <w:noProof/>
          <w:sz w:val="28"/>
          <w:szCs w:val="28"/>
          <w:lang w:val="kk-KZ"/>
        </w:rPr>
        <w:t>яғни   кәсіпкерлік   қызмет  субъектісінің мемлекеттік органдарда кәсіпкердің: заңды тұлға немесе заңды тұлға құрмай   азамат-кәсіпкер,  жеке   кәсіпкер   ретінде   тіркелуі нәтижесінде   иеленетін   ресми   мәртебесі   болуын   айтуға   болады. Кәсіпкерлік қызметті мемлекеттік тіркеусіз де атқаруға болғанмен, алайда аталған тұлғалар  солай-ақ кәсіпкер бола алмайды, керісінше, заңсыз кәсіпкерлік,    яғни    тіркеусіз    немесе    арнайы  рұқсатсыз (лицензиясыз) жүзеге  асырылған кәсіпкерлік үшін,  мұндай рұқсат (лицензия)  алу   міндетті   болып   саналатын   немесе   лицензиялау шарттары бұзылған  жағдайда  немесе  қызметтің  тыйым   салынған түрлерімен  айналысу, егер бұл әрекеттер азаматқа, ұйымға немесе мемлекетке  ірі залал келтірсе немесе ірі көлемде табыс табуға немесе акцизді  тауарларды елеулі  көлемде  өндіру,   сақтау  немесе   сатуға байланысты болса, заңсыз әрекет ретінде жауапқа тартылуы мүмкін. (ҚР ҚК-нің 190-бабы).</w:t>
      </w:r>
    </w:p>
    <w:p w:rsidR="00745019" w:rsidRPr="002623F4" w:rsidRDefault="00745019" w:rsidP="00AA399E">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2.</w:t>
      </w:r>
      <w:r w:rsidRPr="002623F4">
        <w:rPr>
          <w:rFonts w:ascii="Times New Roman" w:hAnsi="Times New Roman"/>
          <w:b/>
          <w:noProof/>
          <w:sz w:val="28"/>
          <w:szCs w:val="28"/>
          <w:lang w:val="kk-KZ"/>
        </w:rPr>
        <w:t xml:space="preserve"> </w:t>
      </w:r>
      <w:r w:rsidRPr="002623F4">
        <w:rPr>
          <w:rFonts w:ascii="Times New Roman" w:hAnsi="Times New Roman"/>
          <w:noProof/>
          <w:sz w:val="28"/>
          <w:szCs w:val="28"/>
          <w:lang w:val="kk-KZ"/>
        </w:rPr>
        <w:t xml:space="preserve">Жеке және мемлекеттік кәсіпкерлік Қазақстан Республикасындағы кәсіпкерліктің негізгі формалары болып табылады. ҚР Азамат кодексі меншік түріне қарай жеке және мемлекеттік кәсіпкерлік аражігін ажыратып көрсетеді - жеке кәсіпкерлік жеке меншікке мемлекеттік меншік мемлекеттік кәсіпорынды шаруашылықпен басқару құқына негізделген (ҚР АК 10-бабының 1-тармағы). Мемлекеттік кәсіпкерлік деп мемлекеттің өзінің кәсіпкерлік қызметін емес, </w:t>
      </w:r>
      <w:r w:rsidRPr="002623F4">
        <w:rPr>
          <w:rFonts w:ascii="Times New Roman" w:hAnsi="Times New Roman"/>
          <w:iCs/>
          <w:noProof/>
          <w:sz w:val="28"/>
          <w:szCs w:val="28"/>
          <w:lang w:val="kk-KZ"/>
        </w:rPr>
        <w:t xml:space="preserve">шаруашылық жүргізу құқы бар мемлекеттік кәсіпорындар іске асыратын кәсіпкерлікті </w:t>
      </w:r>
      <w:r w:rsidRPr="002623F4">
        <w:rPr>
          <w:rFonts w:ascii="Times New Roman" w:hAnsi="Times New Roman"/>
          <w:noProof/>
          <w:sz w:val="28"/>
          <w:szCs w:val="28"/>
          <w:lang w:val="kk-KZ"/>
        </w:rPr>
        <w:t>түсіну керек. Мемлекет кәсіпкерлік қызмет субъектісі бола алады және екі қасиетте: кәсіпкерлік қатынаста реттеуші (сатылас қатынастар) және кәсіпкерлік қатынастардың қатысушысы (деңгейлес қатынастар) ретінде әрекет етуі мүмкін. Соңғы  жағдайда дәл сол мемлекеттік кәсіпкерлік туралы сөз болып отыр. Демек, мемлекеттік кәсіпкерліктің негізгі ұйымдық-құқықтық форм мемлекеттік кәсіпорын болып табылады.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Сонымен бірге шаруашылық жүргізу құқы бар кәсіпорындар ғана  құра алатын еншілес кәсіпорындар да кәсіпкерлік қатынастар, қатысушысы бола алады (1995 жылғы маусымның 19-ындағы № 2335 «Мемлекеттік кәсіпорын туралы» ҚР Заңының 46-бабы).</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Ақырында, мемлекеттік меншік түріне байланысты мемлекеттік кәсіпорындарды төмендегідей түрлерге бөлуге болады: 1) республикалық мемлекеттік кәсіпорындар (яғни республика меншігін кәсіпорындар); 2) коммуналдық мемлекеттік кәсіпорындар (коммуналдық меншіктегі кәсіпорындар) («Мемлекеттік кәсіпорындар туралы» Заңның 1-бабы, 2-тармағы).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Сонымен қатар мемлекеттік кәсіпкерліктің ерекше ұйымдық-құқықтық формалары болып ұлттық компаниялар және ұлттық холдингтер әрекет етеді. ҚР Үкіметінің шешімімен құрылған, акцияларының бақылау пакеті мемлекетке немесе ұлттық холдингке тиесілі және заңмен көзделген жағдайларды есепке алмағанда (2003 ж. мамырдың 13-інде шыққан № 415-ІІ «Акционерлік қоғамдар туралы» ҚР Заңының 34-бабы), ұлттық экономиканың құрамдас бөліктерін құрайтын стратегиялық маңызды салаларда қызмет ететін акционерлік қоғамдар ұлттық компания болып саналады. Құрылтайшысы және жалғыз акционері ҚР Үкіметі болып саналатын, ұлттық компаниялар мен басқадай акционерлік қоғамдардың меншік құқымен иеленген акциялар пакеттерін тиімді басқару үшін құрылған акционерлік қоғам ұлттық холдинг болып табылады.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Кәсіпкерлік қатынастардың қатысушылары қатарына ұлттық басқарушы компанияларды және ұлттық даму институттарын жатқызу керек. Ұлттық басқарушы компания болып құрылтайшысы және жалғыз акционері ҚР Үкіметі болып табылатын, негізгі мақсаты ұлттық даму институттары және басқа да заңды тұлғалардың меншік құқымен иеленген акциялар пакеттерін (қатысу үлестерін) тиімді басқару болатын акционерлік қоғам саналады. Ұлттық даму институттары - бұлар қызметінің негізгі мақсаты индустриялық-инновациялық даму және кәсіпкерлік саласында жобаларды жүзеге асыру болып табылатын акционерлік қоғамдардың ұйымдық-құқықтық формасында ҚР Үкіметінің шешімімен құрылған қаржылық, консалтингтік, инновациялық, сервистік ұйымдар.</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Аяқтай келе, кәсіпкерлік қызметті тек коммерциялық заңды тұлғалар ғана емес, сонымен қатар коммерциялық емес ұйымдар (мемлекеттік мекемелер) да жүзеге асыра алатынын атап өткен жөн.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Жеке кәсіпкерлікті екі негізгі түрге - заңды тұлғалардың жеке кәсіпкерлігі (мемлекеттік емес заңды тұлғалардың кәсіпкерлігі) және жеке тұлғалардың заңды тұлға құрмаған кәсіпкерлігі (жеке кәсіпкерлік) деп бөлуге болады.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Жеке кәсіпкерлік түрлеріне </w:t>
      </w:r>
      <w:r w:rsidRPr="002623F4">
        <w:rPr>
          <w:rFonts w:ascii="Times New Roman" w:hAnsi="Times New Roman"/>
          <w:noProof/>
          <w:sz w:val="28"/>
          <w:szCs w:val="28"/>
          <w:lang w:val="kk-KZ"/>
        </w:rPr>
        <w:t>дара және бірлескен кәсіпкерлік жатады. Дара кәсіпкерлікпен меншік құқымен өзіне тән мүлік негізінде, сонымен бірге мүлікті пайдалануға және (немесе) билеуге басқадай құқы бар («Жеке кәсіпкерлік туралы» Заңның 7-бабы, 2-тармағы) бір жеке тұлға айналысады.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Бірлескен кәсіпкерлікпен оларға ортақ меншік құқымен берілген мүлік негізінде және мүлікті ортақ пайдалануға және (немесе) билеуге басқадай құқы бар («Жеке кәсіпкерлік туралы» Заңның 7-бабы, 2-тармағы) жеке тұлғалар тобы айналысады.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Бірлескен к</w:t>
      </w:r>
      <w:r w:rsidRPr="002623F4">
        <w:rPr>
          <w:rFonts w:ascii="Times New Roman" w:hAnsi="Times New Roman"/>
          <w:noProof/>
          <w:sz w:val="28"/>
          <w:szCs w:val="28"/>
          <w:lang w:val="kk-KZ"/>
        </w:rPr>
        <w:t>ә</w:t>
      </w:r>
      <w:r w:rsidRPr="002623F4">
        <w:rPr>
          <w:rFonts w:ascii="Times New Roman" w:hAnsi="Times New Roman"/>
          <w:noProof/>
          <w:sz w:val="28"/>
          <w:szCs w:val="28"/>
        </w:rPr>
        <w:t>сіпкерлік формаларына мыналар жатады: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xml:space="preserve">1)ерлі-зайыптылардың бірлескен ортақ меншігі негізінде жүзеге </w:t>
      </w:r>
      <w:r w:rsidRPr="002623F4">
        <w:rPr>
          <w:rFonts w:ascii="Times New Roman" w:hAnsi="Times New Roman"/>
          <w:noProof/>
          <w:sz w:val="28"/>
          <w:szCs w:val="28"/>
          <w:lang w:val="kk-KZ"/>
        </w:rPr>
        <w:t xml:space="preserve">     </w:t>
      </w:r>
      <w:r w:rsidRPr="002623F4">
        <w:rPr>
          <w:rFonts w:ascii="Times New Roman" w:hAnsi="Times New Roman"/>
          <w:noProof/>
          <w:sz w:val="28"/>
          <w:szCs w:val="28"/>
        </w:rPr>
        <w:t>асырылатын ерлі-зайыптылар к</w:t>
      </w:r>
      <w:r w:rsidRPr="002623F4">
        <w:rPr>
          <w:rFonts w:ascii="Times New Roman" w:hAnsi="Times New Roman"/>
          <w:noProof/>
          <w:sz w:val="28"/>
          <w:szCs w:val="28"/>
          <w:lang w:val="kk-KZ"/>
        </w:rPr>
        <w:t>ә</w:t>
      </w:r>
      <w:r w:rsidRPr="002623F4">
        <w:rPr>
          <w:rFonts w:ascii="Times New Roman" w:hAnsi="Times New Roman"/>
          <w:noProof/>
          <w:sz w:val="28"/>
          <w:szCs w:val="28"/>
        </w:rPr>
        <w:t>сіпкерлігі;</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2)шаруа(фермерлік)қожалығының немесе жекешелендірілге</w:t>
      </w:r>
      <w:r w:rsidRPr="002623F4">
        <w:rPr>
          <w:rFonts w:ascii="Times New Roman" w:hAnsi="Times New Roman"/>
          <w:noProof/>
          <w:sz w:val="28"/>
          <w:szCs w:val="28"/>
          <w:lang w:val="kk-KZ"/>
        </w:rPr>
        <w:t>н</w:t>
      </w:r>
      <w:r w:rsidRPr="002623F4">
        <w:rPr>
          <w:rFonts w:ascii="Times New Roman" w:hAnsi="Times New Roman"/>
          <w:noProof/>
          <w:sz w:val="28"/>
          <w:szCs w:val="28"/>
        </w:rPr>
        <w:t xml:space="preserve"> тұрғын</w:t>
      </w:r>
      <w:r w:rsidRPr="002623F4">
        <w:rPr>
          <w:rFonts w:ascii="Times New Roman" w:hAnsi="Times New Roman"/>
          <w:noProof/>
          <w:sz w:val="28"/>
          <w:szCs w:val="28"/>
          <w:lang w:val="kk-KZ"/>
        </w:rPr>
        <w:t xml:space="preserve"> </w:t>
      </w:r>
      <w:r w:rsidRPr="002623F4">
        <w:rPr>
          <w:rFonts w:ascii="Times New Roman" w:hAnsi="Times New Roman"/>
          <w:noProof/>
          <w:sz w:val="28"/>
          <w:szCs w:val="28"/>
        </w:rPr>
        <w:t>жай негізінде жүргізілетін отбасылық к</w:t>
      </w:r>
      <w:r w:rsidRPr="002623F4">
        <w:rPr>
          <w:rFonts w:ascii="Times New Roman" w:hAnsi="Times New Roman"/>
          <w:noProof/>
          <w:sz w:val="28"/>
          <w:szCs w:val="28"/>
          <w:lang w:val="kk-KZ"/>
        </w:rPr>
        <w:t>ә</w:t>
      </w:r>
      <w:r w:rsidRPr="002623F4">
        <w:rPr>
          <w:rFonts w:ascii="Times New Roman" w:hAnsi="Times New Roman"/>
          <w:noProof/>
          <w:sz w:val="28"/>
          <w:szCs w:val="28"/>
        </w:rPr>
        <w:t>сіпкерлік;</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3) жеке к</w:t>
      </w:r>
      <w:r w:rsidRPr="002623F4">
        <w:rPr>
          <w:rFonts w:ascii="Times New Roman" w:hAnsi="Times New Roman"/>
          <w:noProof/>
          <w:sz w:val="28"/>
          <w:szCs w:val="28"/>
          <w:lang w:val="kk-KZ"/>
        </w:rPr>
        <w:t>ә</w:t>
      </w:r>
      <w:r w:rsidRPr="002623F4">
        <w:rPr>
          <w:rFonts w:ascii="Times New Roman" w:hAnsi="Times New Roman"/>
          <w:noProof/>
          <w:sz w:val="28"/>
          <w:szCs w:val="28"/>
        </w:rPr>
        <w:t>сіпкерлік ортақ үлес меншігі негізінде жүзеге асырылатын жай серіктестік.</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 Жеке кәсіпкерлікті үш түрге саралауға болады: 1) </w:t>
      </w:r>
      <w:r w:rsidRPr="002623F4">
        <w:rPr>
          <w:rFonts w:ascii="Times New Roman" w:hAnsi="Times New Roman"/>
          <w:iCs/>
          <w:noProof/>
          <w:sz w:val="28"/>
          <w:szCs w:val="28"/>
          <w:lang w:val="kk-KZ"/>
        </w:rPr>
        <w:t xml:space="preserve">шағын кәсіпкерлік </w:t>
      </w:r>
      <w:r w:rsidRPr="002623F4">
        <w:rPr>
          <w:rFonts w:ascii="Times New Roman" w:hAnsi="Times New Roman"/>
          <w:noProof/>
          <w:sz w:val="28"/>
          <w:szCs w:val="28"/>
          <w:lang w:val="kk-KZ"/>
        </w:rPr>
        <w:t xml:space="preserve">(шағын бизнес); 2) </w:t>
      </w:r>
      <w:r w:rsidRPr="002623F4">
        <w:rPr>
          <w:rFonts w:ascii="Times New Roman" w:hAnsi="Times New Roman"/>
          <w:iCs/>
          <w:noProof/>
          <w:sz w:val="28"/>
          <w:szCs w:val="28"/>
          <w:lang w:val="kk-KZ"/>
        </w:rPr>
        <w:t xml:space="preserve">орташа кәсіпкерлік </w:t>
      </w:r>
      <w:r w:rsidRPr="002623F4">
        <w:rPr>
          <w:rFonts w:ascii="Times New Roman" w:hAnsi="Times New Roman"/>
          <w:noProof/>
          <w:sz w:val="28"/>
          <w:szCs w:val="28"/>
          <w:lang w:val="kk-KZ"/>
        </w:rPr>
        <w:t xml:space="preserve">(орташа бизнес); 3) </w:t>
      </w:r>
      <w:r w:rsidRPr="002623F4">
        <w:rPr>
          <w:rFonts w:ascii="Times New Roman" w:hAnsi="Times New Roman"/>
          <w:iCs/>
          <w:noProof/>
          <w:sz w:val="28"/>
          <w:szCs w:val="28"/>
          <w:lang w:val="kk-KZ"/>
        </w:rPr>
        <w:t xml:space="preserve">ірі кәсіпкерлік </w:t>
      </w:r>
      <w:r w:rsidRPr="002623F4">
        <w:rPr>
          <w:rFonts w:ascii="Times New Roman" w:hAnsi="Times New Roman"/>
          <w:noProof/>
          <w:sz w:val="28"/>
          <w:szCs w:val="28"/>
          <w:lang w:val="kk-KZ"/>
        </w:rPr>
        <w:t>(ірі бизнес). Бұл - әлемнің барлық дамыған елдерінде қолданылатын жалпы танымал бөлу.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«Жеке кәсіпкерлік туралы» Заңның 6-бабы, 1-тармағына сәйкес, жеке кәсіпкерлік субъектісі болып табылатын заңды тұлға тек азаматтық заңмен кезделген ұйымдық-құқықтық формада құрыла алады, сол себепті коммерциялық ұйымдардың жеке кәсіпкерлігінің ұйымдық - құқықтық формалары  </w:t>
      </w:r>
      <w:r w:rsidRPr="002623F4">
        <w:rPr>
          <w:rFonts w:ascii="Times New Roman" w:hAnsi="Times New Roman"/>
          <w:iCs/>
          <w:noProof/>
          <w:sz w:val="28"/>
          <w:szCs w:val="28"/>
          <w:lang w:val="kk-KZ"/>
        </w:rPr>
        <w:t xml:space="preserve">шаруашылық серіктестік, акционерлік қоғам және өндірістік кооператив </w:t>
      </w:r>
      <w:r w:rsidRPr="002623F4">
        <w:rPr>
          <w:rFonts w:ascii="Times New Roman" w:hAnsi="Times New Roman"/>
          <w:noProof/>
          <w:sz w:val="28"/>
          <w:szCs w:val="28"/>
          <w:lang w:val="kk-KZ"/>
        </w:rPr>
        <w:t>болуы мүмкін (ҚР АК 34-бабы, 2-тармағы). Коммерциялық емес ұйымдарды айтатын болсақ (мекеме, қоғамдық бірлестік, тұтыну кооперативі, қоғамдық қор, діни бірлестік түрінде және заң актілерімен көзделген басқадай формада (ҚР АК 34-бабының 3-тармағы), онда олар кәсіпкерлік қызметпен өздерінің жарғылық мақсаттарына сәйкес қана айналыса алады.</w:t>
      </w:r>
    </w:p>
    <w:p w:rsidR="00745019" w:rsidRPr="002623F4" w:rsidRDefault="00745019" w:rsidP="00AA399E">
      <w:pPr>
        <w:spacing w:after="0" w:line="240" w:lineRule="auto"/>
        <w:jc w:val="both"/>
        <w:rPr>
          <w:rFonts w:ascii="Times New Roman" w:hAnsi="Times New Roman"/>
          <w:sz w:val="28"/>
          <w:szCs w:val="28"/>
          <w:lang w:val="kk-KZ"/>
        </w:rPr>
      </w:pPr>
      <w:r w:rsidRPr="002623F4">
        <w:rPr>
          <w:rFonts w:ascii="Times New Roman" w:hAnsi="Times New Roman"/>
          <w:color w:val="000000"/>
          <w:sz w:val="28"/>
          <w:szCs w:val="28"/>
          <w:lang w:val="kk-KZ"/>
        </w:rPr>
        <w:t>3.</w:t>
      </w:r>
      <w:r w:rsidRPr="002623F4">
        <w:rPr>
          <w:rFonts w:ascii="Times New Roman" w:hAnsi="Times New Roman"/>
          <w:b/>
          <w:color w:val="000000"/>
          <w:sz w:val="28"/>
          <w:szCs w:val="28"/>
          <w:lang w:val="kk-KZ"/>
        </w:rPr>
        <w:t xml:space="preserve"> </w:t>
      </w:r>
      <w:r w:rsidRPr="002623F4">
        <w:rPr>
          <w:rFonts w:ascii="Times New Roman" w:hAnsi="Times New Roman"/>
          <w:noProof/>
          <w:sz w:val="28"/>
          <w:szCs w:val="28"/>
          <w:lang w:val="kk-KZ"/>
        </w:rPr>
        <w:t xml:space="preserve">Егер осы ұғымдарды салыстыратын болсақ, онда төмендегіні айқындауға болады: </w:t>
      </w:r>
      <w:r w:rsidRPr="002623F4">
        <w:rPr>
          <w:rFonts w:ascii="Times New Roman" w:hAnsi="Times New Roman"/>
          <w:iCs/>
          <w:noProof/>
          <w:sz w:val="28"/>
          <w:szCs w:val="28"/>
          <w:lang w:val="kk-KZ"/>
        </w:rPr>
        <w:t xml:space="preserve">кәсіпкерлік қызмет — кәсіпкерлік тәуекелге негізделген және жүйелі түрде пайда (табыс) табуға бағытталған шаруашылық қызмет. </w:t>
      </w:r>
      <w:r w:rsidRPr="002623F4">
        <w:rPr>
          <w:rFonts w:ascii="Times New Roman" w:hAnsi="Times New Roman"/>
          <w:noProof/>
          <w:sz w:val="28"/>
          <w:szCs w:val="28"/>
          <w:lang w:val="kk-KZ"/>
        </w:rPr>
        <w:t xml:space="preserve">Шаруашылық қызмет – кәсіпкерлік қызметке қарағанда кеңірек ұғым, өйткені оны іс жүзіне асыру үшін кәсіпкердің ерекше мәртебесі болғаны талап етілмейді, онымен коммерциялық емес ұйымдар да айналыса алады (егер бұл олардың мақсат-мұраттарына сай келсе және заңға қайшы болмаса). </w:t>
      </w:r>
      <w:r w:rsidRPr="002623F4">
        <w:rPr>
          <w:rFonts w:ascii="Times New Roman" w:hAnsi="Times New Roman"/>
          <w:iCs/>
          <w:noProof/>
          <w:sz w:val="28"/>
          <w:szCs w:val="28"/>
          <w:lang w:val="kk-KZ"/>
        </w:rPr>
        <w:t xml:space="preserve">Экономикалық  қызмет — бұл өте терең ұғым, ол барлық тауар өндірісін қамтиды және адамның қажеттіліктерін өтеуге, оның өмір сүруін қамтамасыз етуге бағытталған. </w:t>
      </w:r>
      <w:r w:rsidRPr="002623F4">
        <w:rPr>
          <w:rFonts w:ascii="Times New Roman" w:hAnsi="Times New Roman"/>
          <w:noProof/>
          <w:sz w:val="28"/>
          <w:szCs w:val="28"/>
          <w:lang w:val="kk-KZ"/>
        </w:rPr>
        <w:t xml:space="preserve">Экономикалық қызмет экономика саласында заң жолымен іс-әрекет жасауға қабілетті кез келген тұлға, заңды тұлға мәртебесі жоқ кейбір ұжымдық құрылымдар, көпшілік құрылымдар, сонымен қатар, тұтастай алғанда, қоғам мүшелері алынатын экономикалық табыс есебінен материалдық және рухани (материалдық емес) игіліктер  жасау,  жеке  адамның  әртүрлі  мұқтаждықтарын  қанағаттандыру мақсатында айналыса алатын жалпы пайдалы (әлеуметтік) қызмет түрі болып </w:t>
      </w:r>
      <w:r w:rsidRPr="002623F4">
        <w:rPr>
          <w:rFonts w:ascii="Times New Roman" w:hAnsi="Times New Roman"/>
          <w:iCs/>
          <w:noProof/>
          <w:sz w:val="28"/>
          <w:szCs w:val="28"/>
          <w:lang w:val="kk-KZ"/>
        </w:rPr>
        <w:t xml:space="preserve"> </w:t>
      </w:r>
      <w:r w:rsidRPr="002623F4">
        <w:rPr>
          <w:rFonts w:ascii="Times New Roman" w:hAnsi="Times New Roman"/>
          <w:noProof/>
          <w:sz w:val="28"/>
          <w:szCs w:val="28"/>
          <w:lang w:val="kk-KZ"/>
        </w:rPr>
        <w:t>табылады.</w:t>
      </w:r>
    </w:p>
    <w:p w:rsidR="00745019" w:rsidRPr="002623F4" w:rsidRDefault="00745019" w:rsidP="00AA399E">
      <w:pPr>
        <w:spacing w:after="0" w:line="240" w:lineRule="auto"/>
        <w:jc w:val="both"/>
        <w:rPr>
          <w:rFonts w:ascii="Times New Roman" w:hAnsi="Times New Roman"/>
          <w:sz w:val="28"/>
          <w:szCs w:val="28"/>
          <w:lang w:val="kk-KZ"/>
        </w:rPr>
      </w:pPr>
      <w:r w:rsidRPr="002623F4">
        <w:rPr>
          <w:rFonts w:ascii="Times New Roman" w:hAnsi="Times New Roman"/>
          <w:color w:val="000000"/>
          <w:sz w:val="28"/>
          <w:szCs w:val="28"/>
          <w:lang w:val="kk-KZ"/>
        </w:rPr>
        <w:t>4.</w:t>
      </w:r>
      <w:r w:rsidRPr="002623F4">
        <w:rPr>
          <w:rFonts w:ascii="Times New Roman" w:hAnsi="Times New Roman"/>
          <w:iCs/>
          <w:noProof/>
          <w:sz w:val="28"/>
          <w:szCs w:val="28"/>
          <w:lang w:val="kk-KZ"/>
        </w:rPr>
        <w:t xml:space="preserve"> Кәсіпкерлік қызметтің бастамашылығы мен дербестігі: </w:t>
      </w:r>
      <w:r w:rsidRPr="002623F4">
        <w:rPr>
          <w:rFonts w:ascii="Times New Roman" w:hAnsi="Times New Roman"/>
          <w:noProof/>
          <w:sz w:val="28"/>
          <w:szCs w:val="28"/>
          <w:lang w:val="kk-KZ"/>
        </w:rPr>
        <w:t>кәсіпкердің жұмыс бағыттары мен әдістерін таңдау еркіндігі, шешімдерді тәуелсіз қабылдауы, әлдекімдердің жеке істерге жазықсыз араласуына жат бермеуі,    құқықтарын    кедергісіз    жүзеге    асыруы,    олардың сақталуын, сот арқылы қорғалуын қамтамасыз етуі дегенді білдіреді. Кәсіпкер кез келген заңға қайшы келмейтін келісім талаптарын өз қалауы бойынша айқындап алуға, өзінің құқылары мен міндеттерінің ауқымын белгілеуге құқылы. Оған қоса, кәсіпкердің бастамашылығы мен дербестігі   оның   жекелей   тәуекелінде   және   ҚР   Азаматтық кодексіне сәйкес жоғары деп танылатын (себебі, кәсіпкердің кінәсіна байланыссыз орын алады) жеке мүліктік жауапкершілігінде көрініс табады. Кәсіпкерді жауапкершіліктен босататын жалғыз негіз жеңе алмайтын төтенше күш (форс-мажор) жағдайлары болып табылады. Ақыр соңында, кәсіпкердің қызметі заңмен (бірақ мемлекеттің дара құзырына жатқызылған мәселелер (конституциялық құрылыс негіздерін, басқа адамдардың адамгершілігін, денсаулығын, құқықтарын және заңды   мүдделерін   қорғау,   елдің   қорғанысын   және   мемлекеттік қауіпсіздігін қамтамасыз ету бойынша ғана) шектелуі мүмкін.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Меншіктің болуы </w:t>
      </w:r>
      <w:r w:rsidRPr="002623F4">
        <w:rPr>
          <w:rFonts w:ascii="Times New Roman" w:hAnsi="Times New Roman"/>
          <w:noProof/>
          <w:sz w:val="28"/>
          <w:szCs w:val="28"/>
          <w:lang w:val="kk-KZ"/>
        </w:rPr>
        <w:t>кәсіпкердің өз қызметін жүзеге асыруының негізі болып табылады. ҚР Конституциясының 26-бабының 4-тармағына сәйкес, кез келген адам өзінің мүлкін кез келген заңды кәсіпкерлік қызмет үшін пайдалануға құқылы. Сонымен бірге белгілі бір мүлікті иелену кәсіпкерлік қызметпен айналысуға мүмкіндік береді, яғни кәсіпкерлік қызметті жүзеге асыруға қажетті шарт болып табылады. ҚР Азаматтық кодексі айқын бекіткендей, меншік құқымен шаруашылық жүргізу немесе тікелей басқару үшін оқшау мүлкі бар ұйым заңды тұлға деп танылады (33-баптың 1-тармағы), сондықтан оқшау мүліктің болмауы қандай да бір ұйымның заңды тұлға, тиісінше кәсіпкерлік қызмет субъектісі деп танылмауына себеп болады.</w:t>
      </w:r>
    </w:p>
    <w:p w:rsidR="00745019" w:rsidRDefault="00745019" w:rsidP="00A847E3">
      <w:pPr>
        <w:spacing w:after="0" w:line="240" w:lineRule="auto"/>
        <w:ind w:firstLine="426"/>
        <w:rPr>
          <w:rFonts w:ascii="Times New Roman" w:hAnsi="Times New Roman"/>
          <w:b/>
          <w:sz w:val="28"/>
          <w:szCs w:val="28"/>
          <w:lang w:val="kk-KZ"/>
        </w:rPr>
      </w:pPr>
    </w:p>
    <w:p w:rsidR="00745019" w:rsidRDefault="00745019" w:rsidP="00366B6C">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77AFB">
        <w:rPr>
          <w:rFonts w:ascii="Times New Roman" w:hAnsi="Times New Roman"/>
          <w:b/>
          <w:sz w:val="28"/>
          <w:szCs w:val="28"/>
          <w:lang w:val="kk-KZ"/>
        </w:rPr>
        <w:t>Тақырып бойынша бақылау сұрақтары:</w:t>
      </w:r>
    </w:p>
    <w:p w:rsidR="00745019" w:rsidRPr="009F6047" w:rsidRDefault="00745019" w:rsidP="002F22F9">
      <w:pPr>
        <w:pStyle w:val="BodyText2"/>
        <w:spacing w:after="0" w:line="240" w:lineRule="auto"/>
        <w:rPr>
          <w:noProof/>
          <w:sz w:val="28"/>
          <w:szCs w:val="28"/>
          <w:lang w:val="kk-KZ"/>
        </w:rPr>
      </w:pPr>
      <w:r w:rsidRPr="009F6047">
        <w:rPr>
          <w:noProof/>
          <w:sz w:val="28"/>
          <w:szCs w:val="28"/>
          <w:lang w:val="kk-KZ"/>
        </w:rPr>
        <w:t xml:space="preserve">1. Дербестік - мүліктік окшаулық, жауапкершілік, өз атынан кәсіпкерлік қызметті жүзеге асыру. </w:t>
      </w:r>
    </w:p>
    <w:p w:rsidR="00745019" w:rsidRPr="009F6047" w:rsidRDefault="00745019" w:rsidP="002F22F9">
      <w:pPr>
        <w:pStyle w:val="BodyText2"/>
        <w:spacing w:after="0" w:line="240" w:lineRule="auto"/>
        <w:rPr>
          <w:noProof/>
          <w:sz w:val="28"/>
          <w:szCs w:val="28"/>
          <w:lang w:val="kk-KZ"/>
        </w:rPr>
      </w:pPr>
      <w:r w:rsidRPr="009F6047">
        <w:rPr>
          <w:noProof/>
          <w:sz w:val="28"/>
          <w:szCs w:val="28"/>
          <w:lang w:val="kk-KZ"/>
        </w:rPr>
        <w:t xml:space="preserve">2. Кәсіпкерлік тәуекел. </w:t>
      </w:r>
    </w:p>
    <w:p w:rsidR="00745019" w:rsidRPr="009F6047" w:rsidRDefault="00745019" w:rsidP="002F22F9">
      <w:pPr>
        <w:pStyle w:val="BodyText2"/>
        <w:spacing w:after="0" w:line="240" w:lineRule="auto"/>
        <w:rPr>
          <w:noProof/>
          <w:sz w:val="28"/>
          <w:szCs w:val="28"/>
          <w:lang w:val="kk-KZ"/>
        </w:rPr>
      </w:pPr>
      <w:r w:rsidRPr="009F6047">
        <w:rPr>
          <w:noProof/>
          <w:sz w:val="28"/>
          <w:szCs w:val="28"/>
          <w:lang w:val="kk-KZ"/>
        </w:rPr>
        <w:t xml:space="preserve">3. Тәуекел түсінігі, оның түрлері, құрамдас бөліктері. </w:t>
      </w:r>
    </w:p>
    <w:p w:rsidR="00745019" w:rsidRDefault="00745019" w:rsidP="00366B6C">
      <w:pPr>
        <w:spacing w:after="0" w:line="240" w:lineRule="auto"/>
        <w:rPr>
          <w:rFonts w:ascii="Times New Roman" w:hAnsi="Times New Roman"/>
          <w:b/>
          <w:sz w:val="28"/>
          <w:szCs w:val="28"/>
          <w:lang w:val="kk-KZ"/>
        </w:rPr>
      </w:pPr>
    </w:p>
    <w:p w:rsidR="00745019" w:rsidRPr="00B27B91" w:rsidRDefault="00745019" w:rsidP="00366B6C">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366B6C">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366B6C">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366B6C">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366B6C">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366B6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 xml:space="preserve">94ж.24  желтоқсан. </w:t>
      </w:r>
    </w:p>
    <w:p w:rsidR="00745019" w:rsidRPr="007F65C5" w:rsidRDefault="00745019" w:rsidP="00366B6C">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Default="00745019" w:rsidP="002F22F9">
      <w:pPr>
        <w:pStyle w:val="BodyText2"/>
        <w:spacing w:after="0" w:line="240" w:lineRule="auto"/>
        <w:rPr>
          <w:b/>
          <w:sz w:val="28"/>
          <w:szCs w:val="28"/>
          <w:lang w:val="kk-KZ"/>
        </w:rPr>
      </w:pPr>
    </w:p>
    <w:p w:rsidR="00745019" w:rsidRPr="002623F4" w:rsidRDefault="00745019" w:rsidP="002F22F9">
      <w:pPr>
        <w:pStyle w:val="BodyText2"/>
        <w:spacing w:after="0" w:line="240" w:lineRule="auto"/>
        <w:rPr>
          <w:b/>
          <w:sz w:val="28"/>
          <w:szCs w:val="28"/>
          <w:lang w:val="kk-KZ"/>
        </w:rPr>
      </w:pP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3-тақырып.</w:t>
      </w:r>
      <w:r w:rsidRPr="002623F4">
        <w:rPr>
          <w:b/>
          <w:sz w:val="28"/>
          <w:szCs w:val="28"/>
          <w:lang w:val="kk-KZ" w:eastAsia="ko-KR"/>
        </w:rPr>
        <w:t xml:space="preserve"> </w:t>
      </w:r>
      <w:r w:rsidRPr="002623F4">
        <w:rPr>
          <w:b/>
          <w:sz w:val="28"/>
          <w:szCs w:val="28"/>
          <w:lang w:val="kk-KZ"/>
        </w:rPr>
        <w:t>К</w:t>
      </w:r>
      <w:r w:rsidRPr="002623F4">
        <w:rPr>
          <w:b/>
          <w:noProof/>
          <w:sz w:val="28"/>
          <w:szCs w:val="28"/>
          <w:lang w:val="kk-KZ"/>
        </w:rPr>
        <w:t>әсіпкердің құқықтық мәртебесі</w:t>
      </w:r>
    </w:p>
    <w:p w:rsidR="00745019" w:rsidRPr="002623F4" w:rsidRDefault="00745019" w:rsidP="002F22F9">
      <w:pPr>
        <w:pStyle w:val="BodyTextIndent"/>
        <w:spacing w:after="0"/>
        <w:ind w:left="0" w:firstLine="720"/>
        <w:rPr>
          <w:noProof/>
          <w:sz w:val="28"/>
          <w:szCs w:val="28"/>
          <w:lang w:val="kk-KZ"/>
        </w:rPr>
      </w:pPr>
    </w:p>
    <w:p w:rsidR="00745019" w:rsidRPr="002623F4" w:rsidRDefault="00745019" w:rsidP="00E12C56">
      <w:pPr>
        <w:pStyle w:val="BodyTextIndent"/>
        <w:spacing w:after="0"/>
        <w:ind w:left="0"/>
        <w:rPr>
          <w:noProof/>
          <w:sz w:val="28"/>
          <w:szCs w:val="28"/>
          <w:lang w:val="kk-KZ"/>
        </w:rPr>
      </w:pPr>
      <w:r>
        <w:rPr>
          <w:noProof/>
          <w:sz w:val="28"/>
          <w:szCs w:val="28"/>
          <w:lang w:val="kk-KZ"/>
        </w:rPr>
        <w:t>1</w:t>
      </w:r>
      <w:r w:rsidRPr="002623F4">
        <w:rPr>
          <w:noProof/>
          <w:sz w:val="28"/>
          <w:szCs w:val="28"/>
          <w:lang w:val="kk-KZ"/>
        </w:rPr>
        <w:t>.  «Кәсіпкер» ұғымы</w:t>
      </w:r>
      <w:r>
        <w:rPr>
          <w:noProof/>
          <w:sz w:val="28"/>
          <w:szCs w:val="28"/>
          <w:lang w:val="kk-KZ"/>
        </w:rPr>
        <w:t>.</w:t>
      </w:r>
    </w:p>
    <w:p w:rsidR="00745019" w:rsidRPr="002623F4" w:rsidRDefault="00745019" w:rsidP="00E12C56">
      <w:pPr>
        <w:pStyle w:val="BodyTextIndent"/>
        <w:spacing w:after="0"/>
        <w:ind w:left="0"/>
        <w:rPr>
          <w:noProof/>
          <w:sz w:val="28"/>
          <w:szCs w:val="28"/>
          <w:lang w:val="kk-KZ"/>
        </w:rPr>
      </w:pPr>
      <w:r w:rsidRPr="002623F4">
        <w:rPr>
          <w:noProof/>
          <w:sz w:val="28"/>
          <w:szCs w:val="28"/>
          <w:lang w:val="kk-KZ"/>
        </w:rPr>
        <w:t>2.  Кәсіпкердің құқықтық мәртебесінің анықталуы</w:t>
      </w:r>
      <w:r>
        <w:rPr>
          <w:noProof/>
          <w:sz w:val="28"/>
          <w:szCs w:val="28"/>
          <w:lang w:val="kk-KZ"/>
        </w:rPr>
        <w:t>.</w:t>
      </w:r>
      <w:r w:rsidRPr="002623F4">
        <w:rPr>
          <w:noProof/>
          <w:sz w:val="28"/>
          <w:szCs w:val="28"/>
          <w:lang w:val="kk-KZ"/>
        </w:rPr>
        <w:t xml:space="preserve"> </w:t>
      </w:r>
    </w:p>
    <w:p w:rsidR="00745019" w:rsidRPr="002623F4" w:rsidRDefault="00745019" w:rsidP="00E12C56">
      <w:pPr>
        <w:pStyle w:val="BodyTextIndent"/>
        <w:spacing w:after="0"/>
        <w:ind w:left="0"/>
        <w:rPr>
          <w:noProof/>
          <w:sz w:val="28"/>
          <w:szCs w:val="28"/>
          <w:lang w:val="kk-KZ"/>
        </w:rPr>
      </w:pPr>
      <w:r w:rsidRPr="002623F4">
        <w:rPr>
          <w:noProof/>
          <w:sz w:val="28"/>
          <w:szCs w:val="28"/>
          <w:lang w:val="kk-KZ"/>
        </w:rPr>
        <w:t>3. Мәртебенің құқық субъектісі ұғымымен катынасы</w:t>
      </w:r>
      <w:r>
        <w:rPr>
          <w:noProof/>
          <w:sz w:val="28"/>
          <w:szCs w:val="28"/>
          <w:lang w:val="kk-KZ"/>
        </w:rPr>
        <w:t>.</w:t>
      </w:r>
      <w:r w:rsidRPr="002623F4">
        <w:rPr>
          <w:noProof/>
          <w:sz w:val="28"/>
          <w:szCs w:val="28"/>
          <w:lang w:val="kk-KZ"/>
        </w:rPr>
        <w:t xml:space="preserve"> </w:t>
      </w:r>
    </w:p>
    <w:p w:rsidR="00745019" w:rsidRPr="002623F4" w:rsidRDefault="00745019" w:rsidP="00E12C56">
      <w:pPr>
        <w:pStyle w:val="BodyTextIndent"/>
        <w:spacing w:after="0"/>
        <w:ind w:left="0"/>
        <w:rPr>
          <w:noProof/>
          <w:spacing w:val="-1"/>
          <w:sz w:val="28"/>
          <w:szCs w:val="28"/>
          <w:lang w:val="kk-KZ"/>
        </w:rPr>
      </w:pPr>
      <w:r w:rsidRPr="002623F4">
        <w:rPr>
          <w:noProof/>
          <w:sz w:val="28"/>
          <w:szCs w:val="28"/>
          <w:lang w:val="kk-KZ"/>
        </w:rPr>
        <w:t>4. Азаматтық құқық</w:t>
      </w:r>
      <w:r>
        <w:rPr>
          <w:noProof/>
          <w:sz w:val="28"/>
          <w:szCs w:val="28"/>
          <w:lang w:val="kk-KZ"/>
        </w:rPr>
        <w:t>тың</w:t>
      </w:r>
      <w:r w:rsidRPr="002623F4">
        <w:rPr>
          <w:noProof/>
          <w:sz w:val="28"/>
          <w:szCs w:val="28"/>
          <w:lang w:val="kk-KZ"/>
        </w:rPr>
        <w:t xml:space="preserve"> </w:t>
      </w:r>
      <w:r w:rsidRPr="002623F4">
        <w:rPr>
          <w:noProof/>
          <w:spacing w:val="-1"/>
          <w:sz w:val="28"/>
          <w:szCs w:val="28"/>
          <w:lang w:val="kk-KZ"/>
        </w:rPr>
        <w:t>түрлі субъектілері үшін кәсіпкер мәртебесіне ие болудың   құқықтық    реттелуі</w:t>
      </w:r>
      <w:r>
        <w:rPr>
          <w:noProof/>
          <w:spacing w:val="-1"/>
          <w:sz w:val="28"/>
          <w:szCs w:val="28"/>
          <w:lang w:val="kk-KZ"/>
        </w:rPr>
        <w:t>.</w:t>
      </w:r>
    </w:p>
    <w:p w:rsidR="00745019" w:rsidRPr="002623F4" w:rsidRDefault="00745019" w:rsidP="002F22F9">
      <w:pPr>
        <w:spacing w:after="0" w:line="240" w:lineRule="auto"/>
        <w:ind w:firstLine="720"/>
        <w:rPr>
          <w:rFonts w:ascii="Times New Roman" w:hAnsi="Times New Roman"/>
          <w:b/>
          <w:sz w:val="28"/>
          <w:szCs w:val="28"/>
          <w:lang w:val="kk-KZ"/>
        </w:rPr>
      </w:pPr>
      <w:r w:rsidRPr="002623F4">
        <w:rPr>
          <w:rFonts w:ascii="Times New Roman" w:hAnsi="Times New Roman"/>
          <w:sz w:val="28"/>
          <w:szCs w:val="28"/>
          <w:lang w:val="kk-KZ"/>
        </w:rPr>
        <w:t xml:space="preserve"> </w:t>
      </w:r>
    </w:p>
    <w:p w:rsidR="00745019" w:rsidRPr="002623F4" w:rsidRDefault="00745019" w:rsidP="006D4206">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1. Кәсіпкерлік (шаруашылық) құқықтың қазіргі заманғы тұжырымдамасы, дамыған социализм жағдайында болғандай, бүтін және біртұтас болып табылмайды. Бұрынғы КСРО-ның ыдырауы және тәуелсіз және егеменді мемлекеттердің құрылуы қоғамдық және экономикалық өмірде түбегейлі өзгерістер тууына жеткізді, сол себепті жабық тұрпатты экономикадан нарықтық экономикаға көшу және құқықтық мемлекет орнатуға бағытталған демократиялық түрлену орын алды.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Осының барлығы құқық жүйесіне және оны құрайтын құрылымдық элементтерге (құқық салалары, құқықтың қосымша салалары және құқықтық институттар) ықпал етті. Құқықтың кейбір салалары (колхоздар мен совхоздар, социалистік мемлекет және құқық теориясы) жойылып кетті, құқықтың басқа іргелі салалары (азаматтық, әкімшілік, қылмыстық) мүлдем өзгерді, ал құқықтың үшінші кешенді салалары (инвестициялық, кәсіпкерлік, банк және басқалары) пайда болып, дами бастады.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Кәсіпкерлік (шаруашылық) құқыққа қатысты оның мәні және құқықтық табиғатын түсіну үшін, негізгі үш көзқарасты бөліп айтуға болады: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Сонымен, </w:t>
      </w:r>
      <w:r w:rsidRPr="002623F4">
        <w:rPr>
          <w:rFonts w:ascii="Times New Roman" w:hAnsi="Times New Roman"/>
          <w:iCs/>
          <w:noProof/>
          <w:sz w:val="28"/>
          <w:szCs w:val="28"/>
          <w:lang w:val="kk-KZ"/>
        </w:rPr>
        <w:t xml:space="preserve">бірінші көзқарасқа сәйкес, </w:t>
      </w:r>
      <w:r w:rsidRPr="002623F4">
        <w:rPr>
          <w:rFonts w:ascii="Times New Roman" w:hAnsi="Times New Roman"/>
          <w:noProof/>
          <w:sz w:val="28"/>
          <w:szCs w:val="28"/>
          <w:lang w:val="kk-KZ"/>
        </w:rPr>
        <w:t>кәсіпкерлік (шаруашылық) құқық құқықтың дербес саласы болып табылады. Дегенмен, әрине, оның жақтастары кәсіпкерлік (шаруашылық) құқық такырыбының мазмұны мен әдістерінің айтарлықтай өзгергенін түсінеді. Сөйтіп, В.С.Мартемьяновтің пікірі бойынша кәсіпкерлік (шаруашылық) құқық саласына тауарларды, жұмыстарды және қызметтерді өндіру үшін азаматтардың меншігін сату барысында пайда болған қатынастар кешті, сонымен қатар субъектілердің - шаруашылық қатынастарына қатысушылардың (бұлар жеке тұлғалар - кәсіпкерлер де, ал заңды тұлғалар - кәсіпорындар, ұйымдар, заңды тұлғалар бірлестіктері, сонымен бірге өз органдары атынан мемлекет те болып табылады, яғни нарық мүдделері мен қажеттіліктері бойынша жеке пайда табу мақсатын көздеп, кәсіби шеберлікпен әрекет ететін субъектілер) саны өскен.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 Кәсіпкерлік (шаруашылық) құкықты зерттеудегі </w:t>
      </w:r>
      <w:r w:rsidRPr="002623F4">
        <w:rPr>
          <w:rFonts w:ascii="Times New Roman" w:hAnsi="Times New Roman"/>
          <w:iCs/>
          <w:noProof/>
          <w:sz w:val="28"/>
          <w:szCs w:val="28"/>
          <w:lang w:val="kk-KZ"/>
        </w:rPr>
        <w:t xml:space="preserve">екінші бағыт </w:t>
      </w:r>
      <w:r w:rsidRPr="002623F4">
        <w:rPr>
          <w:rFonts w:ascii="Times New Roman" w:hAnsi="Times New Roman"/>
          <w:noProof/>
          <w:sz w:val="28"/>
          <w:szCs w:val="28"/>
          <w:lang w:val="kk-KZ"/>
        </w:rPr>
        <w:t>кәсіпкерлік    (шаруашылық)    заңының    белгілі    тұтастығын    тануға негізделген. Осыған байланысты Ю.Г.Басин кәсіпкерлік (шаруашылық) құқық азаматтық құқықтың қосьшша саласы, ал кәсіпкерлік (шаруашылық) заң заңның кешенді саласы ретінде әрекет етеді дегенді айтады.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Үшінші бағыттың </w:t>
      </w:r>
      <w:r w:rsidRPr="002623F4">
        <w:rPr>
          <w:rFonts w:ascii="Times New Roman" w:hAnsi="Times New Roman"/>
          <w:noProof/>
          <w:sz w:val="28"/>
          <w:szCs w:val="28"/>
          <w:lang w:val="kk-KZ"/>
        </w:rPr>
        <w:t>өкілдері (мысалы, Н.Ю.Круглова, П.Г.Лахно, С.П.Мороз) кәсіпкерлік құқық - бұл жеке-құқықтық және әртүрлі салаларға жататын (азаматтық құқық, әкімшілік құқық, халықаралық құқық, қаржы құқығы және т.б.) көпшілік-құқықтық нормаларды біріктіретін құқықтың кешенді саласы дегенді мақұлдайды.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М.К.Сүлейменов кәсіпкерлік құқықты екіжақты түсіну керек деген пікір айтады: тар мағынасында кәсіпкерлік құқық — азаматтық құқықтың бір бөлшегі; сол бір мезгілде кәсіпкерлік құқықты кең мағынасында құқықтың әртүрлі салалары (азаматтық, әкімшіліқ, қаржы, кеден, еңбек және басқалары) нормаларын біріктіретін жан-жақты білім деп түсінуге болады.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Тұтастай алғанда, соңғы тұжырымдамамен келісуге болады, бірақ кәсіпкерлік құқықтың жан-жақтылығы туралы идея кәсіпкерлік құқықты азаматтық құқықтың қосымша саласы ретінде таныған жағдайда көңілге қонады, ал азаматтык құқық саласына мүлдем кіре алмайтын кәсіпкерлік қызметті мемлекеттік реттеу қатынастары реттеуден тыс қалып қояды. Тіпті егер, Е.А.Сухановтың ұсынысы бойынша, азаматтық құқықты көлемі бойынша құқықтың ең үлкен саласы деп қарастырған жағдайда, оның құрамына қосымша сала құқымен оның барлық элементтері кіреді: жалпы бөлім (азаматтық құқық тұлғаларына, нысандарына, мәмілелеріне, өкілеттігіне, талаптың ескіру мерзімдеріне қатысты ережелер); заттық құқық; міндеттілік құқығы; айрықша құқықтар (зияткерлік және өнеркәсіптік меншік); мұрагерлік құқық; отбасылық құқық; сауда (коммерциялық) құқығы; халықаралық жеке құқық. Демек, ұсынылып отырған нұсқада жеке құқық азаматтық құқыққа парапар және қағида бойынша салалар жүйесі емес, әлдебір «суперсала» болып шығады.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Сөйтіп, кәсіпкерлік құқық - құқықтың әртүрлі салалары нормаларын біріктіретін жан-жақты саласы. Құқықтың жан-жақты саласы — бұл, жекелеген ғалымдардың пайымдауынша, жартылай сала емес, бұл — құқықтың негізгі (белгілі бір қалыпқа келтіретін) саласынан ерекшеленетін сала, алайда ол құқықтық институттан және құқықтың қосымша саласынан айтарлықтай дәрежеде өзгеше. Құқықтың жан-жақты саласы, бәрінен бұрын, өзіне тән салалық әдісі жоқ, бірақ арнайы, дегенімен көрнекті заңдық режим орын алатын құқықтық реттеудің біртұтас тақырыбы болып табылады.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Батыстық құқықтануда кұқық жүйесіндегі кәсіпкерлік құқықтың алатын орны туралы мәселені шешудің екі негізгі бағыты қалыптасқан.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Бірінші бағытқа </w:t>
      </w:r>
      <w:r w:rsidRPr="002623F4">
        <w:rPr>
          <w:rFonts w:ascii="Times New Roman" w:hAnsi="Times New Roman"/>
          <w:noProof/>
          <w:sz w:val="28"/>
          <w:szCs w:val="28"/>
          <w:lang w:val="kk-KZ"/>
        </w:rPr>
        <w:t>сәйкес (А.Жакомэн, Г.Шранц), шаруашылық құқығы құқық саласы немесе заң саласы емес, себебі ол экономикалық қатынастарды реттейтін құқық нормаларын әзірлейтін немесе қолданатын жаңа тәсіл болып табылады.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Шаруашылық құқығының </w:t>
      </w:r>
      <w:r w:rsidRPr="002623F4">
        <w:rPr>
          <w:rFonts w:ascii="Times New Roman" w:hAnsi="Times New Roman"/>
          <w:iCs/>
          <w:noProof/>
          <w:sz w:val="28"/>
          <w:szCs w:val="28"/>
          <w:lang w:val="kk-KZ"/>
        </w:rPr>
        <w:t xml:space="preserve">екінші бағыты </w:t>
      </w:r>
      <w:r w:rsidRPr="002623F4">
        <w:rPr>
          <w:rFonts w:ascii="Times New Roman" w:hAnsi="Times New Roman"/>
          <w:noProof/>
          <w:sz w:val="28"/>
          <w:szCs w:val="28"/>
          <w:lang w:val="kk-KZ"/>
        </w:rPr>
        <w:t>оны құқықтың дербес саласы деп танудан көрінеді. Сонымен бірге бұл тұжырымның аясында ғалымдардың пікірлері бөлінді де, шаруашылық құқығын тар және кең мағыналарында түсінуді жақтайтындар пайда болды.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sz w:val="28"/>
          <w:szCs w:val="28"/>
          <w:lang w:val="kk-KZ"/>
        </w:rPr>
        <w:t xml:space="preserve"> Tap </w:t>
      </w:r>
      <w:r w:rsidRPr="002623F4">
        <w:rPr>
          <w:rFonts w:ascii="Times New Roman" w:hAnsi="Times New Roman"/>
          <w:iCs/>
          <w:noProof/>
          <w:sz w:val="28"/>
          <w:szCs w:val="28"/>
          <w:lang w:val="kk-KZ"/>
        </w:rPr>
        <w:t xml:space="preserve">түсінікті </w:t>
      </w:r>
      <w:r w:rsidRPr="002623F4">
        <w:rPr>
          <w:rFonts w:ascii="Times New Roman" w:hAnsi="Times New Roman"/>
          <w:noProof/>
          <w:sz w:val="28"/>
          <w:szCs w:val="28"/>
          <w:lang w:val="kk-KZ"/>
        </w:rPr>
        <w:t>жақтаушылар шаруашылық құқыққа қатынастарды экономиканың мемлекеттік реттелуі бойынша реттейтін нормаларды енгізеді (оның ішінде ұлттандыруды, баға белгілеуді реттеу, салықтық, кедендік және валюталық реттеу және т.с.с). Демек, шаруашылық құқығы жария (көпшілік) құқық салаларына жатады. Мұндай көзқарас континенталдық құқық елдерінің бірқатар елдерінде (Германия және Нидерланды) басым болып отыр.</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Континенталдық құқықтың басқа елдерінде (мысалы, Франция және Бельгия) шаруашылық және сауда құқықтарының тепе-теңдігі және біртұтастығы туралы ұстаным қалыптасқан.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Шаруашылық құқығының </w:t>
      </w:r>
      <w:r w:rsidRPr="002623F4">
        <w:rPr>
          <w:rFonts w:ascii="Times New Roman" w:hAnsi="Times New Roman"/>
          <w:iCs/>
          <w:noProof/>
          <w:sz w:val="28"/>
          <w:szCs w:val="28"/>
          <w:lang w:val="kk-KZ"/>
        </w:rPr>
        <w:t xml:space="preserve">кең түсінігі </w:t>
      </w:r>
      <w:r w:rsidRPr="002623F4">
        <w:rPr>
          <w:rFonts w:ascii="Times New Roman" w:hAnsi="Times New Roman"/>
          <w:noProof/>
          <w:sz w:val="28"/>
          <w:szCs w:val="28"/>
          <w:lang w:val="kk-KZ"/>
        </w:rPr>
        <w:t>жан-жақты, яғни кәсіпкерлік құқықтың көпшілік-құқықтық және жеке-құқықтық табиғатын тануға саяды.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Алғаш рет бұл идеяны экономикалық қызметтің еркіндігі ұстанымына негізделген жеке шаруашылықты қоғамдық шаруашылыққа қарсы қойған неміс заңгері Гольдшмидт айтқан және негіздеген еді. Шаруашылық құқығы ұғымындағы одан да кеңірек түсінік шаруашылық және экономикалық құқықтарды теңестіруден көрінеді. Оның жақтастары (Ж.Амель және Ж.Лагард) экономикалық құқық шаруашылық қатынастарды реттеуге бағытталған деп санайды.</w:t>
      </w:r>
    </w:p>
    <w:p w:rsidR="00745019" w:rsidRPr="002623F4" w:rsidRDefault="00745019" w:rsidP="002F22F9">
      <w:pPr>
        <w:spacing w:after="0" w:line="240" w:lineRule="auto"/>
        <w:ind w:firstLine="360"/>
        <w:jc w:val="both"/>
        <w:rPr>
          <w:rFonts w:ascii="Times New Roman" w:hAnsi="Times New Roman"/>
          <w:iCs/>
          <w:noProof/>
          <w:sz w:val="28"/>
          <w:szCs w:val="28"/>
          <w:lang w:val="kk-KZ"/>
        </w:rPr>
      </w:pPr>
      <w:r w:rsidRPr="002623F4">
        <w:rPr>
          <w:rFonts w:ascii="Times New Roman" w:hAnsi="Times New Roman"/>
          <w:noProof/>
          <w:sz w:val="28"/>
          <w:szCs w:val="28"/>
          <w:lang w:val="kk-KZ"/>
        </w:rPr>
        <w:t xml:space="preserve">Сонымен, мынадай қорытынды жасауға болады: </w:t>
      </w:r>
      <w:r w:rsidRPr="002623F4">
        <w:rPr>
          <w:rFonts w:ascii="Times New Roman" w:hAnsi="Times New Roman"/>
          <w:iCs/>
          <w:noProof/>
          <w:sz w:val="28"/>
          <w:szCs w:val="28"/>
          <w:lang w:val="kk-KZ"/>
        </w:rPr>
        <w:t>шетелдік заң әдебиетінде шаруашылық құқығын кең мағынасында түсінуді жақтайтындар оған шаруашылық қызметін іске асыру барысында пайда болатын қатынастарды реттейтін құқықтың әртүрлі салалары (азаматтық әкімшілік, қаржы, еңбек, халықаралық, қылмыстық және т.б.) нормаларын сыйғызады.</w:t>
      </w:r>
    </w:p>
    <w:p w:rsidR="00745019" w:rsidRPr="002623F4" w:rsidRDefault="00745019" w:rsidP="00AA399E">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 xml:space="preserve">2. Сауда құқығы ешқашан Қазақстанның құқық жүйесінде (атап айтқанда, Ресей империясына кіру кезеңінде) оқшау өмір сүрмегенін есепке ала отырып, кәсіпкерлік (шаруашылық) құқықтың дамуында </w:t>
      </w:r>
      <w:r w:rsidRPr="002623F4">
        <w:rPr>
          <w:rFonts w:ascii="Times New Roman" w:hAnsi="Times New Roman"/>
          <w:iCs/>
          <w:noProof/>
          <w:sz w:val="28"/>
          <w:szCs w:val="28"/>
          <w:lang w:val="kk-KZ"/>
        </w:rPr>
        <w:t xml:space="preserve">негізгі екі кезеңді </w:t>
      </w:r>
      <w:r w:rsidRPr="002623F4">
        <w:rPr>
          <w:rFonts w:ascii="Times New Roman" w:hAnsi="Times New Roman"/>
          <w:noProof/>
          <w:sz w:val="28"/>
          <w:szCs w:val="28"/>
          <w:lang w:val="kk-KZ"/>
        </w:rPr>
        <w:t>бөліп атауға болады.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Бірінші кезең - </w:t>
      </w:r>
      <w:r w:rsidRPr="002623F4">
        <w:rPr>
          <w:rFonts w:ascii="Times New Roman" w:hAnsi="Times New Roman"/>
          <w:noProof/>
          <w:sz w:val="28"/>
          <w:szCs w:val="28"/>
          <w:lang w:val="kk-KZ"/>
        </w:rPr>
        <w:t>бұл экономиканың жеке және мемлекеттік секторларының қатар өмір сүруімен және экономиканың (социалистік) жаңа тұрпатын құқықтық реттеу қажеттілігімен, сонымен қатар социалистік құқық жүйесі және социалистік заңдар негіздерін құрумен сипатталады.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 xml:space="preserve">XX </w:t>
      </w:r>
      <w:r w:rsidRPr="002623F4">
        <w:rPr>
          <w:rFonts w:ascii="Times New Roman" w:hAnsi="Times New Roman"/>
          <w:noProof/>
          <w:sz w:val="28"/>
          <w:szCs w:val="28"/>
          <w:lang w:val="kk-KZ"/>
        </w:rPr>
        <w:t xml:space="preserve">ғасырдың 20-30ж.ж. басталып, ал содан кейін жиырма-отыз жыл үзілістен соң, </w:t>
      </w:r>
      <w:r w:rsidRPr="002623F4">
        <w:rPr>
          <w:rFonts w:ascii="Times New Roman" w:hAnsi="Times New Roman"/>
          <w:sz w:val="28"/>
          <w:szCs w:val="28"/>
          <w:lang w:val="kk-KZ"/>
        </w:rPr>
        <w:t xml:space="preserve">XX </w:t>
      </w:r>
      <w:r w:rsidRPr="002623F4">
        <w:rPr>
          <w:rFonts w:ascii="Times New Roman" w:hAnsi="Times New Roman"/>
          <w:noProof/>
          <w:sz w:val="28"/>
          <w:szCs w:val="28"/>
          <w:lang w:val="kk-KZ"/>
        </w:rPr>
        <w:t>ғ. 60-80ж.ж. ол құқықтың дербес саласы ретіндегі шаруашылық құқығын құрумен аяқталды. Бұл кезеңде шаруашылық құқығы социалистік құқық жүйесінде жетекші орындардың бірін иеленгенді.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Шаруашылық құқығы теориясын зерттеуге Л.И.Абалкин, Г.Л.Знаменский, В.В.Лаптев, В.К.Мамутов, М.Г.Масевич, В.А.Рахмилович, М.К.Сүлейменов, И.А.Танчук, Р.О.Халфин сияқты белгілі ғалымдар өздерінің маңызды монографиялық еңбектерін арнады.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Шаруашылықты жүргізудің әдістерін жетілдіру, ғылыми-техникалық прогресті жеделдету, өнім сапасын көтеру, ғылыми-техникалық ынтымақтастық пен сыртқы экономикалық қызметті өркендету мәселелері алдыңғы жоспарға шыққан </w:t>
      </w:r>
      <w:r w:rsidRPr="002623F4">
        <w:rPr>
          <w:rFonts w:ascii="Times New Roman" w:hAnsi="Times New Roman"/>
          <w:sz w:val="28"/>
          <w:szCs w:val="28"/>
          <w:lang w:val="kk-KZ"/>
        </w:rPr>
        <w:t xml:space="preserve">XX </w:t>
      </w:r>
      <w:r w:rsidRPr="002623F4">
        <w:rPr>
          <w:rFonts w:ascii="Times New Roman" w:hAnsi="Times New Roman"/>
          <w:noProof/>
          <w:sz w:val="28"/>
          <w:szCs w:val="28"/>
          <w:lang w:val="kk-KZ"/>
        </w:rPr>
        <w:t>ғасырдың 80 жылдарының екінші жартысында басталған «қайта құру» дегеннің табысты жүзеге асуын дәл осы шаруашылық құқығы қамтамасыз етуге тиіс болды. Алайда бұл идеялардың іске асуына тағдыр жазбапты, өйткені КСРО ыдырап, жаңа тәуелсіз мемлекеттердің құрылу үдерісі басталды.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Екінші кезең - </w:t>
      </w:r>
      <w:r w:rsidRPr="002623F4">
        <w:rPr>
          <w:rFonts w:ascii="Times New Roman" w:hAnsi="Times New Roman"/>
          <w:noProof/>
          <w:sz w:val="28"/>
          <w:szCs w:val="28"/>
          <w:lang w:val="kk-KZ"/>
        </w:rPr>
        <w:t>бұл шаруашылық құқығының іс жүзінде Қазақстан Республикасының тәуелсіздік алған сәтінен басталып, осы уақытқа дейін жалғасып келе жатқан кәсіпкерлік құқыққа айналу кезеңі. Қазақ КСР-інің 1990 ж. желтоқсанның 11-індегі «Қазақ КСР-індегі шаруашылық қызметтің  еркіндігі  және  кәсіпкерліктің дамуы туралы»  Заңы</w:t>
      </w:r>
      <w:r w:rsidRPr="002623F4">
        <w:rPr>
          <w:rFonts w:ascii="Times New Roman" w:hAnsi="Times New Roman"/>
          <w:sz w:val="28"/>
          <w:szCs w:val="28"/>
          <w:lang w:val="kk-KZ"/>
        </w:rPr>
        <w:t xml:space="preserve"> </w:t>
      </w:r>
      <w:r w:rsidRPr="002623F4">
        <w:rPr>
          <w:rFonts w:ascii="Times New Roman" w:hAnsi="Times New Roman"/>
          <w:iCs/>
          <w:noProof/>
          <w:sz w:val="28"/>
          <w:szCs w:val="28"/>
          <w:lang w:val="kk-KZ"/>
        </w:rPr>
        <w:t>Қазақстанның кәсіпкерлік қызмет туралы арнайы заңының тууына және кәсіпкерлік құқықтың қалыптасуына бастама болды.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Сонымен бірге бастапқыда бұрынғы одақтық республикалардың экономиканы дамытудың нарықтық жолына түсуіне байланысты шаруашылық құқығының рөлі мен маңызы төмендей бастағанын айтпай кетуге болмайды. Бұл мемлекеттік басқарудың жоспарлы экономикасы мен шаруашылық-құқықтық механизмдерінің орнына </w:t>
      </w:r>
      <w:r w:rsidRPr="002623F4">
        <w:rPr>
          <w:rFonts w:ascii="Times New Roman" w:hAnsi="Times New Roman"/>
          <w:iCs/>
          <w:noProof/>
          <w:sz w:val="28"/>
          <w:szCs w:val="28"/>
          <w:lang w:val="kk-KZ"/>
        </w:rPr>
        <w:t xml:space="preserve">ашық тұрпатты экономика келуіне және оны реттеудің нарықтық механизмдері құрыла бастағанына </w:t>
      </w:r>
      <w:r w:rsidRPr="002623F4">
        <w:rPr>
          <w:rFonts w:ascii="Times New Roman" w:hAnsi="Times New Roman"/>
          <w:noProof/>
          <w:sz w:val="28"/>
          <w:szCs w:val="28"/>
          <w:lang w:val="kk-KZ"/>
        </w:rPr>
        <w:t xml:space="preserve">байланысты болды. Әрине, жаңа жағдайларда енді шаруашылық есептің дамуы, кәсіпорындардың өзін-өзі өтеуі, өзін-өзі қаржыландыруы сияқты және басқа да мәселелер өзектілігін жоғалтты. Жеке меншіктің (оның ішінде шетелдік те) пайда болуына байланысты, оны қорғауды және оған қол сұқпауды заңмен бекіту қажеттілігі туды. Қысқа мерзім ішінде нарық талаптарына сай келетін заңнаманы іс жүзінде нөлден бастау қажет болды. Ол кезде нарыққа өту жағдайында шаруашылық заңдарының орасан үлкен көлемі тіпті қажетсіз болып қалды. Ақыр соңында, </w:t>
      </w:r>
      <w:r w:rsidRPr="002623F4">
        <w:rPr>
          <w:rFonts w:ascii="Times New Roman" w:hAnsi="Times New Roman"/>
          <w:iCs/>
          <w:noProof/>
          <w:sz w:val="28"/>
          <w:szCs w:val="28"/>
          <w:lang w:val="kk-KZ"/>
        </w:rPr>
        <w:t xml:space="preserve">1994 ж. Қазақстан Республикасының жаңа Азаматтық кодексінің қабылдануына байланысты, кәсіпкерлік қатынастар азаматтық заң тақырыбының құрамына енді. </w:t>
      </w:r>
      <w:r w:rsidRPr="002623F4">
        <w:rPr>
          <w:rFonts w:ascii="Times New Roman" w:hAnsi="Times New Roman"/>
          <w:noProof/>
          <w:sz w:val="28"/>
          <w:szCs w:val="28"/>
          <w:lang w:val="kk-KZ"/>
        </w:rPr>
        <w:t xml:space="preserve">Тиісінше шаруашылық, (кәсіпкерлік) қатынастар деңгейлестігі бойынша азаматтық заңды реттеу саласына, ал бұл салаға енбеген шаруашылық қатынастар сатыластығымен әкімшілік заңды реттеу саласына жатқызылды. Әйткенмен бұл кәсіпкерлік заң азаматтық және әкімшілік заңдарға «батып кетті» дегенді білдірмейді. </w:t>
      </w:r>
      <w:r w:rsidRPr="002623F4">
        <w:rPr>
          <w:rFonts w:ascii="Times New Roman" w:hAnsi="Times New Roman"/>
          <w:iCs/>
          <w:noProof/>
          <w:sz w:val="28"/>
          <w:szCs w:val="28"/>
          <w:lang w:val="kk-KZ"/>
        </w:rPr>
        <w:t xml:space="preserve">Шаруашылық қызметтің еркіндігі және кәсіпкерліктің дамуы туралы арнайы заңдық актілердің қабылдануына байланысты, ол заң саласы ретінде қалыптаса бастады. </w:t>
      </w:r>
      <w:r w:rsidRPr="002623F4">
        <w:rPr>
          <w:rFonts w:ascii="Times New Roman" w:hAnsi="Times New Roman"/>
          <w:noProof/>
          <w:sz w:val="28"/>
          <w:szCs w:val="28"/>
          <w:lang w:val="kk-KZ"/>
        </w:rPr>
        <w:t>Сол себепті кәсіпкерлік құқықтың дамуындағы бастапқы кезеңді жеке кәсіпкерлік туралы арнайы заңның құрылу кезеңі деп сипаттауға болады.</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Содан кейін орын алған, жеке кәсіпкерлік туралы заңдарды жүйелеуге және бұл салада біртұтас заң актісінің - 2006 ж. қаңтардың 31 -індегі Қазақстан Республикасының «Жеке кәсіпкерлік туралы» Заңының қабылдануына жеткізген өзгерістер егеменді Қазақстанның кәсіпкерлік заңының және кәсіпкерлік құқығының дамуындағы жаңа баспалдақтарды көрсетеді.</w:t>
      </w:r>
    </w:p>
    <w:p w:rsidR="00745019" w:rsidRPr="002623F4" w:rsidRDefault="00745019" w:rsidP="002F22F9">
      <w:pPr>
        <w:spacing w:after="0" w:line="240" w:lineRule="auto"/>
        <w:jc w:val="both"/>
        <w:rPr>
          <w:rFonts w:ascii="Times New Roman" w:hAnsi="Times New Roman"/>
          <w:spacing w:val="8"/>
          <w:sz w:val="28"/>
          <w:szCs w:val="28"/>
          <w:lang w:val="kk-KZ" w:eastAsia="ko-KR"/>
        </w:rPr>
      </w:pPr>
      <w:r w:rsidRPr="002623F4">
        <w:rPr>
          <w:rFonts w:ascii="Times New Roman" w:hAnsi="Times New Roman"/>
          <w:sz w:val="28"/>
          <w:szCs w:val="28"/>
          <w:lang w:val="kk-KZ"/>
        </w:rPr>
        <w:t>3.</w:t>
      </w:r>
      <w:r w:rsidRPr="002623F4">
        <w:rPr>
          <w:rFonts w:ascii="Times New Roman" w:hAnsi="Times New Roman"/>
          <w:spacing w:val="8"/>
          <w:sz w:val="28"/>
          <w:szCs w:val="28"/>
          <w:lang w:val="kk-KZ" w:eastAsia="ko-KR"/>
        </w:rPr>
        <w:t xml:space="preserve"> Қазақстан Республикасының заңдарында және іскерлік айналасында “кәсіпкерлік” деген терминнің пайда болғанына аса көп бола қойған жоқ. Оның пайда болуы экономикалық қатынастардың қалыптасуының ескі әдістеріне тәуелді. Себебі таяуда болған кеңес экономикасына мемлекеттік сектор ықпалын тигізген. Мемлекеттік емес сектордың маңызы шамалы болды. Жаңа экономикалық қатынастың дамуының нәтижесінің іске асуына тіпті “қайта құру” кезеңі де әсер ете алмады. Сексенінші жылдардың ортасы мен тоқсаныншы жылдардың басындағы кезеңде болған осы қатынаспен байланысты нақты жағымды өзгерістерді, айтпай кету объективті емес болар еді. А.И.Ожогованың редакциясындағы “Орыс тілінің сөздігінде” кәсіпкерліктің түсінігі “біріншіден, кәсіпорынды иеленуші капиталист, екіншіден, іскер адам” деп көрсетілген.</w:t>
      </w:r>
    </w:p>
    <w:p w:rsidR="00745019" w:rsidRPr="002623F4" w:rsidRDefault="00745019" w:rsidP="002F22F9">
      <w:pPr>
        <w:spacing w:after="0" w:line="240" w:lineRule="auto"/>
        <w:jc w:val="both"/>
        <w:rPr>
          <w:rFonts w:ascii="Times New Roman" w:hAnsi="Times New Roman"/>
          <w:spacing w:val="8"/>
          <w:sz w:val="28"/>
          <w:szCs w:val="28"/>
          <w:lang w:val="kk-KZ" w:eastAsia="ko-KR"/>
        </w:rPr>
      </w:pPr>
      <w:r w:rsidRPr="002623F4">
        <w:rPr>
          <w:rFonts w:ascii="Times New Roman" w:hAnsi="Times New Roman"/>
          <w:spacing w:val="8"/>
          <w:sz w:val="28"/>
          <w:szCs w:val="28"/>
          <w:lang w:val="kk-KZ" w:eastAsia="ko-KR"/>
        </w:rPr>
        <w:t xml:space="preserve">      Қазіргі заң ғылымдарында және тәжірибеде қолданылатын кәсіпкер және кәсіпкерліктің түсінігі қазіргі заң энциклопедиялық сөздік талқылайды. Жалпы, кәсіпкерлік терминнің түсінігі “заңмен реттелген тәртіпте тіркелген, тұлғаларға қызмет көрсету немесе жұмыс атқару, тауар сату, мүлікті пайдалану негізінде жүйелі табыс табуға бағытталған, өз тәуекелімен жүзеге асырылатын, ерікті қызмет” дегенді білдіреді.</w:t>
      </w:r>
    </w:p>
    <w:p w:rsidR="00745019" w:rsidRPr="002623F4" w:rsidRDefault="00745019" w:rsidP="002F22F9">
      <w:pPr>
        <w:spacing w:after="0" w:line="240" w:lineRule="auto"/>
        <w:jc w:val="both"/>
        <w:rPr>
          <w:rFonts w:ascii="Times New Roman" w:hAnsi="Times New Roman"/>
          <w:spacing w:val="8"/>
          <w:sz w:val="28"/>
          <w:szCs w:val="28"/>
          <w:lang w:val="kk-KZ" w:eastAsia="ko-KR"/>
        </w:rPr>
      </w:pPr>
      <w:r w:rsidRPr="002623F4">
        <w:rPr>
          <w:rFonts w:ascii="Times New Roman" w:hAnsi="Times New Roman"/>
          <w:spacing w:val="8"/>
          <w:sz w:val="28"/>
          <w:szCs w:val="28"/>
          <w:lang w:val="kk-KZ" w:eastAsia="ko-KR"/>
        </w:rPr>
        <w:t xml:space="preserve">     Кәсіпкерлік енді пайда болып және негізгі кәсіпкерлік қызметті көпшілік азаматтар нешемен жүзеге асыра бастағандағы кезеңде бұл заңның қабылданғанын айтып кету керек. Бұл кезеңдегі жалпы меншіктің барлығы мемлекеттің қолында болғандықтан, негізгі мемлекеттік меншік туралы әңгіме бұл қызметтің басқа (зайем және өзіндіктен басқа) мүлікке және әрекетке бағытталу мүмкіндігі туралы ойға жетелейді. Сондықтан, бұл анықтама мемлекеттік мүліктің негізінде кәсіпкерлік қызметпен тек арнайы тұлғалардың айналысу мүмкіндігін көрсетеді. Осыған байланысты мемлекеттік кәсіпорындардың басшыларына бұл мүмкіндікті асыра пайдалануына жол бергендігін біз жақсы білеміз, коммерциялық жүйе негізінде құрылу арқылы мемлекеттік кәсіпорындардың тербеліс әдісіне алып келген жеке кәсіпкерлік пен мемлекеттік кәсіпкерліктің арасындағы шектеулері анықтамада анықталмаған. Кәсіпкерліктің мақсаты – кәсіпкерлік қызметтің қатысушыларының барлығы үшін өзара тиімді нәтижелер мен кірістерді ала отырып – олардың сақталуын көздейді (мемлекеттік кәсіпорындардың басшылары кірістерді өз қалталарында қалдырғандықтан). Мемлекет пен тұтынушылар ұтылып жүрді</w:t>
      </w:r>
      <w:r w:rsidRPr="002623F4">
        <w:rPr>
          <w:rFonts w:ascii="Times New Roman" w:hAnsi="Times New Roman"/>
          <w:sz w:val="28"/>
          <w:szCs w:val="28"/>
          <w:lang w:val="kk-KZ"/>
        </w:rPr>
        <w:t>.</w:t>
      </w:r>
    </w:p>
    <w:p w:rsidR="00745019" w:rsidRPr="002623F4" w:rsidRDefault="00745019" w:rsidP="002F22F9">
      <w:pPr>
        <w:spacing w:after="0" w:line="240" w:lineRule="auto"/>
        <w:jc w:val="both"/>
        <w:rPr>
          <w:rFonts w:ascii="Times New Roman" w:hAnsi="Times New Roman"/>
          <w:spacing w:val="8"/>
          <w:sz w:val="28"/>
          <w:szCs w:val="28"/>
          <w:lang w:val="kk-KZ" w:eastAsia="ko-KR"/>
        </w:rPr>
      </w:pPr>
      <w:r w:rsidRPr="002623F4">
        <w:rPr>
          <w:rFonts w:ascii="Times New Roman" w:hAnsi="Times New Roman"/>
          <w:spacing w:val="8"/>
          <w:sz w:val="28"/>
          <w:szCs w:val="28"/>
          <w:lang w:val="kk-KZ" w:eastAsia="ko-KR"/>
        </w:rPr>
        <w:t xml:space="preserve">      Арнайы және ерекше тоқталуды қажет ететін кәсіпкерліктің мұндай аспектісінің бұл түріне тоқталуды қажет етпейміз.</w:t>
      </w:r>
    </w:p>
    <w:p w:rsidR="00745019" w:rsidRPr="002623F4" w:rsidRDefault="00745019" w:rsidP="002F22F9">
      <w:pPr>
        <w:spacing w:after="0" w:line="240" w:lineRule="auto"/>
        <w:ind w:firstLine="567"/>
        <w:jc w:val="both"/>
        <w:rPr>
          <w:rFonts w:ascii="Times New Roman" w:hAnsi="Times New Roman"/>
          <w:spacing w:val="8"/>
          <w:sz w:val="28"/>
          <w:szCs w:val="28"/>
          <w:lang w:val="kk-KZ" w:eastAsia="ko-KR"/>
        </w:rPr>
      </w:pPr>
      <w:r w:rsidRPr="002623F4">
        <w:rPr>
          <w:rFonts w:ascii="Times New Roman" w:hAnsi="Times New Roman"/>
          <w:spacing w:val="8"/>
          <w:sz w:val="28"/>
          <w:szCs w:val="28"/>
          <w:lang w:val="kk-KZ" w:eastAsia="ko-KR"/>
        </w:rPr>
        <w:t>Кәсіпкерліктің жеке түрі ретіндегі нақты анықтамасын 04 шілде 1992 жылғы “Жеке кәсіпкерлікті қолдау және қорғау туралы” КР-ның заңында көрініс тапқан  ары қарай жеке кәсіпкерлікті қолдау және қорғау (туралы заң) “заңды тұлғалардың (коллективтік кәсіпкерлік) мүліктік жауапкершілігімен, өз тәуекелімен, өз атынан жүзеге асыратын және азаматтың өзінің меншігіне негізделген тауарға деген сұранысты (жұмыс, қызмет) қанағаттандыру жолымен жеке кірістерді немесе табыс табуға бағытталған заңды және жеке тұлғалардың қызметі” деп тек қана жалпы кәсіпкерлік туралы емес, сондай-ақ жеке кәсіпкерлікті анықтағанымыздай, жоғарыдағы заңның шаруашылық қызметінің еріктілігі туралы кемшіліктерінің бар екенін анықтаймыз, (Заңның 2-бабы).</w:t>
      </w:r>
    </w:p>
    <w:p w:rsidR="00745019" w:rsidRPr="002623F4" w:rsidRDefault="00745019" w:rsidP="002F22F9">
      <w:pPr>
        <w:spacing w:after="0" w:line="240" w:lineRule="auto"/>
        <w:jc w:val="both"/>
        <w:rPr>
          <w:rFonts w:ascii="Times New Roman" w:hAnsi="Times New Roman"/>
          <w:spacing w:val="8"/>
          <w:sz w:val="28"/>
          <w:szCs w:val="28"/>
          <w:lang w:val="kk-KZ" w:eastAsia="ko-KR"/>
        </w:rPr>
      </w:pPr>
      <w:r w:rsidRPr="002623F4">
        <w:rPr>
          <w:rFonts w:ascii="Times New Roman" w:hAnsi="Times New Roman"/>
          <w:sz w:val="28"/>
          <w:szCs w:val="28"/>
          <w:lang w:val="kk-KZ"/>
        </w:rPr>
        <w:t>4.</w:t>
      </w:r>
      <w:r w:rsidRPr="002623F4">
        <w:rPr>
          <w:rFonts w:ascii="Times New Roman" w:hAnsi="Times New Roman"/>
          <w:snapToGrid w:val="0"/>
          <w:color w:val="000000"/>
          <w:sz w:val="28"/>
          <w:szCs w:val="28"/>
          <w:lang w:val="kk-KZ"/>
        </w:rPr>
        <w:t xml:space="preserve"> </w:t>
      </w:r>
      <w:r w:rsidRPr="002623F4">
        <w:rPr>
          <w:rFonts w:ascii="Times New Roman" w:hAnsi="Times New Roman"/>
          <w:spacing w:val="8"/>
          <w:sz w:val="28"/>
          <w:szCs w:val="28"/>
          <w:lang w:val="kk-KZ" w:eastAsia="ko-KR"/>
        </w:rPr>
        <w:t>Кәсіпкерлік қызметтің субъектілері болып ҚР-ның азаматтары мен заңды тұлғалары шетел азаматтары мен заңды тұлғалары, сондай-ақ азаматтығы жоқ тұлғалар бола алады. Россияда кәсіпкерліктің аналогиялық түсінігі алғаш рет 25 желтоқсан 1990 жылы  “кәсіпкерлік және кәсіпкерлік қызмет туралы” Ресей Федерациясының заңында берілген.</w:t>
      </w:r>
    </w:p>
    <w:p w:rsidR="00745019" w:rsidRPr="002623F4" w:rsidRDefault="00745019" w:rsidP="002F22F9">
      <w:pPr>
        <w:spacing w:after="0" w:line="240" w:lineRule="auto"/>
        <w:jc w:val="both"/>
        <w:rPr>
          <w:rFonts w:ascii="Times New Roman" w:hAnsi="Times New Roman"/>
          <w:spacing w:val="8"/>
          <w:sz w:val="28"/>
          <w:szCs w:val="28"/>
          <w:lang w:val="kk-KZ" w:eastAsia="ko-KR"/>
        </w:rPr>
      </w:pPr>
      <w:r w:rsidRPr="002623F4">
        <w:rPr>
          <w:rFonts w:ascii="Times New Roman" w:hAnsi="Times New Roman"/>
          <w:spacing w:val="8"/>
          <w:sz w:val="28"/>
          <w:szCs w:val="28"/>
          <w:lang w:val="kk-KZ" w:eastAsia="ko-KR"/>
        </w:rPr>
        <w:t xml:space="preserve">     Бірақ Ресей де, Қазақстанда да кәсіпкерлік қызметпен мемлекет қызметкерлері, құқық қорғау органының жұмысшылары, соның ішінде нотариус және өзгеде категориядағы азаматтар айналыса алмайды. Ал кәсіпкерлік қызметпен айналысқандар мемлекеттік қызметке ауысқан жағдайда, өзінің кәсіпкерлік ісін басқа сенімгерлікпен басқаратын тұлғаларға тапсыруы тиіс.</w:t>
      </w:r>
    </w:p>
    <w:p w:rsidR="00745019" w:rsidRPr="002623F4" w:rsidRDefault="00745019" w:rsidP="002F22F9">
      <w:pPr>
        <w:spacing w:after="0" w:line="240" w:lineRule="auto"/>
        <w:jc w:val="both"/>
        <w:rPr>
          <w:rFonts w:ascii="Times New Roman" w:hAnsi="Times New Roman"/>
          <w:spacing w:val="8"/>
          <w:sz w:val="28"/>
          <w:szCs w:val="28"/>
          <w:lang w:val="kk-KZ" w:eastAsia="ko-KR"/>
        </w:rPr>
      </w:pPr>
      <w:r w:rsidRPr="002623F4">
        <w:rPr>
          <w:rFonts w:ascii="Times New Roman" w:hAnsi="Times New Roman"/>
          <w:spacing w:val="8"/>
          <w:sz w:val="28"/>
          <w:szCs w:val="28"/>
          <w:lang w:val="kk-KZ" w:eastAsia="ko-KR"/>
        </w:rPr>
        <w:t xml:space="preserve">     Кәсіпкерлікті құқықтық реттеу элементінің жүйесі ретінде кәсіпкерліктің нысаны мен түрін анықтау тәжірибелік және теориялық үлкен маңызға ие. Бұндай жағдайда кәсіпкерліктің экономикалық негіздегі заңы маңызға ие кең түсінікті ала аламыз. Кәсіпкерлік және кәсіпкерлік қызметтің түсінігін легализациялауға байланысты кәсіпкерлік қызметтің нысаны мен түрлерін қорытындылауға мүмкіндік туды.</w:t>
      </w:r>
    </w:p>
    <w:p w:rsidR="00745019" w:rsidRPr="002623F4" w:rsidRDefault="00745019" w:rsidP="002F22F9">
      <w:pPr>
        <w:spacing w:after="0" w:line="240" w:lineRule="auto"/>
        <w:jc w:val="both"/>
        <w:rPr>
          <w:rFonts w:ascii="Times New Roman" w:hAnsi="Times New Roman"/>
          <w:spacing w:val="8"/>
          <w:sz w:val="28"/>
          <w:szCs w:val="28"/>
          <w:lang w:val="kk-KZ" w:eastAsia="ko-KR"/>
        </w:rPr>
      </w:pPr>
      <w:r w:rsidRPr="002623F4">
        <w:rPr>
          <w:rFonts w:ascii="Times New Roman" w:hAnsi="Times New Roman"/>
          <w:spacing w:val="8"/>
          <w:sz w:val="28"/>
          <w:szCs w:val="28"/>
          <w:lang w:val="kk-KZ" w:eastAsia="ko-KR"/>
        </w:rPr>
        <w:t xml:space="preserve">      ҚР-ның заңдары кәсіпкерліктің негізгі екі түрін нақты белгілейді – жеке кәсіпкерлік және мемлекеттік кәсіпкерлік.</w:t>
      </w:r>
    </w:p>
    <w:p w:rsidR="00745019" w:rsidRPr="002623F4" w:rsidRDefault="00745019" w:rsidP="002F22F9">
      <w:pPr>
        <w:spacing w:after="0" w:line="240" w:lineRule="auto"/>
        <w:jc w:val="both"/>
        <w:rPr>
          <w:rFonts w:ascii="Times New Roman" w:hAnsi="Times New Roman"/>
          <w:spacing w:val="8"/>
          <w:sz w:val="28"/>
          <w:szCs w:val="28"/>
          <w:lang w:val="kk-KZ" w:eastAsia="ko-KR"/>
        </w:rPr>
      </w:pPr>
      <w:r w:rsidRPr="002623F4">
        <w:rPr>
          <w:rFonts w:ascii="Times New Roman" w:hAnsi="Times New Roman"/>
          <w:spacing w:val="8"/>
          <w:sz w:val="28"/>
          <w:szCs w:val="28"/>
          <w:lang w:val="kk-KZ" w:eastAsia="ko-KR"/>
        </w:rPr>
        <w:t xml:space="preserve">     Жеке кәсіпкерлік – тұлғалардың өзіндік мүліктік жауапкершілігімен, өз тәуекелімен жүзеге асыратын және азаматтардың (жеке кәсіпкерлік) немесе мемлекеттік емес заңды тұлғалардың /мемлекеттік емес, заңды тұлғалардың жеке кәсіпкерлігі/ өздерінің меншігіне негізделген, таза табыс табуға бағытталған азаматтардың және мемлекеттік емес заңды тұлғалардың өзіндік және жеке қызметі.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Ең алдымен кәсіпкерлік құқықтың субъектісі және кәсіпкерлік құқықтық қатынастардың субъектісі ұғымдарының мәнін айқындап ашып - алайық. Кәсіпкерлік құқықтың субъектілері құқық нормаларында жалпы негізде анықталады. Оларға азаматтар, коммерциялық және коммерциялық емес заңды ұйымдар және мемлекеттік басқару органдары жатады. Құқықтық қатынастардың субъектілері барлық уақытта нақты - шаруашылық құқықтық қатынастарының субъектілері, бұлар шаруашылық саласында белгілі бір ҚР құқықтары мен міндеттерді иеленетін құқықтық қатынастардың тараптары,яғни нақты қатысушылары. Кәсіпкерлік құқықтың қатысушылары кәсіпкерлік - құқықтық қатынастарының субъектісі болу үшін мынандай 3 (үш) шарт болуы қажет.</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1.  Субъектілердің құқығын не міндетін көрсететін кәсіпкерлік - құқықтық норма.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2.  Субъектілердің кәсіпкерлік құқық қабілеттілігі мен әрекет қабілеттігі.</w:t>
      </w:r>
    </w:p>
    <w:p w:rsidR="00745019" w:rsidRPr="002623F4" w:rsidRDefault="00745019" w:rsidP="002F22F9">
      <w:pPr>
        <w:shd w:val="clear" w:color="auto" w:fill="FFFFFF"/>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3.  Құқықтық қатынастардың  пайда  болуы,  тоқтатылуы  және  өзгеруінің негізі, (яғни заңды факторлардың болуы тиіс).</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Ең алдымен кәсіпкерлік құқықтың субъектісі және кәсіпкерлік құқықтық қатынастардың субъектісі ұғымдарының мәнін айқындап ашып - алайық. Кәсіпкерлік құқықтың субъектілері құқық нормаларында жалпы негізде анықталады. Оларға азаматтар, коммерциялық және коммерциялық емес заңды ұйымдар және. мемлекеттік басқару органдары жатады. Құқықтық қатынастардың субъектілері барлық уақытта нақты - шаруашылық құқықтық қатынастарының субъектілері, бұлар шаруашылық саласында белгілі бір ҚР құқықтары мен міндеттерді иеленетін құқықтық қатынастардың тараптары,яғни нақты қатысушылары. Кәсіпкерлік құқықтың қатысушылары кәсіпкерлік - құқықтық қатынастарының субъектісі болу үшін мынандай 3 (үш) шарт болуы қажет.</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1. Субъектілердің құқығын не міндетін көрсететін кәсіпкерлік - құқықтық норма.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Pr>
          <w:rFonts w:ascii="Times New Roman" w:hAnsi="Times New Roman"/>
          <w:snapToGrid w:val="0"/>
          <w:color w:val="000000"/>
          <w:sz w:val="28"/>
          <w:szCs w:val="28"/>
          <w:lang w:val="kk-KZ"/>
        </w:rPr>
        <w:t>2.</w:t>
      </w:r>
      <w:r w:rsidRPr="002623F4">
        <w:rPr>
          <w:rFonts w:ascii="Times New Roman" w:hAnsi="Times New Roman"/>
          <w:snapToGrid w:val="0"/>
          <w:color w:val="000000"/>
          <w:sz w:val="28"/>
          <w:szCs w:val="28"/>
          <w:lang w:val="kk-KZ"/>
        </w:rPr>
        <w:t xml:space="preserve"> Субъектілердің кәсіпкерлік құқық қабілеттілігі мен әрекет қабілеттігі.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Pr>
          <w:rFonts w:ascii="Times New Roman" w:hAnsi="Times New Roman"/>
          <w:snapToGrid w:val="0"/>
          <w:color w:val="000000"/>
          <w:sz w:val="28"/>
          <w:szCs w:val="28"/>
          <w:lang w:val="kk-KZ"/>
        </w:rPr>
        <w:t>3.</w:t>
      </w:r>
      <w:r w:rsidRPr="002623F4">
        <w:rPr>
          <w:rFonts w:ascii="Times New Roman" w:hAnsi="Times New Roman"/>
          <w:snapToGrid w:val="0"/>
          <w:color w:val="000000"/>
          <w:sz w:val="28"/>
          <w:szCs w:val="28"/>
          <w:lang w:val="kk-KZ"/>
        </w:rPr>
        <w:t xml:space="preserve"> Құқықтық қатынастардың пайда  болуы,  тоқтатылуы  және  өзгеруінің негізі, (яғни заңды факторлардың болуы тиіс).</w:t>
      </w:r>
    </w:p>
    <w:p w:rsidR="00745019" w:rsidRPr="002623F4" w:rsidRDefault="00745019" w:rsidP="002F22F9">
      <w:pPr>
        <w:pStyle w:val="BodyText2"/>
        <w:spacing w:after="0" w:line="240" w:lineRule="auto"/>
        <w:rPr>
          <w:sz w:val="28"/>
          <w:szCs w:val="28"/>
          <w:lang w:val="kk-KZ"/>
        </w:rPr>
      </w:pPr>
    </w:p>
    <w:p w:rsidR="00745019" w:rsidRDefault="00745019" w:rsidP="00A847E3">
      <w:pPr>
        <w:spacing w:after="0" w:line="240" w:lineRule="auto"/>
        <w:ind w:firstLine="426"/>
        <w:rPr>
          <w:rFonts w:ascii="Times New Roman" w:hAnsi="Times New Roman"/>
          <w:b/>
          <w:sz w:val="28"/>
          <w:szCs w:val="28"/>
          <w:lang w:val="kk-KZ"/>
        </w:rPr>
      </w:pPr>
      <w:r w:rsidRPr="00B77AFB">
        <w:rPr>
          <w:rFonts w:ascii="Times New Roman" w:hAnsi="Times New Roman"/>
          <w:b/>
          <w:sz w:val="28"/>
          <w:szCs w:val="28"/>
          <w:lang w:val="kk-KZ"/>
        </w:rPr>
        <w:t>Тақырып бойынша бақылау сұрақтары:</w:t>
      </w:r>
    </w:p>
    <w:p w:rsidR="00745019" w:rsidRPr="00D97582" w:rsidRDefault="00745019" w:rsidP="00CF242F">
      <w:pPr>
        <w:pStyle w:val="BodyText2"/>
        <w:numPr>
          <w:ilvl w:val="0"/>
          <w:numId w:val="4"/>
        </w:numPr>
        <w:tabs>
          <w:tab w:val="clear" w:pos="720"/>
          <w:tab w:val="left" w:pos="0"/>
          <w:tab w:val="num" w:pos="360"/>
        </w:tabs>
        <w:spacing w:after="0" w:line="240" w:lineRule="auto"/>
        <w:ind w:left="0" w:firstLine="0"/>
        <w:jc w:val="both"/>
        <w:rPr>
          <w:noProof/>
          <w:sz w:val="28"/>
          <w:szCs w:val="28"/>
          <w:lang w:val="kk-KZ"/>
        </w:rPr>
      </w:pPr>
      <w:r>
        <w:rPr>
          <w:noProof/>
          <w:sz w:val="28"/>
          <w:szCs w:val="28"/>
          <w:lang w:val="kk-KZ"/>
        </w:rPr>
        <w:t>Қазақ</w:t>
      </w:r>
      <w:r w:rsidRPr="00D97582">
        <w:rPr>
          <w:noProof/>
          <w:sz w:val="28"/>
          <w:szCs w:val="28"/>
          <w:lang w:val="kk-KZ"/>
        </w:rPr>
        <w:t>стан Республикасының заңдары бойын</w:t>
      </w:r>
      <w:r>
        <w:rPr>
          <w:noProof/>
          <w:sz w:val="28"/>
          <w:szCs w:val="28"/>
          <w:lang w:val="kk-KZ"/>
        </w:rPr>
        <w:t xml:space="preserve">ша кәсіпкер мәртебесіне ие бола </w:t>
      </w:r>
      <w:r w:rsidRPr="00D97582">
        <w:rPr>
          <w:noProof/>
          <w:sz w:val="28"/>
          <w:szCs w:val="28"/>
          <w:lang w:val="kk-KZ"/>
        </w:rPr>
        <w:t>алмау жағдайларының белгіленуі.</w:t>
      </w:r>
    </w:p>
    <w:p w:rsidR="00745019" w:rsidRPr="00D97582" w:rsidRDefault="00745019" w:rsidP="00CF242F">
      <w:pPr>
        <w:pStyle w:val="BodyText2"/>
        <w:numPr>
          <w:ilvl w:val="0"/>
          <w:numId w:val="4"/>
        </w:numPr>
        <w:tabs>
          <w:tab w:val="clear" w:pos="720"/>
          <w:tab w:val="left" w:pos="0"/>
          <w:tab w:val="num" w:pos="360"/>
        </w:tabs>
        <w:spacing w:after="0" w:line="240" w:lineRule="auto"/>
        <w:ind w:left="0" w:firstLine="0"/>
        <w:jc w:val="both"/>
        <w:rPr>
          <w:noProof/>
          <w:sz w:val="28"/>
          <w:szCs w:val="28"/>
          <w:lang w:val="kk-KZ"/>
        </w:rPr>
      </w:pPr>
      <w:r w:rsidRPr="00D97582">
        <w:rPr>
          <w:noProof/>
          <w:sz w:val="28"/>
          <w:szCs w:val="28"/>
          <w:lang w:val="kk-KZ"/>
        </w:rPr>
        <w:t>Кәсіпкердің құқықтық мәртебесінің мемле</w:t>
      </w:r>
      <w:r>
        <w:rPr>
          <w:noProof/>
          <w:sz w:val="28"/>
          <w:szCs w:val="28"/>
          <w:lang w:val="kk-KZ"/>
        </w:rPr>
        <w:t xml:space="preserve">кеттік қызметкердің, депутаттың </w:t>
      </w:r>
      <w:r w:rsidRPr="00D97582">
        <w:rPr>
          <w:noProof/>
          <w:sz w:val="28"/>
          <w:szCs w:val="28"/>
          <w:lang w:val="kk-KZ"/>
        </w:rPr>
        <w:t>құқықтық жағдайының сыйыспаушылығы.</w:t>
      </w:r>
    </w:p>
    <w:p w:rsidR="00745019" w:rsidRDefault="00745019" w:rsidP="00366B6C">
      <w:pPr>
        <w:spacing w:after="0" w:line="240" w:lineRule="auto"/>
        <w:rPr>
          <w:rFonts w:ascii="Times New Roman" w:hAnsi="Times New Roman"/>
          <w:b/>
          <w:sz w:val="28"/>
          <w:szCs w:val="28"/>
          <w:lang w:val="kk-KZ"/>
        </w:rPr>
      </w:pPr>
    </w:p>
    <w:p w:rsidR="00745019" w:rsidRPr="00B27B91" w:rsidRDefault="00745019" w:rsidP="00366B6C">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366B6C">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366B6C">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366B6C">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366B6C">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366B6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 xml:space="preserve">94ж.24  желтоқсан. </w:t>
      </w:r>
    </w:p>
    <w:p w:rsidR="00745019" w:rsidRPr="007F65C5" w:rsidRDefault="00745019" w:rsidP="00366B6C">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Default="00745019" w:rsidP="00D97582">
      <w:pPr>
        <w:pStyle w:val="BodyText2"/>
        <w:tabs>
          <w:tab w:val="num" w:pos="360"/>
        </w:tabs>
        <w:spacing w:after="0" w:line="240" w:lineRule="auto"/>
        <w:ind w:left="180" w:hanging="180"/>
        <w:rPr>
          <w:noProof/>
          <w:lang w:val="kk-KZ"/>
        </w:rPr>
      </w:pPr>
    </w:p>
    <w:p w:rsidR="00745019" w:rsidRPr="002623F4" w:rsidRDefault="00745019" w:rsidP="002F22F9">
      <w:pPr>
        <w:pStyle w:val="BodyText2"/>
        <w:spacing w:after="0" w:line="240" w:lineRule="auto"/>
        <w:rPr>
          <w:sz w:val="28"/>
          <w:szCs w:val="28"/>
          <w:lang w:val="kk-KZ"/>
        </w:rPr>
      </w:pP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4-тақырып.</w:t>
      </w:r>
      <w:r w:rsidRPr="002623F4">
        <w:rPr>
          <w:b/>
          <w:sz w:val="28"/>
          <w:szCs w:val="28"/>
          <w:lang w:val="kk-KZ" w:eastAsia="ko-KR"/>
        </w:rPr>
        <w:t xml:space="preserve"> </w:t>
      </w:r>
      <w:r>
        <w:rPr>
          <w:b/>
          <w:noProof/>
          <w:sz w:val="28"/>
          <w:szCs w:val="28"/>
          <w:lang w:val="kk-KZ"/>
        </w:rPr>
        <w:t>Қазақ</w:t>
      </w:r>
      <w:r w:rsidRPr="002623F4">
        <w:rPr>
          <w:b/>
          <w:noProof/>
          <w:sz w:val="28"/>
          <w:szCs w:val="28"/>
          <w:lang w:val="kk-KZ"/>
        </w:rPr>
        <w:t>стан Республикасындағы кәсіпкерліктің түрлері мен   нысаны</w:t>
      </w:r>
    </w:p>
    <w:p w:rsidR="00745019" w:rsidRPr="002623F4" w:rsidRDefault="00745019" w:rsidP="002F22F9">
      <w:pPr>
        <w:spacing w:after="0" w:line="240" w:lineRule="auto"/>
        <w:ind w:left="720"/>
        <w:jc w:val="both"/>
        <w:rPr>
          <w:rFonts w:ascii="Times New Roman" w:hAnsi="Times New Roman"/>
          <w:noProof/>
          <w:sz w:val="28"/>
          <w:szCs w:val="28"/>
          <w:lang w:val="kk-KZ"/>
        </w:rPr>
      </w:pPr>
    </w:p>
    <w:p w:rsidR="00745019" w:rsidRPr="002623F4" w:rsidRDefault="00745019" w:rsidP="00394145">
      <w:pPr>
        <w:spacing w:after="0" w:line="240" w:lineRule="auto"/>
        <w:jc w:val="both"/>
        <w:rPr>
          <w:rFonts w:ascii="Times New Roman" w:hAnsi="Times New Roman"/>
          <w:noProof/>
          <w:sz w:val="28"/>
          <w:szCs w:val="28"/>
          <w:lang w:val="kk-KZ"/>
        </w:rPr>
      </w:pPr>
      <w:r w:rsidRPr="002623F4">
        <w:rPr>
          <w:rFonts w:ascii="Times New Roman" w:hAnsi="Times New Roman"/>
          <w:noProof/>
          <w:sz w:val="28"/>
          <w:szCs w:val="28"/>
          <w:lang w:val="kk-KZ"/>
        </w:rPr>
        <w:t>1. Кәсіпкерлік қатынастардын субъектілері</w:t>
      </w:r>
      <w:r>
        <w:rPr>
          <w:rFonts w:ascii="Times New Roman" w:hAnsi="Times New Roman"/>
          <w:noProof/>
          <w:sz w:val="28"/>
          <w:szCs w:val="28"/>
          <w:lang w:val="kk-KZ"/>
        </w:rPr>
        <w:t>.</w:t>
      </w:r>
    </w:p>
    <w:p w:rsidR="00745019" w:rsidRPr="002623F4" w:rsidRDefault="00745019" w:rsidP="00394145">
      <w:pPr>
        <w:spacing w:after="0" w:line="240" w:lineRule="auto"/>
        <w:jc w:val="both"/>
        <w:rPr>
          <w:rFonts w:ascii="Times New Roman" w:hAnsi="Times New Roman"/>
          <w:noProof/>
          <w:sz w:val="28"/>
          <w:szCs w:val="28"/>
          <w:lang w:val="kk-KZ"/>
        </w:rPr>
      </w:pPr>
      <w:r w:rsidRPr="002623F4">
        <w:rPr>
          <w:rFonts w:ascii="Times New Roman" w:hAnsi="Times New Roman"/>
          <w:noProof/>
          <w:sz w:val="28"/>
          <w:szCs w:val="28"/>
          <w:lang w:val="kk-KZ"/>
        </w:rPr>
        <w:t>2. Кәсіпкерлік түрлерін белгілеудің критериилері</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394145">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3. Кәсіпкерлік қ</w:t>
      </w:r>
      <w:r w:rsidRPr="002623F4">
        <w:rPr>
          <w:rFonts w:ascii="Times New Roman" w:hAnsi="Times New Roman"/>
          <w:noProof/>
          <w:sz w:val="28"/>
          <w:szCs w:val="28"/>
          <w:lang w:val="kk-KZ"/>
        </w:rPr>
        <w:t>ызметтің түрлері</w:t>
      </w:r>
      <w:r>
        <w:rPr>
          <w:rFonts w:ascii="Times New Roman" w:hAnsi="Times New Roman"/>
          <w:noProof/>
          <w:sz w:val="28"/>
          <w:szCs w:val="28"/>
          <w:lang w:val="kk-KZ"/>
        </w:rPr>
        <w:t>.</w:t>
      </w:r>
    </w:p>
    <w:p w:rsidR="00745019" w:rsidRPr="002623F4" w:rsidRDefault="00745019" w:rsidP="00394145">
      <w:pPr>
        <w:spacing w:after="0" w:line="240" w:lineRule="auto"/>
        <w:rPr>
          <w:rFonts w:ascii="Times New Roman" w:hAnsi="Times New Roman"/>
          <w:b/>
          <w:sz w:val="28"/>
          <w:szCs w:val="28"/>
          <w:lang w:val="kk-KZ"/>
        </w:rPr>
      </w:pPr>
    </w:p>
    <w:p w:rsidR="00745019" w:rsidRPr="002623F4" w:rsidRDefault="00745019" w:rsidP="00F1638A">
      <w:pPr>
        <w:spacing w:after="0" w:line="240" w:lineRule="auto"/>
        <w:jc w:val="both"/>
        <w:rPr>
          <w:rFonts w:ascii="Times New Roman" w:hAnsi="Times New Roman"/>
          <w:sz w:val="28"/>
          <w:szCs w:val="28"/>
          <w:lang w:val="kk-KZ"/>
        </w:rPr>
      </w:pPr>
      <w:r w:rsidRPr="002623F4">
        <w:rPr>
          <w:rFonts w:ascii="Times New Roman" w:hAnsi="Times New Roman"/>
          <w:noProof/>
          <w:spacing w:val="8"/>
          <w:sz w:val="28"/>
          <w:szCs w:val="28"/>
          <w:lang w:val="kk-KZ"/>
        </w:rPr>
        <w:t xml:space="preserve">1. Кәсіпкерлік қызмет субъектілері болып коммерциялық ұйымдар </w:t>
      </w:r>
      <w:r w:rsidRPr="002623F4">
        <w:rPr>
          <w:rFonts w:ascii="Times New Roman" w:hAnsi="Times New Roman"/>
          <w:noProof/>
          <w:spacing w:val="9"/>
          <w:sz w:val="28"/>
          <w:szCs w:val="28"/>
          <w:lang w:val="kk-KZ"/>
        </w:rPr>
        <w:t xml:space="preserve">(меншік түріне қарамай, оның ішінде мемлекеттік кәсіпорындар, </w:t>
      </w:r>
      <w:r w:rsidRPr="002623F4">
        <w:rPr>
          <w:rFonts w:ascii="Times New Roman" w:hAnsi="Times New Roman"/>
          <w:noProof/>
          <w:spacing w:val="7"/>
          <w:sz w:val="28"/>
          <w:szCs w:val="28"/>
          <w:lang w:val="kk-KZ"/>
        </w:rPr>
        <w:t xml:space="preserve">мемлекеттік емес заңды тұлғалар да) және кәсіпкерлік қызметпен айналысатын жеке тұлғалар (жеке кәсіпкерлер) саналады. Кәсіпкерлік </w:t>
      </w:r>
      <w:r w:rsidRPr="002623F4">
        <w:rPr>
          <w:rFonts w:ascii="Times New Roman" w:hAnsi="Times New Roman"/>
          <w:noProof/>
          <w:spacing w:val="5"/>
          <w:sz w:val="28"/>
          <w:szCs w:val="28"/>
          <w:lang w:val="kk-KZ"/>
        </w:rPr>
        <w:t xml:space="preserve">қызметтің басқа қатысушылары қатарына: кәсіпкерлікпен айналысатын </w:t>
      </w:r>
      <w:r w:rsidRPr="002623F4">
        <w:rPr>
          <w:rFonts w:ascii="Times New Roman" w:hAnsi="Times New Roman"/>
          <w:noProof/>
          <w:spacing w:val="7"/>
          <w:sz w:val="28"/>
          <w:szCs w:val="28"/>
          <w:lang w:val="kk-KZ"/>
        </w:rPr>
        <w:t xml:space="preserve">коммерциялық емес ұйымдарды; кәсіпкерлік қызметпен тіркеусіз </w:t>
      </w:r>
      <w:r w:rsidRPr="002623F4">
        <w:rPr>
          <w:rFonts w:ascii="Times New Roman" w:hAnsi="Times New Roman"/>
          <w:noProof/>
          <w:spacing w:val="8"/>
          <w:sz w:val="28"/>
          <w:szCs w:val="28"/>
          <w:lang w:val="kk-KZ"/>
        </w:rPr>
        <w:t xml:space="preserve">айналысатын азаматтарды; коммерциялық ұйымдардың (оның ішінде </w:t>
      </w:r>
      <w:r w:rsidRPr="002623F4">
        <w:rPr>
          <w:rFonts w:ascii="Times New Roman" w:hAnsi="Times New Roman"/>
          <w:noProof/>
          <w:spacing w:val="11"/>
          <w:sz w:val="28"/>
          <w:szCs w:val="28"/>
          <w:lang w:val="kk-KZ"/>
        </w:rPr>
        <w:t>шетелдік те) филиалдары мен өкілдіктерін; кәсіпкерлер бірлестікте</w:t>
      </w:r>
      <w:r w:rsidRPr="002623F4">
        <w:rPr>
          <w:rFonts w:ascii="Times New Roman" w:hAnsi="Times New Roman"/>
          <w:noProof/>
          <w:spacing w:val="10"/>
          <w:sz w:val="28"/>
          <w:szCs w:val="28"/>
          <w:lang w:val="kk-KZ"/>
        </w:rPr>
        <w:t>рін - холдингтерді, қаржылық-өнеркәсіптік топтарды, консорциум</w:t>
      </w:r>
      <w:r w:rsidRPr="002623F4">
        <w:rPr>
          <w:rFonts w:ascii="Times New Roman" w:hAnsi="Times New Roman"/>
          <w:noProof/>
          <w:spacing w:val="9"/>
          <w:sz w:val="28"/>
          <w:szCs w:val="28"/>
          <w:lang w:val="kk-KZ"/>
        </w:rPr>
        <w:t xml:space="preserve">дарды (қарапайым серіктестіктерді) және заңды тұлға құрмаған басқа </w:t>
      </w:r>
      <w:r w:rsidRPr="002623F4">
        <w:rPr>
          <w:rFonts w:ascii="Times New Roman" w:hAnsi="Times New Roman"/>
          <w:noProof/>
          <w:spacing w:val="6"/>
          <w:sz w:val="28"/>
          <w:szCs w:val="28"/>
          <w:lang w:val="kk-KZ"/>
        </w:rPr>
        <w:t>да бірлестіктерді жатқызуға болады.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3"/>
          <w:sz w:val="28"/>
          <w:szCs w:val="28"/>
          <w:lang w:val="kk-KZ"/>
        </w:rPr>
        <w:t xml:space="preserve">Кәсіпкер дегеніміз - </w:t>
      </w:r>
      <w:r w:rsidRPr="002623F4">
        <w:rPr>
          <w:rFonts w:ascii="Times New Roman" w:hAnsi="Times New Roman"/>
          <w:iCs/>
          <w:noProof/>
          <w:spacing w:val="13"/>
          <w:sz w:val="28"/>
          <w:szCs w:val="28"/>
          <w:lang w:val="kk-KZ"/>
        </w:rPr>
        <w:t xml:space="preserve">ол кәсіпкерлік қызметті заңмен немесе </w:t>
      </w:r>
      <w:r w:rsidRPr="002623F4">
        <w:rPr>
          <w:rFonts w:ascii="Times New Roman" w:hAnsi="Times New Roman"/>
          <w:iCs/>
          <w:noProof/>
          <w:spacing w:val="14"/>
          <w:sz w:val="28"/>
          <w:szCs w:val="28"/>
          <w:lang w:val="kk-KZ"/>
        </w:rPr>
        <w:t xml:space="preserve">келісім-шартпен белгіленген тәртіпте тұрақты негізде жүзеге </w:t>
      </w:r>
      <w:r w:rsidRPr="002623F4">
        <w:rPr>
          <w:rFonts w:ascii="Times New Roman" w:hAnsi="Times New Roman"/>
          <w:iCs/>
          <w:noProof/>
          <w:spacing w:val="10"/>
          <w:sz w:val="28"/>
          <w:szCs w:val="28"/>
          <w:lang w:val="kk-KZ"/>
        </w:rPr>
        <w:t>асыратын тұлға.</w:t>
      </w:r>
    </w:p>
    <w:p w:rsidR="00745019" w:rsidRPr="002623F4" w:rsidRDefault="00745019" w:rsidP="002F22F9">
      <w:pPr>
        <w:spacing w:after="0" w:line="240" w:lineRule="auto"/>
        <w:ind w:firstLine="360"/>
        <w:jc w:val="both"/>
        <w:rPr>
          <w:rFonts w:ascii="Times New Roman" w:hAnsi="Times New Roman"/>
          <w:iCs/>
          <w:noProof/>
          <w:spacing w:val="9"/>
          <w:sz w:val="28"/>
          <w:szCs w:val="28"/>
          <w:lang w:val="kk-KZ"/>
        </w:rPr>
      </w:pPr>
      <w:r w:rsidRPr="002623F4">
        <w:rPr>
          <w:rFonts w:ascii="Times New Roman" w:hAnsi="Times New Roman"/>
          <w:noProof/>
          <w:spacing w:val="14"/>
          <w:sz w:val="28"/>
          <w:szCs w:val="28"/>
          <w:lang w:val="kk-KZ"/>
        </w:rPr>
        <w:t xml:space="preserve">Экономикалық қатынастардың қандай да бір қатысушысын </w:t>
      </w:r>
      <w:r w:rsidRPr="002623F4">
        <w:rPr>
          <w:rFonts w:ascii="Times New Roman" w:hAnsi="Times New Roman"/>
          <w:noProof/>
          <w:spacing w:val="9"/>
          <w:sz w:val="28"/>
          <w:szCs w:val="28"/>
          <w:lang w:val="kk-KZ"/>
        </w:rPr>
        <w:t xml:space="preserve">кәсіпкер деп тану үшін, ол белгілі бір </w:t>
      </w:r>
      <w:r w:rsidRPr="002623F4">
        <w:rPr>
          <w:rFonts w:ascii="Times New Roman" w:hAnsi="Times New Roman"/>
          <w:iCs/>
          <w:noProof/>
          <w:spacing w:val="9"/>
          <w:sz w:val="28"/>
          <w:szCs w:val="28"/>
          <w:lang w:val="kk-KZ"/>
        </w:rPr>
        <w:t xml:space="preserve">талаптарға: </w:t>
      </w:r>
    </w:p>
    <w:p w:rsidR="00745019" w:rsidRPr="002623F4" w:rsidRDefault="00745019" w:rsidP="002F22F9">
      <w:pPr>
        <w:spacing w:after="0" w:line="240" w:lineRule="auto"/>
        <w:ind w:firstLine="360"/>
        <w:jc w:val="both"/>
        <w:rPr>
          <w:rFonts w:ascii="Times New Roman" w:hAnsi="Times New Roman"/>
          <w:noProof/>
          <w:spacing w:val="20"/>
          <w:sz w:val="28"/>
          <w:szCs w:val="28"/>
          <w:lang w:val="kk-KZ"/>
        </w:rPr>
      </w:pPr>
      <w:r w:rsidRPr="002623F4">
        <w:rPr>
          <w:rFonts w:ascii="Times New Roman" w:hAnsi="Times New Roman"/>
          <w:noProof/>
          <w:spacing w:val="9"/>
          <w:sz w:val="28"/>
          <w:szCs w:val="28"/>
          <w:lang w:val="kk-KZ"/>
        </w:rPr>
        <w:t>1) оқшауландырылған</w:t>
      </w:r>
      <w:r w:rsidRPr="002623F4">
        <w:rPr>
          <w:rFonts w:ascii="Times New Roman" w:hAnsi="Times New Roman"/>
          <w:noProof/>
          <w:sz w:val="28"/>
          <w:szCs w:val="28"/>
          <w:lang w:val="kk-KZ"/>
        </w:rPr>
        <w:t xml:space="preserve"> </w:t>
      </w:r>
      <w:r w:rsidRPr="002623F4">
        <w:rPr>
          <w:rFonts w:ascii="Times New Roman" w:hAnsi="Times New Roman"/>
          <w:noProof/>
          <w:spacing w:val="20"/>
          <w:sz w:val="28"/>
          <w:szCs w:val="28"/>
          <w:lang w:val="kk-KZ"/>
        </w:rPr>
        <w:t xml:space="preserve">(дара) мүлкінің болуы;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20"/>
          <w:sz w:val="28"/>
          <w:szCs w:val="28"/>
          <w:lang w:val="kk-KZ"/>
        </w:rPr>
        <w:t xml:space="preserve">2) кәсіпкерлік құқықтары мен </w:t>
      </w:r>
      <w:r w:rsidRPr="002623F4">
        <w:rPr>
          <w:rFonts w:ascii="Times New Roman" w:hAnsi="Times New Roman"/>
          <w:noProof/>
          <w:spacing w:val="6"/>
          <w:sz w:val="28"/>
          <w:szCs w:val="28"/>
          <w:lang w:val="kk-KZ"/>
        </w:rPr>
        <w:t xml:space="preserve">міндетерінің (шаруашылық құзырының) болуы; дербес мүліктік </w:t>
      </w:r>
      <w:r w:rsidRPr="002623F4">
        <w:rPr>
          <w:rFonts w:ascii="Times New Roman" w:hAnsi="Times New Roman"/>
          <w:noProof/>
          <w:spacing w:val="17"/>
          <w:sz w:val="28"/>
          <w:szCs w:val="28"/>
          <w:lang w:val="kk-KZ"/>
        </w:rPr>
        <w:t xml:space="preserve">жауапкершілік; кәсіпкерлік қызмет субъектісі ретінде мемлекеттік </w:t>
      </w:r>
      <w:r w:rsidRPr="002623F4">
        <w:rPr>
          <w:rFonts w:ascii="Times New Roman" w:hAnsi="Times New Roman"/>
          <w:noProof/>
          <w:spacing w:val="4"/>
          <w:sz w:val="28"/>
          <w:szCs w:val="28"/>
          <w:lang w:val="kk-KZ"/>
        </w:rPr>
        <w:t>тіркелуі сияқты бслгілерге сай болуға тиіс.</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6"/>
          <w:sz w:val="28"/>
          <w:szCs w:val="28"/>
          <w:lang w:val="kk-KZ"/>
        </w:rPr>
        <w:t xml:space="preserve">Кәсіпкерлік қызметті жүзеге асыру үшін субъектінің </w:t>
      </w:r>
      <w:r w:rsidRPr="002623F4">
        <w:rPr>
          <w:rFonts w:ascii="Times New Roman" w:hAnsi="Times New Roman"/>
          <w:iCs/>
          <w:noProof/>
          <w:spacing w:val="6"/>
          <w:sz w:val="28"/>
          <w:szCs w:val="28"/>
          <w:lang w:val="kk-KZ"/>
        </w:rPr>
        <w:t xml:space="preserve">оқшауланған </w:t>
      </w:r>
      <w:r w:rsidRPr="002623F4">
        <w:rPr>
          <w:rFonts w:ascii="Times New Roman" w:hAnsi="Times New Roman"/>
          <w:iCs/>
          <w:noProof/>
          <w:spacing w:val="8"/>
          <w:sz w:val="28"/>
          <w:szCs w:val="28"/>
          <w:lang w:val="kk-KZ"/>
        </w:rPr>
        <w:t xml:space="preserve">мүлкі </w:t>
      </w:r>
      <w:r w:rsidRPr="002623F4">
        <w:rPr>
          <w:rFonts w:ascii="Times New Roman" w:hAnsi="Times New Roman"/>
          <w:noProof/>
          <w:spacing w:val="8"/>
          <w:sz w:val="28"/>
          <w:szCs w:val="28"/>
          <w:lang w:val="kk-KZ"/>
        </w:rPr>
        <w:t xml:space="preserve">болуға тиіс, өйткені кәсіпкерлік қызмет белгілі бір мақсаттарға </w:t>
      </w:r>
      <w:r w:rsidRPr="002623F4">
        <w:rPr>
          <w:rFonts w:ascii="Times New Roman" w:hAnsi="Times New Roman"/>
          <w:noProof/>
          <w:spacing w:val="6"/>
          <w:sz w:val="28"/>
          <w:szCs w:val="28"/>
          <w:lang w:val="kk-KZ"/>
        </w:rPr>
        <w:t>қамту үшін мүлікті пайдалануға тікелей байланысты. Мұндай оқшауланудың негізгі формалары болып жеке меншік құқығы және шаруашы</w:t>
      </w:r>
      <w:r w:rsidRPr="002623F4">
        <w:rPr>
          <w:rFonts w:ascii="Times New Roman" w:hAnsi="Times New Roman"/>
          <w:noProof/>
          <w:spacing w:val="7"/>
          <w:sz w:val="28"/>
          <w:szCs w:val="28"/>
          <w:lang w:val="kk-KZ"/>
        </w:rPr>
        <w:t xml:space="preserve">лық жүргізу құқығы саналады (сонымен бірге тікелей басқару құқығы </w:t>
      </w:r>
      <w:r w:rsidRPr="002623F4">
        <w:rPr>
          <w:rFonts w:ascii="Times New Roman" w:hAnsi="Times New Roman"/>
          <w:noProof/>
          <w:spacing w:val="6"/>
          <w:sz w:val="28"/>
          <w:szCs w:val="28"/>
          <w:lang w:val="kk-KZ"/>
        </w:rPr>
        <w:t>және жалдау құқығы және т.б. формалары да болуы мүмкін).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1"/>
          <w:sz w:val="28"/>
          <w:szCs w:val="28"/>
          <w:lang w:val="kk-KZ"/>
        </w:rPr>
        <w:t xml:space="preserve">Кәсіпкерлік қызмет субъектісіне заңға немесе келісім-шартқа </w:t>
      </w:r>
      <w:r w:rsidRPr="002623F4">
        <w:rPr>
          <w:rFonts w:ascii="Times New Roman" w:hAnsi="Times New Roman"/>
          <w:noProof/>
          <w:spacing w:val="5"/>
          <w:sz w:val="28"/>
          <w:szCs w:val="28"/>
          <w:lang w:val="kk-KZ"/>
        </w:rPr>
        <w:t xml:space="preserve">сәйкес берілген құзыреттер жинала келе, оның шаруашылық құзыретін </w:t>
      </w:r>
      <w:r w:rsidRPr="002623F4">
        <w:rPr>
          <w:rFonts w:ascii="Times New Roman" w:hAnsi="Times New Roman"/>
          <w:noProof/>
          <w:spacing w:val="6"/>
          <w:sz w:val="28"/>
          <w:szCs w:val="28"/>
          <w:lang w:val="kk-KZ"/>
        </w:rPr>
        <w:t xml:space="preserve">құрайды. Әдетте, </w:t>
      </w:r>
      <w:r w:rsidRPr="002623F4">
        <w:rPr>
          <w:rFonts w:ascii="Times New Roman" w:hAnsi="Times New Roman"/>
          <w:iCs/>
          <w:noProof/>
          <w:spacing w:val="6"/>
          <w:sz w:val="28"/>
          <w:szCs w:val="28"/>
          <w:lang w:val="kk-KZ"/>
        </w:rPr>
        <w:t xml:space="preserve">шаруашылық құзыреттің </w:t>
      </w:r>
      <w:r w:rsidRPr="002623F4">
        <w:rPr>
          <w:rFonts w:ascii="Times New Roman" w:hAnsi="Times New Roman"/>
          <w:noProof/>
          <w:spacing w:val="6"/>
          <w:sz w:val="28"/>
          <w:szCs w:val="28"/>
          <w:lang w:val="kk-KZ"/>
        </w:rPr>
        <w:t xml:space="preserve">мынадай </w:t>
      </w:r>
      <w:r w:rsidRPr="002623F4">
        <w:rPr>
          <w:rFonts w:ascii="Times New Roman" w:hAnsi="Times New Roman"/>
          <w:iCs/>
          <w:noProof/>
          <w:spacing w:val="6"/>
          <w:sz w:val="28"/>
          <w:szCs w:val="28"/>
          <w:lang w:val="kk-KZ"/>
        </w:rPr>
        <w:t xml:space="preserve">түрлері </w:t>
      </w:r>
      <w:r w:rsidRPr="002623F4">
        <w:rPr>
          <w:rFonts w:ascii="Times New Roman" w:hAnsi="Times New Roman"/>
          <w:noProof/>
          <w:spacing w:val="6"/>
          <w:sz w:val="28"/>
          <w:szCs w:val="28"/>
          <w:lang w:val="kk-KZ"/>
        </w:rPr>
        <w:t>ажырат</w:t>
      </w:r>
      <w:r w:rsidRPr="002623F4">
        <w:rPr>
          <w:rFonts w:ascii="Times New Roman" w:hAnsi="Times New Roman"/>
          <w:noProof/>
          <w:spacing w:val="12"/>
          <w:sz w:val="28"/>
          <w:szCs w:val="28"/>
          <w:lang w:val="kk-KZ"/>
        </w:rPr>
        <w:t xml:space="preserve">ады: 1) </w:t>
      </w:r>
      <w:r w:rsidRPr="002623F4">
        <w:rPr>
          <w:rFonts w:ascii="Times New Roman" w:hAnsi="Times New Roman"/>
          <w:iCs/>
          <w:noProof/>
          <w:spacing w:val="12"/>
          <w:sz w:val="28"/>
          <w:szCs w:val="28"/>
          <w:lang w:val="kk-KZ"/>
        </w:rPr>
        <w:t xml:space="preserve">жалпы құзырет </w:t>
      </w:r>
      <w:r w:rsidRPr="002623F4">
        <w:rPr>
          <w:rFonts w:ascii="Times New Roman" w:hAnsi="Times New Roman"/>
          <w:noProof/>
          <w:spacing w:val="12"/>
          <w:sz w:val="28"/>
          <w:szCs w:val="28"/>
          <w:lang w:val="kk-KZ"/>
        </w:rPr>
        <w:t>(соған сәйкес субъект кәсіпкерлік қызметі</w:t>
      </w:r>
      <w:r w:rsidRPr="002623F4">
        <w:rPr>
          <w:rFonts w:ascii="Times New Roman" w:hAnsi="Times New Roman"/>
          <w:noProof/>
          <w:sz w:val="28"/>
          <w:szCs w:val="28"/>
          <w:lang w:val="kk-KZ"/>
        </w:rPr>
        <w:t xml:space="preserve"> </w:t>
      </w:r>
      <w:r w:rsidRPr="002623F4">
        <w:rPr>
          <w:rFonts w:ascii="Times New Roman" w:hAnsi="Times New Roman"/>
          <w:noProof/>
          <w:spacing w:val="9"/>
          <w:sz w:val="28"/>
          <w:szCs w:val="28"/>
          <w:lang w:val="kk-KZ"/>
        </w:rPr>
        <w:t xml:space="preserve">жүзеге асыруға қажетті субъективті құқықтар мен заңдық </w:t>
      </w:r>
      <w:r w:rsidRPr="002623F4">
        <w:rPr>
          <w:rFonts w:ascii="Times New Roman" w:hAnsi="Times New Roman"/>
          <w:noProof/>
          <w:spacing w:val="8"/>
          <w:sz w:val="28"/>
          <w:szCs w:val="28"/>
          <w:lang w:val="kk-KZ"/>
        </w:rPr>
        <w:t>міндеттерге ие болады, яғни жалпы құзырет жеке кәсіпкерлік субъектілеріне</w:t>
      </w:r>
      <w:r w:rsidRPr="002623F4">
        <w:rPr>
          <w:rFonts w:ascii="Times New Roman" w:hAnsi="Times New Roman"/>
          <w:noProof/>
          <w:sz w:val="28"/>
          <w:szCs w:val="28"/>
          <w:lang w:val="kk-KZ"/>
        </w:rPr>
        <w:t xml:space="preserve"> </w:t>
      </w:r>
      <w:r w:rsidRPr="002623F4">
        <w:rPr>
          <w:rFonts w:ascii="Times New Roman" w:hAnsi="Times New Roman"/>
          <w:noProof/>
          <w:spacing w:val="5"/>
          <w:sz w:val="28"/>
          <w:szCs w:val="28"/>
          <w:lang w:val="kk-KZ"/>
        </w:rPr>
        <w:t xml:space="preserve">беріледі); 2) </w:t>
      </w:r>
      <w:r w:rsidRPr="002623F4">
        <w:rPr>
          <w:rFonts w:ascii="Times New Roman" w:hAnsi="Times New Roman"/>
          <w:iCs/>
          <w:noProof/>
          <w:spacing w:val="5"/>
          <w:sz w:val="28"/>
          <w:szCs w:val="28"/>
          <w:lang w:val="kk-KZ"/>
        </w:rPr>
        <w:t xml:space="preserve">арнайы құзырет </w:t>
      </w:r>
      <w:r w:rsidRPr="002623F4">
        <w:rPr>
          <w:rFonts w:ascii="Times New Roman" w:hAnsi="Times New Roman"/>
          <w:noProof/>
          <w:spacing w:val="5"/>
          <w:sz w:val="28"/>
          <w:szCs w:val="28"/>
          <w:lang w:val="kk-KZ"/>
        </w:rPr>
        <w:t xml:space="preserve">(құрылтайшылық құжаттарда </w:t>
      </w:r>
      <w:r w:rsidRPr="002623F4">
        <w:rPr>
          <w:rFonts w:ascii="Times New Roman" w:hAnsi="Times New Roman"/>
          <w:noProof/>
          <w:spacing w:val="4"/>
          <w:sz w:val="28"/>
          <w:szCs w:val="28"/>
          <w:lang w:val="kk-KZ"/>
        </w:rPr>
        <w:t>айқындалады</w:t>
      </w:r>
      <w:r w:rsidRPr="002623F4">
        <w:rPr>
          <w:rFonts w:ascii="Times New Roman" w:hAnsi="Times New Roman"/>
          <w:smallCaps/>
          <w:noProof/>
          <w:spacing w:val="4"/>
          <w:sz w:val="28"/>
          <w:szCs w:val="28"/>
          <w:lang w:val="kk-KZ"/>
        </w:rPr>
        <w:t xml:space="preserve"> </w:t>
      </w:r>
      <w:r w:rsidRPr="002623F4">
        <w:rPr>
          <w:rFonts w:ascii="Times New Roman" w:hAnsi="Times New Roman"/>
          <w:noProof/>
          <w:spacing w:val="4"/>
          <w:sz w:val="28"/>
          <w:szCs w:val="28"/>
          <w:lang w:val="kk-KZ"/>
        </w:rPr>
        <w:t>және заңмен белгіленген нақты субъект (мысалы, коммерцил</w:t>
      </w:r>
      <w:r w:rsidRPr="002623F4">
        <w:rPr>
          <w:rFonts w:ascii="Times New Roman" w:hAnsi="Times New Roman"/>
          <w:noProof/>
          <w:spacing w:val="49"/>
          <w:sz w:val="28"/>
          <w:szCs w:val="28"/>
          <w:lang w:val="kk-KZ"/>
        </w:rPr>
        <w:t>ық</w:t>
      </w:r>
      <w:r w:rsidRPr="002623F4">
        <w:rPr>
          <w:rFonts w:ascii="Times New Roman" w:hAnsi="Times New Roman"/>
          <w:noProof/>
          <w:spacing w:val="12"/>
          <w:sz w:val="28"/>
          <w:szCs w:val="28"/>
          <w:lang w:val="kk-KZ"/>
        </w:rPr>
        <w:t xml:space="preserve"> емес ұйым) қызметінің мақсаттарына сай болуға тиіс;3) шектеулі қызмет </w:t>
      </w:r>
      <w:r w:rsidRPr="002623F4">
        <w:rPr>
          <w:rFonts w:ascii="Times New Roman" w:hAnsi="Times New Roman"/>
          <w:iCs/>
          <w:noProof/>
          <w:spacing w:val="7"/>
          <w:sz w:val="28"/>
          <w:szCs w:val="28"/>
          <w:lang w:val="kk-KZ"/>
        </w:rPr>
        <w:t xml:space="preserve"> </w:t>
      </w:r>
      <w:r w:rsidRPr="002623F4">
        <w:rPr>
          <w:rFonts w:ascii="Times New Roman" w:hAnsi="Times New Roman"/>
          <w:noProof/>
          <w:spacing w:val="7"/>
          <w:sz w:val="28"/>
          <w:szCs w:val="28"/>
          <w:lang w:val="kk-KZ"/>
        </w:rPr>
        <w:t>(жалпы құзыретке ие субъектінің өз қалауы бойынша құрылтайшылық</w:t>
      </w:r>
      <w:r w:rsidRPr="002623F4">
        <w:rPr>
          <w:rFonts w:ascii="Times New Roman" w:hAnsi="Times New Roman"/>
          <w:noProof/>
          <w:spacing w:val="-4"/>
          <w:sz w:val="28"/>
          <w:szCs w:val="28"/>
          <w:lang w:val="kk-KZ"/>
        </w:rPr>
        <w:t xml:space="preserve"> құжаттарда айқындалады); 4) </w:t>
      </w:r>
      <w:r w:rsidRPr="002623F4">
        <w:rPr>
          <w:rFonts w:ascii="Times New Roman" w:hAnsi="Times New Roman"/>
          <w:iCs/>
          <w:noProof/>
          <w:spacing w:val="-4"/>
          <w:sz w:val="28"/>
          <w:szCs w:val="28"/>
          <w:lang w:val="kk-KZ"/>
        </w:rPr>
        <w:t>дара шаруашылық</w:t>
      </w:r>
      <w:r w:rsidRPr="002623F4">
        <w:rPr>
          <w:rFonts w:ascii="Times New Roman" w:hAnsi="Times New Roman"/>
          <w:iCs/>
          <w:noProof/>
          <w:spacing w:val="16"/>
          <w:sz w:val="28"/>
          <w:szCs w:val="28"/>
          <w:lang w:val="kk-KZ"/>
        </w:rPr>
        <w:t xml:space="preserve"> </w:t>
      </w:r>
      <w:r w:rsidRPr="002623F4">
        <w:rPr>
          <w:rFonts w:ascii="Times New Roman" w:hAnsi="Times New Roman"/>
          <w:noProof/>
          <w:spacing w:val="16"/>
          <w:sz w:val="28"/>
          <w:szCs w:val="28"/>
          <w:lang w:val="kk-KZ"/>
        </w:rPr>
        <w:t>(қызметтің басқа түрлерімен айналыса алмайтын кәсіпкерлік қызметтің</w:t>
      </w:r>
      <w:r w:rsidRPr="002623F4">
        <w:rPr>
          <w:rFonts w:ascii="Times New Roman" w:hAnsi="Times New Roman"/>
          <w:noProof/>
          <w:spacing w:val="-5"/>
          <w:sz w:val="28"/>
          <w:szCs w:val="28"/>
          <w:lang w:val="kk-KZ"/>
        </w:rPr>
        <w:t xml:space="preserve"> жекелеген субъектілеріне, мысалы, табиғи моноп</w:t>
      </w:r>
      <w:r w:rsidRPr="002623F4">
        <w:rPr>
          <w:rFonts w:ascii="Times New Roman" w:hAnsi="Times New Roman"/>
          <w:noProof/>
          <w:spacing w:val="6"/>
          <w:sz w:val="28"/>
          <w:szCs w:val="28"/>
          <w:lang w:val="kk-KZ"/>
        </w:rPr>
        <w:t>олиялар субектілеріне, банктерге және т.б. қатысты заң белгілейді).</w:t>
      </w:r>
    </w:p>
    <w:p w:rsidR="00745019" w:rsidRPr="002623F4" w:rsidRDefault="00745019" w:rsidP="002F22F9">
      <w:pPr>
        <w:spacing w:after="0" w:line="240" w:lineRule="auto"/>
        <w:ind w:firstLine="360"/>
        <w:jc w:val="both"/>
        <w:rPr>
          <w:rFonts w:ascii="Times New Roman" w:hAnsi="Times New Roman"/>
          <w:noProof/>
          <w:spacing w:val="11"/>
          <w:sz w:val="28"/>
          <w:szCs w:val="28"/>
          <w:lang w:val="kk-KZ"/>
        </w:rPr>
      </w:pPr>
      <w:r w:rsidRPr="002623F4">
        <w:rPr>
          <w:rFonts w:ascii="Times New Roman" w:hAnsi="Times New Roman"/>
          <w:noProof/>
          <w:spacing w:val="15"/>
          <w:sz w:val="28"/>
          <w:szCs w:val="28"/>
          <w:lang w:val="kk-KZ"/>
        </w:rPr>
        <w:t xml:space="preserve">Кәсіпкерлік қызмет субъектілері өзіне тиесілі мүлікпен өз </w:t>
      </w:r>
      <w:r w:rsidRPr="002623F4">
        <w:rPr>
          <w:rFonts w:ascii="Times New Roman" w:hAnsi="Times New Roman"/>
          <w:noProof/>
          <w:spacing w:val="10"/>
          <w:sz w:val="28"/>
          <w:szCs w:val="28"/>
          <w:lang w:val="kk-KZ"/>
        </w:rPr>
        <w:t xml:space="preserve">міндеттері бойынша жауапкершілік алуға тиіс. Заңды тұлғалардың </w:t>
      </w:r>
      <w:r w:rsidRPr="002623F4">
        <w:rPr>
          <w:rFonts w:ascii="Times New Roman" w:hAnsi="Times New Roman"/>
          <w:noProof/>
          <w:spacing w:val="7"/>
          <w:sz w:val="28"/>
          <w:szCs w:val="28"/>
          <w:lang w:val="kk-KZ"/>
        </w:rPr>
        <w:t>дербес азаматтық-құқықтық жауапкершілігі ҚР АК 44-бабымен бекі</w:t>
      </w:r>
      <w:r w:rsidRPr="002623F4">
        <w:rPr>
          <w:rFonts w:ascii="Times New Roman" w:hAnsi="Times New Roman"/>
          <w:noProof/>
          <w:spacing w:val="11"/>
          <w:sz w:val="28"/>
          <w:szCs w:val="28"/>
          <w:lang w:val="kk-KZ"/>
        </w:rPr>
        <w:t xml:space="preserve">тілген. Алайда бұл ережеден төмендегілер: </w:t>
      </w:r>
    </w:p>
    <w:p w:rsidR="00745019" w:rsidRPr="002623F4" w:rsidRDefault="00745019" w:rsidP="002F22F9">
      <w:pPr>
        <w:spacing w:after="0" w:line="240" w:lineRule="auto"/>
        <w:ind w:firstLine="360"/>
        <w:jc w:val="both"/>
        <w:rPr>
          <w:rFonts w:ascii="Times New Roman" w:hAnsi="Times New Roman"/>
          <w:noProof/>
          <w:spacing w:val="7"/>
          <w:sz w:val="28"/>
          <w:szCs w:val="28"/>
          <w:lang w:val="kk-KZ"/>
        </w:rPr>
      </w:pPr>
      <w:r w:rsidRPr="002623F4">
        <w:rPr>
          <w:rFonts w:ascii="Times New Roman" w:hAnsi="Times New Roman"/>
          <w:noProof/>
          <w:spacing w:val="11"/>
          <w:sz w:val="28"/>
          <w:szCs w:val="28"/>
          <w:lang w:val="kk-KZ"/>
        </w:rPr>
        <w:t>1) арнайы қаржы ұйым</w:t>
      </w:r>
      <w:r w:rsidRPr="002623F4">
        <w:rPr>
          <w:rFonts w:ascii="Times New Roman" w:hAnsi="Times New Roman"/>
          <w:noProof/>
          <w:spacing w:val="7"/>
          <w:sz w:val="28"/>
          <w:szCs w:val="28"/>
          <w:lang w:val="kk-KZ"/>
        </w:rPr>
        <w:t xml:space="preserve">дары; </w:t>
      </w:r>
    </w:p>
    <w:p w:rsidR="00745019" w:rsidRPr="002623F4" w:rsidRDefault="00745019" w:rsidP="002F22F9">
      <w:pPr>
        <w:spacing w:after="0" w:line="240" w:lineRule="auto"/>
        <w:ind w:firstLine="360"/>
        <w:jc w:val="both"/>
        <w:rPr>
          <w:rFonts w:ascii="Times New Roman" w:hAnsi="Times New Roman"/>
          <w:noProof/>
          <w:spacing w:val="7"/>
          <w:sz w:val="28"/>
          <w:szCs w:val="28"/>
          <w:lang w:val="kk-KZ"/>
        </w:rPr>
      </w:pPr>
      <w:r w:rsidRPr="002623F4">
        <w:rPr>
          <w:rFonts w:ascii="Times New Roman" w:hAnsi="Times New Roman"/>
          <w:noProof/>
          <w:spacing w:val="7"/>
          <w:sz w:val="28"/>
          <w:szCs w:val="28"/>
          <w:lang w:val="kk-KZ"/>
        </w:rPr>
        <w:t xml:space="preserve">2) құрылтайшы қаржыландыратын мекемелер; </w:t>
      </w:r>
    </w:p>
    <w:p w:rsidR="00745019" w:rsidRPr="002623F4" w:rsidRDefault="00745019" w:rsidP="002F22F9">
      <w:pPr>
        <w:spacing w:after="0" w:line="240" w:lineRule="auto"/>
        <w:ind w:firstLine="360"/>
        <w:jc w:val="both"/>
        <w:rPr>
          <w:rFonts w:ascii="Times New Roman" w:hAnsi="Times New Roman"/>
          <w:noProof/>
          <w:spacing w:val="7"/>
          <w:sz w:val="28"/>
          <w:szCs w:val="28"/>
          <w:lang w:val="kk-KZ"/>
        </w:rPr>
      </w:pPr>
      <w:r w:rsidRPr="002623F4">
        <w:rPr>
          <w:rFonts w:ascii="Times New Roman" w:hAnsi="Times New Roman"/>
          <w:noProof/>
          <w:spacing w:val="7"/>
          <w:sz w:val="28"/>
          <w:szCs w:val="28"/>
          <w:lang w:val="kk-KZ"/>
        </w:rPr>
        <w:t xml:space="preserve">3) мемлекеттік мекемелер;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7"/>
          <w:sz w:val="28"/>
          <w:szCs w:val="28"/>
          <w:lang w:val="kk-KZ"/>
        </w:rPr>
        <w:t xml:space="preserve">4) қазынашылық кәсіпорындар үшін бірқатар шегерулер </w:t>
      </w:r>
      <w:r w:rsidRPr="002623F4">
        <w:rPr>
          <w:rFonts w:ascii="Times New Roman" w:hAnsi="Times New Roman"/>
          <w:noProof/>
          <w:spacing w:val="14"/>
          <w:sz w:val="28"/>
          <w:szCs w:val="28"/>
          <w:lang w:val="kk-KZ"/>
        </w:rPr>
        <w:t xml:space="preserve">(шығарып тастау) көзделген. Мысалы, мемлекеттік мекемелердің </w:t>
      </w:r>
      <w:r w:rsidRPr="002623F4">
        <w:rPr>
          <w:rFonts w:ascii="Times New Roman" w:hAnsi="Times New Roman"/>
          <w:noProof/>
          <w:spacing w:val="8"/>
          <w:sz w:val="28"/>
          <w:szCs w:val="28"/>
          <w:lang w:val="kk-KZ"/>
        </w:rPr>
        <w:t xml:space="preserve">немесе қазынашылық кәсіпорындардың ақшасы жеткіліксіз болған </w:t>
      </w:r>
      <w:r w:rsidRPr="002623F4">
        <w:rPr>
          <w:rFonts w:ascii="Times New Roman" w:hAnsi="Times New Roman"/>
          <w:noProof/>
          <w:spacing w:val="7"/>
          <w:sz w:val="28"/>
          <w:szCs w:val="28"/>
          <w:lang w:val="kk-KZ"/>
        </w:rPr>
        <w:t xml:space="preserve">жағдайда, субсидиялық жауапкершілікті ҚР Үкіметі немесе жергілікті </w:t>
      </w:r>
      <w:r w:rsidRPr="002623F4">
        <w:rPr>
          <w:rFonts w:ascii="Times New Roman" w:hAnsi="Times New Roman"/>
          <w:noProof/>
          <w:spacing w:val="5"/>
          <w:sz w:val="28"/>
          <w:szCs w:val="28"/>
          <w:lang w:val="kk-KZ"/>
        </w:rPr>
        <w:t>атқару органы көтереді.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0"/>
          <w:sz w:val="28"/>
          <w:szCs w:val="28"/>
          <w:lang w:val="kk-KZ"/>
        </w:rPr>
        <w:t xml:space="preserve">Азаматтық заңдар </w:t>
      </w:r>
      <w:r w:rsidRPr="002623F4">
        <w:rPr>
          <w:rFonts w:ascii="Times New Roman" w:hAnsi="Times New Roman"/>
          <w:iCs/>
          <w:noProof/>
          <w:spacing w:val="10"/>
          <w:sz w:val="28"/>
          <w:szCs w:val="28"/>
          <w:lang w:val="kk-KZ"/>
        </w:rPr>
        <w:t xml:space="preserve">кәсіпкердің жоғары жауапкершілігін </w:t>
      </w:r>
      <w:r w:rsidRPr="002623F4">
        <w:rPr>
          <w:rFonts w:ascii="Times New Roman" w:hAnsi="Times New Roman"/>
          <w:noProof/>
          <w:spacing w:val="10"/>
          <w:sz w:val="28"/>
          <w:szCs w:val="28"/>
          <w:lang w:val="kk-KZ"/>
        </w:rPr>
        <w:t>белгі</w:t>
      </w:r>
      <w:r w:rsidRPr="002623F4">
        <w:rPr>
          <w:rFonts w:ascii="Times New Roman" w:hAnsi="Times New Roman"/>
          <w:noProof/>
          <w:spacing w:val="9"/>
          <w:sz w:val="28"/>
          <w:szCs w:val="28"/>
          <w:lang w:val="kk-KZ"/>
        </w:rPr>
        <w:t>леген, ол кінәсінің бар-жоғына қарамастан, кәсіпкердің міндеттеме</w:t>
      </w:r>
      <w:r w:rsidRPr="002623F4">
        <w:rPr>
          <w:rFonts w:ascii="Times New Roman" w:hAnsi="Times New Roman"/>
          <w:noProof/>
          <w:spacing w:val="10"/>
          <w:sz w:val="28"/>
          <w:szCs w:val="28"/>
          <w:lang w:val="kk-KZ"/>
        </w:rPr>
        <w:t xml:space="preserve">лерін орындамағаны немесе қанағаттанғысыз дәрежеде орындағаны </w:t>
      </w:r>
      <w:r w:rsidRPr="002623F4">
        <w:rPr>
          <w:rFonts w:ascii="Times New Roman" w:hAnsi="Times New Roman"/>
          <w:noProof/>
          <w:spacing w:val="8"/>
          <w:sz w:val="28"/>
          <w:szCs w:val="28"/>
          <w:lang w:val="kk-KZ"/>
        </w:rPr>
        <w:t xml:space="preserve">үшін мүліктік жауапты екендігінен көрінеді. ҚР АК 359-бабының 1-тармағына сәйкес, кәсіпкерді жауапкершіліктен босататын жалғыз </w:t>
      </w:r>
      <w:r w:rsidRPr="002623F4">
        <w:rPr>
          <w:rFonts w:ascii="Times New Roman" w:hAnsi="Times New Roman"/>
          <w:noProof/>
          <w:spacing w:val="5"/>
          <w:sz w:val="28"/>
          <w:szCs w:val="28"/>
          <w:lang w:val="kk-KZ"/>
        </w:rPr>
        <w:t xml:space="preserve">негіз  форс-мажорлық (төтенше) жағдайлар немесе шама жетпейтін күш </w:t>
      </w:r>
      <w:r w:rsidRPr="002623F4">
        <w:rPr>
          <w:rFonts w:ascii="Times New Roman" w:hAnsi="Times New Roman"/>
          <w:noProof/>
          <w:spacing w:val="7"/>
          <w:sz w:val="28"/>
          <w:szCs w:val="28"/>
          <w:lang w:val="kk-KZ"/>
        </w:rPr>
        <w:t>жағдайлары (табиғат апаттары, әскери іс-қимылдар және т.б.) болып табылады. Мұндай жағдайларға, мысалы, нарықта тауарлардың, жұ</w:t>
      </w:r>
      <w:r w:rsidRPr="002623F4">
        <w:rPr>
          <w:rFonts w:ascii="Times New Roman" w:hAnsi="Times New Roman"/>
          <w:noProof/>
          <w:spacing w:val="6"/>
          <w:sz w:val="28"/>
          <w:szCs w:val="28"/>
          <w:lang w:val="kk-KZ"/>
        </w:rPr>
        <w:t>мыстардың немесе атқаратын қызметтердің болмауы жатқызылмайды.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7"/>
          <w:sz w:val="28"/>
          <w:szCs w:val="28"/>
          <w:lang w:val="kk-KZ"/>
        </w:rPr>
        <w:t xml:space="preserve">  Одан тыс заң арқылы төмендегілердің: 1) толық серіктестік қаты</w:t>
      </w:r>
      <w:r w:rsidRPr="002623F4">
        <w:rPr>
          <w:rFonts w:ascii="Times New Roman" w:hAnsi="Times New Roman"/>
          <w:noProof/>
          <w:spacing w:val="9"/>
          <w:sz w:val="28"/>
          <w:szCs w:val="28"/>
          <w:lang w:val="kk-KZ"/>
        </w:rPr>
        <w:t xml:space="preserve">сушыларының: егер тарату кезінде қолда бар мүлік оның барлық </w:t>
      </w:r>
      <w:r w:rsidRPr="002623F4">
        <w:rPr>
          <w:rFonts w:ascii="Times New Roman" w:hAnsi="Times New Roman"/>
          <w:noProof/>
          <w:spacing w:val="7"/>
          <w:sz w:val="28"/>
          <w:szCs w:val="28"/>
          <w:lang w:val="kk-KZ"/>
        </w:rPr>
        <w:t xml:space="preserve">қарыздарын жабуға жеткіліксіз болған жағдайда (ҚР АК 70-бабының 1-тармағы; 2) салған салымдарының еселенген көлеміндегі сомасы </w:t>
      </w:r>
      <w:r w:rsidRPr="002623F4">
        <w:rPr>
          <w:rFonts w:ascii="Times New Roman" w:hAnsi="Times New Roman"/>
          <w:noProof/>
          <w:spacing w:val="11"/>
          <w:sz w:val="28"/>
          <w:szCs w:val="28"/>
          <w:lang w:val="kk-KZ"/>
        </w:rPr>
        <w:t xml:space="preserve">жеткіліксіз, сонымен бірге қатысушылардың бірі банкрот болған </w:t>
      </w:r>
      <w:r w:rsidRPr="002623F4">
        <w:rPr>
          <w:rFonts w:ascii="Times New Roman" w:hAnsi="Times New Roman"/>
          <w:noProof/>
          <w:spacing w:val="5"/>
          <w:sz w:val="28"/>
          <w:szCs w:val="28"/>
          <w:lang w:val="kk-KZ"/>
        </w:rPr>
        <w:t xml:space="preserve">жағдайда, қосымша жауапкершілігі бар серіктестік қатысушыларының </w:t>
      </w:r>
      <w:r w:rsidRPr="002623F4">
        <w:rPr>
          <w:rFonts w:ascii="Times New Roman" w:hAnsi="Times New Roman"/>
          <w:iCs/>
          <w:noProof/>
          <w:spacing w:val="6"/>
          <w:sz w:val="28"/>
          <w:szCs w:val="28"/>
          <w:lang w:val="kk-KZ"/>
        </w:rPr>
        <w:t xml:space="preserve">ортақ жауапкершілігі </w:t>
      </w:r>
      <w:r w:rsidRPr="002623F4">
        <w:rPr>
          <w:rFonts w:ascii="Times New Roman" w:hAnsi="Times New Roman"/>
          <w:noProof/>
          <w:spacing w:val="6"/>
          <w:sz w:val="28"/>
          <w:szCs w:val="28"/>
          <w:lang w:val="kk-KZ"/>
        </w:rPr>
        <w:t xml:space="preserve">орын алатын жағдайлар көзделген. Одан өзге, </w:t>
      </w:r>
      <w:r w:rsidRPr="002623F4">
        <w:rPr>
          <w:rFonts w:ascii="Times New Roman" w:hAnsi="Times New Roman"/>
          <w:noProof/>
          <w:spacing w:val="7"/>
          <w:sz w:val="28"/>
          <w:szCs w:val="28"/>
          <w:lang w:val="kk-KZ"/>
        </w:rPr>
        <w:t xml:space="preserve">заңмен төмендегілердің: 1) заңды тұлға мүлкінің құрылтайшысының </w:t>
      </w:r>
      <w:r w:rsidRPr="002623F4">
        <w:rPr>
          <w:rFonts w:ascii="Times New Roman" w:hAnsi="Times New Roman"/>
          <w:noProof/>
          <w:spacing w:val="9"/>
          <w:sz w:val="28"/>
          <w:szCs w:val="28"/>
          <w:lang w:val="kk-KZ"/>
        </w:rPr>
        <w:t xml:space="preserve">(қатысушысының) немесе меншік иесінің: заңды тұлғаның қаражаты   </w:t>
      </w:r>
      <w:r w:rsidRPr="002623F4">
        <w:rPr>
          <w:rFonts w:ascii="Times New Roman" w:hAnsi="Times New Roman"/>
          <w:noProof/>
          <w:spacing w:val="5"/>
          <w:sz w:val="28"/>
          <w:szCs w:val="28"/>
          <w:lang w:val="kk-KZ"/>
        </w:rPr>
        <w:t>(ҚР АК 44-бабының 3-тармағы) жеткіліксіз болған кезде, құрылтайшы</w:t>
      </w:r>
      <w:r w:rsidRPr="002623F4">
        <w:rPr>
          <w:rFonts w:ascii="Times New Roman" w:hAnsi="Times New Roman"/>
          <w:noProof/>
          <w:spacing w:val="10"/>
          <w:sz w:val="28"/>
          <w:szCs w:val="28"/>
          <w:lang w:val="kk-KZ"/>
        </w:rPr>
        <w:t>ның (қатысушының) немесе оның мүлкінің меншік иесінің әрекет</w:t>
      </w:r>
      <w:r w:rsidRPr="002623F4">
        <w:rPr>
          <w:rFonts w:ascii="Times New Roman" w:hAnsi="Times New Roman"/>
          <w:noProof/>
          <w:spacing w:val="9"/>
          <w:sz w:val="28"/>
          <w:szCs w:val="28"/>
          <w:lang w:val="kk-KZ"/>
        </w:rPr>
        <w:t xml:space="preserve">терінен туындаған банкроттық жағдайында, мысалы, еншілес ұйым </w:t>
      </w:r>
      <w:r w:rsidRPr="002623F4">
        <w:rPr>
          <w:rFonts w:ascii="Times New Roman" w:hAnsi="Times New Roman"/>
          <w:noProof/>
          <w:spacing w:val="5"/>
          <w:sz w:val="28"/>
          <w:szCs w:val="28"/>
          <w:lang w:val="kk-KZ"/>
        </w:rPr>
        <w:t xml:space="preserve">негізгі ұйымның кінәсінан банкрот болғанда, негізгі ұйым субсидиялық </w:t>
      </w:r>
      <w:r w:rsidRPr="002623F4">
        <w:rPr>
          <w:rFonts w:ascii="Times New Roman" w:hAnsi="Times New Roman"/>
          <w:noProof/>
          <w:spacing w:val="9"/>
          <w:sz w:val="28"/>
          <w:szCs w:val="28"/>
          <w:lang w:val="kk-KZ"/>
        </w:rPr>
        <w:t>жауапкершілікті көтеретін (ҚР АК 94-бабының 2-тармағы); 2) өнді</w:t>
      </w:r>
      <w:r w:rsidRPr="002623F4">
        <w:rPr>
          <w:rFonts w:ascii="Times New Roman" w:hAnsi="Times New Roman"/>
          <w:noProof/>
          <w:spacing w:val="11"/>
          <w:sz w:val="28"/>
          <w:szCs w:val="28"/>
          <w:lang w:val="kk-KZ"/>
        </w:rPr>
        <w:t xml:space="preserve">рістік кооператив мүшелерінің кооператив міндеттері бойынша </w:t>
      </w:r>
      <w:r w:rsidRPr="002623F4">
        <w:rPr>
          <w:rFonts w:ascii="Times New Roman" w:hAnsi="Times New Roman"/>
          <w:noProof/>
          <w:spacing w:val="10"/>
          <w:sz w:val="28"/>
          <w:szCs w:val="28"/>
          <w:lang w:val="kk-KZ"/>
        </w:rPr>
        <w:t xml:space="preserve">субсидиялық жауапкершілігі (ҚР АК 96-бабының 3-тармағы) орын </w:t>
      </w:r>
      <w:r w:rsidRPr="002623F4">
        <w:rPr>
          <w:rFonts w:ascii="Times New Roman" w:hAnsi="Times New Roman"/>
          <w:noProof/>
          <w:spacing w:val="6"/>
          <w:sz w:val="28"/>
          <w:szCs w:val="28"/>
          <w:lang w:val="kk-KZ"/>
        </w:rPr>
        <w:t>алатын жағдайлар қарастырылған.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pacing w:val="8"/>
          <w:sz w:val="28"/>
          <w:szCs w:val="28"/>
          <w:lang w:val="kk-KZ"/>
        </w:rPr>
        <w:t xml:space="preserve">Мемлекеттік тіркеу </w:t>
      </w:r>
      <w:r w:rsidRPr="002623F4">
        <w:rPr>
          <w:rFonts w:ascii="Times New Roman" w:hAnsi="Times New Roman"/>
          <w:noProof/>
          <w:spacing w:val="8"/>
          <w:sz w:val="28"/>
          <w:szCs w:val="28"/>
          <w:lang w:val="kk-KZ"/>
        </w:rPr>
        <w:t xml:space="preserve">нәтижесінде субъект кәсіпкер мәртебесін </w:t>
      </w:r>
      <w:r w:rsidRPr="002623F4">
        <w:rPr>
          <w:rFonts w:ascii="Times New Roman" w:hAnsi="Times New Roman"/>
          <w:noProof/>
          <w:spacing w:val="11"/>
          <w:sz w:val="28"/>
          <w:szCs w:val="28"/>
          <w:lang w:val="kk-KZ"/>
        </w:rPr>
        <w:t xml:space="preserve">иеленеді және толық көлемде өз құқықтары мен заңды мүдделерін </w:t>
      </w:r>
      <w:r w:rsidRPr="002623F4">
        <w:rPr>
          <w:rFonts w:ascii="Times New Roman" w:hAnsi="Times New Roman"/>
          <w:noProof/>
          <w:spacing w:val="5"/>
          <w:sz w:val="28"/>
          <w:szCs w:val="28"/>
          <w:lang w:val="kk-KZ"/>
        </w:rPr>
        <w:t xml:space="preserve">қорғау, жеңілдіктер және артықшылықтар алу мүмкіндігіне ие болады. </w:t>
      </w:r>
      <w:r w:rsidRPr="002623F4">
        <w:rPr>
          <w:rFonts w:ascii="Times New Roman" w:hAnsi="Times New Roman"/>
          <w:noProof/>
          <w:spacing w:val="7"/>
          <w:sz w:val="28"/>
          <w:szCs w:val="28"/>
          <w:lang w:val="kk-KZ"/>
        </w:rPr>
        <w:t xml:space="preserve">Заңды тұлғаларды мемлекеттік тіркеудің жалпы негіздері және тәртібі </w:t>
      </w:r>
      <w:r w:rsidRPr="002623F4">
        <w:rPr>
          <w:rFonts w:ascii="Times New Roman" w:hAnsi="Times New Roman"/>
          <w:noProof/>
          <w:spacing w:val="13"/>
          <w:sz w:val="28"/>
          <w:szCs w:val="28"/>
          <w:lang w:val="kk-KZ"/>
        </w:rPr>
        <w:t xml:space="preserve">ҚР Азаматтық кодексі және 1995 ж. сәуірдің 17-індегі № 2198-ші </w:t>
      </w:r>
      <w:r w:rsidRPr="002623F4">
        <w:rPr>
          <w:rFonts w:ascii="Times New Roman" w:hAnsi="Times New Roman"/>
          <w:noProof/>
          <w:spacing w:val="8"/>
          <w:sz w:val="28"/>
          <w:szCs w:val="28"/>
          <w:lang w:val="kk-KZ"/>
        </w:rPr>
        <w:t>«Заңды тұлғаларды мемлекеттік тіркеу және филиалдар мен өкілдік</w:t>
      </w:r>
      <w:r w:rsidRPr="002623F4">
        <w:rPr>
          <w:rFonts w:ascii="Times New Roman" w:hAnsi="Times New Roman"/>
          <w:noProof/>
          <w:spacing w:val="13"/>
          <w:sz w:val="28"/>
          <w:szCs w:val="28"/>
          <w:lang w:val="kk-KZ"/>
        </w:rPr>
        <w:t xml:space="preserve">терді  есептік тіркеу туралы»  ҚР  Заңы  арқылы реттеледі.  Арнайы ережелер «Жеке кәсіпкерлік туралы» Заңмен көзделген (бұл туралы </w:t>
      </w:r>
      <w:r w:rsidRPr="002623F4">
        <w:rPr>
          <w:rFonts w:ascii="Times New Roman" w:hAnsi="Times New Roman"/>
          <w:noProof/>
          <w:spacing w:val="6"/>
          <w:sz w:val="28"/>
          <w:szCs w:val="28"/>
          <w:lang w:val="kk-KZ"/>
        </w:rPr>
        <w:t>тереңірек 6-тараудан қараңыз).</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6"/>
          <w:sz w:val="28"/>
          <w:szCs w:val="28"/>
          <w:lang w:val="kk-KZ"/>
        </w:rPr>
        <w:t xml:space="preserve">Сөйтіп, бір немесе басқа қатысушыны кәсіпкерлік қызмет </w:t>
      </w:r>
      <w:r w:rsidRPr="002623F4">
        <w:rPr>
          <w:rFonts w:ascii="Times New Roman" w:hAnsi="Times New Roman"/>
          <w:noProof/>
          <w:spacing w:val="7"/>
          <w:sz w:val="28"/>
          <w:szCs w:val="28"/>
          <w:lang w:val="kk-KZ"/>
        </w:rPr>
        <w:t xml:space="preserve">субъектісі деп тану үшін, барлық жоғарыда аталған белгілердің болуы </w:t>
      </w:r>
      <w:r w:rsidRPr="002623F4">
        <w:rPr>
          <w:rFonts w:ascii="Times New Roman" w:hAnsi="Times New Roman"/>
          <w:noProof/>
          <w:spacing w:val="1"/>
          <w:sz w:val="28"/>
          <w:szCs w:val="28"/>
          <w:lang w:val="kk-KZ"/>
        </w:rPr>
        <w:t>міндетті.</w:t>
      </w:r>
    </w:p>
    <w:p w:rsidR="00745019" w:rsidRPr="002623F4" w:rsidRDefault="00745019" w:rsidP="00274025">
      <w:pPr>
        <w:spacing w:after="0" w:line="240" w:lineRule="auto"/>
        <w:jc w:val="both"/>
        <w:rPr>
          <w:rFonts w:ascii="Times New Roman" w:hAnsi="Times New Roman"/>
          <w:sz w:val="28"/>
          <w:szCs w:val="28"/>
          <w:lang w:val="kk-KZ"/>
        </w:rPr>
      </w:pPr>
      <w:r w:rsidRPr="002623F4">
        <w:rPr>
          <w:rFonts w:ascii="Times New Roman" w:hAnsi="Times New Roman"/>
          <w:noProof/>
          <w:spacing w:val="6"/>
          <w:sz w:val="28"/>
          <w:szCs w:val="28"/>
          <w:lang w:val="kk-KZ"/>
        </w:rPr>
        <w:t xml:space="preserve">2. Сөйтіп, аталған кезең Қазақстан Республикасында тұтастай </w:t>
      </w:r>
      <w:r w:rsidRPr="002623F4">
        <w:rPr>
          <w:rFonts w:ascii="Times New Roman" w:hAnsi="Times New Roman"/>
          <w:noProof/>
          <w:spacing w:val="4"/>
          <w:sz w:val="28"/>
          <w:szCs w:val="28"/>
          <w:lang w:val="kk-KZ"/>
        </w:rPr>
        <w:t xml:space="preserve">алғанда тәуелсіз және егеменді мемлекеттің мүлдем жаңа заңдық </w:t>
      </w:r>
      <w:r w:rsidRPr="002623F4">
        <w:rPr>
          <w:rFonts w:ascii="Times New Roman" w:hAnsi="Times New Roman"/>
          <w:noProof/>
          <w:spacing w:val="-2"/>
          <w:sz w:val="28"/>
          <w:szCs w:val="28"/>
          <w:lang w:val="kk-KZ"/>
        </w:rPr>
        <w:t xml:space="preserve">жүйесін және оның ішінде Қазақстанның кәсіпкерлік заңдары жүйесін </w:t>
      </w:r>
      <w:r w:rsidRPr="002623F4">
        <w:rPr>
          <w:rFonts w:ascii="Times New Roman" w:hAnsi="Times New Roman"/>
          <w:noProof/>
          <w:spacing w:val="-4"/>
          <w:sz w:val="28"/>
          <w:szCs w:val="28"/>
          <w:lang w:val="kk-KZ"/>
        </w:rPr>
        <w:t xml:space="preserve">құру бойынша нарықтық қатынастар дамуының бастапқы кезеңі болып </w:t>
      </w:r>
      <w:r w:rsidRPr="002623F4">
        <w:rPr>
          <w:rFonts w:ascii="Times New Roman" w:hAnsi="Times New Roman"/>
          <w:noProof/>
          <w:spacing w:val="-6"/>
          <w:sz w:val="28"/>
          <w:szCs w:val="28"/>
          <w:lang w:val="kk-KZ"/>
        </w:rPr>
        <w:t>саналады.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 xml:space="preserve"> </w:t>
      </w:r>
      <w:r w:rsidRPr="002623F4">
        <w:rPr>
          <w:rFonts w:ascii="Times New Roman" w:hAnsi="Times New Roman"/>
          <w:noProof/>
          <w:spacing w:val="-2"/>
          <w:sz w:val="28"/>
          <w:szCs w:val="28"/>
          <w:lang w:val="kk-KZ"/>
        </w:rPr>
        <w:t xml:space="preserve">Кәсіпкерлік заңдардың дамуындағы екінші кезеңнің басталуына Қазақстан Республикасының 1997 ж. маусымның 19-ындағы №131-1 </w:t>
      </w:r>
      <w:r w:rsidRPr="002623F4">
        <w:rPr>
          <w:rFonts w:ascii="Times New Roman" w:hAnsi="Times New Roman"/>
          <w:noProof/>
          <w:sz w:val="28"/>
          <w:szCs w:val="28"/>
          <w:lang w:val="kk-KZ"/>
        </w:rPr>
        <w:t xml:space="preserve">«Шағын кәсіпкерлікті мемлекеттік қолдау туралы» және 1997 ж. </w:t>
      </w:r>
      <w:r w:rsidRPr="002623F4">
        <w:rPr>
          <w:rFonts w:ascii="Times New Roman" w:hAnsi="Times New Roman"/>
          <w:noProof/>
          <w:spacing w:val="-4"/>
          <w:sz w:val="28"/>
          <w:szCs w:val="28"/>
          <w:lang w:val="kk-KZ"/>
        </w:rPr>
        <w:t xml:space="preserve">маусымның 1-ындағы №135-1 «Жеке кәсіпкерлік туралы» Заңдарының қолданысқа енгізілуі себепші болды. Шағын кәсіпкерлікті мемлекеттік </w:t>
      </w:r>
      <w:r w:rsidRPr="002623F4">
        <w:rPr>
          <w:rFonts w:ascii="Times New Roman" w:hAnsi="Times New Roman"/>
          <w:noProof/>
          <w:spacing w:val="1"/>
          <w:sz w:val="28"/>
          <w:szCs w:val="28"/>
          <w:lang w:val="kk-KZ"/>
        </w:rPr>
        <w:t xml:space="preserve">қолдау туралы заң шағын кәсіпкерлікті мемлекеттік қолдаудың </w:t>
      </w:r>
      <w:r w:rsidRPr="002623F4">
        <w:rPr>
          <w:rFonts w:ascii="Times New Roman" w:hAnsi="Times New Roman"/>
          <w:noProof/>
          <w:spacing w:val="-2"/>
          <w:sz w:val="28"/>
          <w:szCs w:val="28"/>
          <w:lang w:val="kk-KZ"/>
        </w:rPr>
        <w:t xml:space="preserve">төмендегідей: Қазақстан Республикасында шағын кәсіпкерлікті дамытудың басымдық ұстанымы; шағын кәсіпкерлікті мемлекеттік қолдау </w:t>
      </w:r>
      <w:r w:rsidRPr="002623F4">
        <w:rPr>
          <w:rFonts w:ascii="Times New Roman" w:hAnsi="Times New Roman"/>
          <w:noProof/>
          <w:spacing w:val="5"/>
          <w:sz w:val="28"/>
          <w:szCs w:val="28"/>
          <w:lang w:val="kk-KZ"/>
        </w:rPr>
        <w:t>кешенділігі ұстанымы; шағын кәсіпкерлікті қолдау инфрақұры</w:t>
      </w:r>
      <w:r w:rsidRPr="002623F4">
        <w:rPr>
          <w:rFonts w:ascii="Times New Roman" w:hAnsi="Times New Roman"/>
          <w:noProof/>
          <w:spacing w:val="-3"/>
          <w:sz w:val="28"/>
          <w:szCs w:val="28"/>
          <w:lang w:val="kk-KZ"/>
        </w:rPr>
        <w:t xml:space="preserve">лымының және шағын кәсіпкерліктің барлық субъектілері үшін іске </w:t>
      </w:r>
      <w:r w:rsidRPr="002623F4">
        <w:rPr>
          <w:rFonts w:ascii="Times New Roman" w:hAnsi="Times New Roman"/>
          <w:noProof/>
          <w:spacing w:val="1"/>
          <w:sz w:val="28"/>
          <w:szCs w:val="28"/>
          <w:lang w:val="kk-KZ"/>
        </w:rPr>
        <w:t xml:space="preserve">асырылатын шаралардың қол жетерлік болуы ұстанымы; шағын </w:t>
      </w:r>
      <w:r w:rsidRPr="002623F4">
        <w:rPr>
          <w:rFonts w:ascii="Times New Roman" w:hAnsi="Times New Roman"/>
          <w:noProof/>
          <w:spacing w:val="-2"/>
          <w:sz w:val="28"/>
          <w:szCs w:val="28"/>
          <w:lang w:val="kk-KZ"/>
        </w:rPr>
        <w:t>кәсіпкерлікті қолдау және өркендету саласында халықаралық ынтымақтастық ұстанымын бекітті. Жеке кәсіпкерлік туралы заң ҚР Кон</w:t>
      </w:r>
      <w:r w:rsidRPr="002623F4">
        <w:rPr>
          <w:rFonts w:ascii="Times New Roman" w:hAnsi="Times New Roman"/>
          <w:noProof/>
          <w:sz w:val="28"/>
          <w:szCs w:val="28"/>
          <w:lang w:val="kk-KZ"/>
        </w:rPr>
        <w:t xml:space="preserve">ституциясы белгілеген азаматтардың кәсіпкерлік қызмет еркіндігін </w:t>
      </w:r>
      <w:r w:rsidRPr="002623F4">
        <w:rPr>
          <w:rFonts w:ascii="Times New Roman" w:hAnsi="Times New Roman"/>
          <w:noProof/>
          <w:spacing w:val="8"/>
          <w:sz w:val="28"/>
          <w:szCs w:val="28"/>
          <w:lang w:val="kk-KZ"/>
        </w:rPr>
        <w:t xml:space="preserve">жүзеге асыруға, жеке кәсіпкерлік үшін мемлекеттік кепілдіктер </w:t>
      </w:r>
      <w:r w:rsidRPr="002623F4">
        <w:rPr>
          <w:rFonts w:ascii="Times New Roman" w:hAnsi="Times New Roman"/>
          <w:noProof/>
          <w:spacing w:val="-3"/>
          <w:sz w:val="28"/>
          <w:szCs w:val="28"/>
          <w:lang w:val="kk-KZ"/>
        </w:rPr>
        <w:t>жүйесін құруға бағытталған.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0"/>
          <w:sz w:val="28"/>
          <w:szCs w:val="28"/>
          <w:lang w:val="kk-KZ"/>
        </w:rPr>
        <w:t xml:space="preserve"> Кәсіпкерлік қатынастарға оң ықпал еткен заң актісі ретінде </w:t>
      </w:r>
      <w:r w:rsidRPr="002623F4">
        <w:rPr>
          <w:rFonts w:ascii="Times New Roman" w:hAnsi="Times New Roman"/>
          <w:noProof/>
          <w:spacing w:val="-2"/>
          <w:sz w:val="28"/>
          <w:szCs w:val="28"/>
          <w:lang w:val="kk-KZ"/>
        </w:rPr>
        <w:t xml:space="preserve">1997 ж. ақпанның 28-інде шыққан мынадай: жаңа технологияларды, </w:t>
      </w:r>
      <w:r w:rsidRPr="002623F4">
        <w:rPr>
          <w:rFonts w:ascii="Times New Roman" w:hAnsi="Times New Roman"/>
          <w:noProof/>
          <w:spacing w:val="-3"/>
          <w:sz w:val="28"/>
          <w:szCs w:val="28"/>
          <w:lang w:val="kk-KZ"/>
        </w:rPr>
        <w:t xml:space="preserve">алдыңғы қатарлы техниканы және ноу-хауларды енгізу; ішкі нарықты </w:t>
      </w:r>
      <w:r w:rsidRPr="002623F4">
        <w:rPr>
          <w:rFonts w:ascii="Times New Roman" w:hAnsi="Times New Roman"/>
          <w:noProof/>
          <w:spacing w:val="-2"/>
          <w:sz w:val="28"/>
          <w:szCs w:val="28"/>
          <w:lang w:val="kk-KZ"/>
        </w:rPr>
        <w:t xml:space="preserve">жоғары сапалы тауарлармен және қызметтермен толтыру; отандық </w:t>
      </w:r>
      <w:r w:rsidRPr="002623F4">
        <w:rPr>
          <w:rFonts w:ascii="Times New Roman" w:hAnsi="Times New Roman"/>
          <w:noProof/>
          <w:spacing w:val="-1"/>
          <w:sz w:val="28"/>
          <w:szCs w:val="28"/>
          <w:lang w:val="kk-KZ"/>
        </w:rPr>
        <w:t xml:space="preserve">өндірушілерді мемлекеттік қолдау және ынталандыру; экспортқа </w:t>
      </w:r>
      <w:r w:rsidRPr="002623F4">
        <w:rPr>
          <w:rFonts w:ascii="Times New Roman" w:hAnsi="Times New Roman"/>
          <w:noProof/>
          <w:spacing w:val="2"/>
          <w:sz w:val="28"/>
          <w:szCs w:val="28"/>
          <w:lang w:val="kk-KZ"/>
        </w:rPr>
        <w:t xml:space="preserve">бағытталған және импортты алмастырушы өндірісті дамыту; жаңа </w:t>
      </w:r>
      <w:r w:rsidRPr="002623F4">
        <w:rPr>
          <w:rFonts w:ascii="Times New Roman" w:hAnsi="Times New Roman"/>
          <w:noProof/>
          <w:spacing w:val="-1"/>
          <w:sz w:val="28"/>
          <w:szCs w:val="28"/>
          <w:lang w:val="kk-KZ"/>
        </w:rPr>
        <w:t xml:space="preserve">жұмыс орындарын құру; қоршаған табиғат ортасын жақсарту және </w:t>
      </w:r>
      <w:r w:rsidRPr="002623F4">
        <w:rPr>
          <w:rFonts w:ascii="Times New Roman" w:hAnsi="Times New Roman"/>
          <w:noProof/>
          <w:spacing w:val="-3"/>
          <w:sz w:val="28"/>
          <w:szCs w:val="28"/>
          <w:lang w:val="kk-KZ"/>
        </w:rPr>
        <w:t xml:space="preserve">басқадай негізгі міндеттерді айқындаған Қазақстан Республикасының </w:t>
      </w:r>
      <w:r w:rsidRPr="002623F4">
        <w:rPr>
          <w:rFonts w:ascii="Times New Roman" w:hAnsi="Times New Roman"/>
          <w:noProof/>
          <w:sz w:val="28"/>
          <w:szCs w:val="28"/>
          <w:lang w:val="kk-KZ"/>
        </w:rPr>
        <w:t xml:space="preserve">«Төте инвестицияларды мемлекеттік қолдау туралы» Заңын атауға </w:t>
      </w:r>
      <w:r w:rsidRPr="002623F4">
        <w:rPr>
          <w:rFonts w:ascii="Times New Roman" w:hAnsi="Times New Roman"/>
          <w:noProof/>
          <w:spacing w:val="-2"/>
          <w:sz w:val="28"/>
          <w:szCs w:val="28"/>
          <w:lang w:val="kk-KZ"/>
        </w:rPr>
        <w:t xml:space="preserve">болады. Аталған актіге сәйкес, </w:t>
      </w:r>
      <w:r w:rsidRPr="002623F4">
        <w:rPr>
          <w:rFonts w:ascii="Times New Roman" w:hAnsi="Times New Roman"/>
          <w:iCs/>
          <w:noProof/>
          <w:spacing w:val="-2"/>
          <w:sz w:val="28"/>
          <w:szCs w:val="28"/>
          <w:lang w:val="kk-KZ"/>
        </w:rPr>
        <w:t>экономиканың басымдығына да сектор</w:t>
      </w:r>
      <w:r w:rsidRPr="002623F4">
        <w:rPr>
          <w:rFonts w:ascii="Times New Roman" w:hAnsi="Times New Roman"/>
          <w:iCs/>
          <w:noProof/>
          <w:spacing w:val="-6"/>
          <w:sz w:val="28"/>
          <w:szCs w:val="28"/>
          <w:lang w:val="kk-KZ"/>
        </w:rPr>
        <w:t xml:space="preserve">ларында инвестициялауды жүзеге асыру барысында айтарлықтай </w:t>
      </w:r>
      <w:r w:rsidRPr="002623F4">
        <w:rPr>
          <w:rFonts w:ascii="Times New Roman" w:hAnsi="Times New Roman"/>
          <w:iCs/>
          <w:noProof/>
          <w:spacing w:val="-5"/>
          <w:sz w:val="28"/>
          <w:szCs w:val="28"/>
          <w:lang w:val="kk-KZ"/>
        </w:rPr>
        <w:t xml:space="preserve">артықшылықтар мен жеңілдіктер </w:t>
      </w:r>
      <w:r w:rsidRPr="002623F4">
        <w:rPr>
          <w:rFonts w:ascii="Times New Roman" w:hAnsi="Times New Roman"/>
          <w:noProof/>
          <w:spacing w:val="-5"/>
          <w:sz w:val="28"/>
          <w:szCs w:val="28"/>
          <w:lang w:val="kk-KZ"/>
        </w:rPr>
        <w:t xml:space="preserve">(оның ішінде инвестициялық салық </w:t>
      </w:r>
      <w:r w:rsidRPr="002623F4">
        <w:rPr>
          <w:rFonts w:ascii="Times New Roman" w:hAnsi="Times New Roman"/>
          <w:noProof/>
          <w:spacing w:val="-1"/>
          <w:sz w:val="28"/>
          <w:szCs w:val="28"/>
          <w:lang w:val="kk-KZ"/>
        </w:rPr>
        <w:t xml:space="preserve">артықшылықтары, кеден төлемдерін төлеуден босату, заттай грант) </w:t>
      </w:r>
      <w:r w:rsidRPr="002623F4">
        <w:rPr>
          <w:rFonts w:ascii="Times New Roman" w:hAnsi="Times New Roman"/>
          <w:noProof/>
          <w:spacing w:val="2"/>
          <w:sz w:val="28"/>
          <w:szCs w:val="28"/>
          <w:lang w:val="kk-KZ"/>
        </w:rPr>
        <w:t xml:space="preserve">берілді. Экономиканың басымдыққа ие секторлары болып: 1) өндірістік инфрақұрылым; 2) өңдеуші өнеркәсіп; 3) Ақмола (Астана) </w:t>
      </w:r>
      <w:r w:rsidRPr="002623F4">
        <w:rPr>
          <w:rFonts w:ascii="Times New Roman" w:hAnsi="Times New Roman"/>
          <w:noProof/>
          <w:spacing w:val="-1"/>
          <w:sz w:val="28"/>
          <w:szCs w:val="28"/>
          <w:lang w:val="kk-KZ"/>
        </w:rPr>
        <w:t xml:space="preserve">қаласының нысандары; 4) тұрғын үй, әлеуметтік сала және туризм </w:t>
      </w:r>
      <w:r w:rsidRPr="002623F4">
        <w:rPr>
          <w:rFonts w:ascii="Times New Roman" w:hAnsi="Times New Roman"/>
          <w:noProof/>
          <w:spacing w:val="5"/>
          <w:sz w:val="28"/>
          <w:szCs w:val="28"/>
          <w:lang w:val="kk-KZ"/>
        </w:rPr>
        <w:t xml:space="preserve">нысандары; 5) ауыл шаруашылығы танылды. Мемлекет дамуы </w:t>
      </w:r>
      <w:r w:rsidRPr="002623F4">
        <w:rPr>
          <w:rFonts w:ascii="Times New Roman" w:hAnsi="Times New Roman"/>
          <w:noProof/>
          <w:spacing w:val="-2"/>
          <w:sz w:val="28"/>
          <w:szCs w:val="28"/>
          <w:lang w:val="kk-KZ"/>
        </w:rPr>
        <w:t xml:space="preserve">басымдыққа ие болып табылатын экономика секторларын және сол </w:t>
      </w:r>
      <w:r w:rsidRPr="002623F4">
        <w:rPr>
          <w:rFonts w:ascii="Times New Roman" w:hAnsi="Times New Roman"/>
          <w:noProof/>
          <w:spacing w:val="-3"/>
          <w:sz w:val="28"/>
          <w:szCs w:val="28"/>
          <w:lang w:val="kk-KZ"/>
        </w:rPr>
        <w:t xml:space="preserve">жағдайда берілетін ынталандыру және қолдау шараларын айқындады. </w:t>
      </w:r>
      <w:r w:rsidRPr="002623F4">
        <w:rPr>
          <w:rFonts w:ascii="Times New Roman" w:hAnsi="Times New Roman"/>
          <w:noProof/>
          <w:spacing w:val="-2"/>
          <w:sz w:val="28"/>
          <w:szCs w:val="28"/>
          <w:lang w:val="kk-KZ"/>
        </w:rPr>
        <w:t xml:space="preserve">Осының бәрі кәсіпкерлердің белсенділігін тудырып, экономиканың </w:t>
      </w:r>
      <w:r w:rsidRPr="002623F4">
        <w:rPr>
          <w:rFonts w:ascii="Times New Roman" w:hAnsi="Times New Roman"/>
          <w:noProof/>
          <w:spacing w:val="-3"/>
          <w:sz w:val="28"/>
          <w:szCs w:val="28"/>
          <w:lang w:val="kk-KZ"/>
        </w:rPr>
        <w:t>дамуына ықпал етті.</w:t>
      </w:r>
    </w:p>
    <w:p w:rsidR="00745019" w:rsidRPr="002623F4" w:rsidRDefault="00745019" w:rsidP="002F22F9">
      <w:pPr>
        <w:spacing w:after="0" w:line="240" w:lineRule="auto"/>
        <w:ind w:firstLine="360"/>
        <w:jc w:val="both"/>
        <w:rPr>
          <w:rFonts w:ascii="Times New Roman" w:hAnsi="Times New Roman"/>
          <w:noProof/>
          <w:spacing w:val="1"/>
          <w:sz w:val="28"/>
          <w:szCs w:val="28"/>
          <w:lang w:val="kk-KZ"/>
        </w:rPr>
      </w:pPr>
      <w:r w:rsidRPr="002623F4">
        <w:rPr>
          <w:rFonts w:ascii="Times New Roman" w:hAnsi="Times New Roman"/>
          <w:noProof/>
          <w:spacing w:val="-1"/>
          <w:sz w:val="28"/>
          <w:szCs w:val="28"/>
          <w:lang w:val="kk-KZ"/>
        </w:rPr>
        <w:t xml:space="preserve">Сонымен қатар Қазақстан Республикасының 1997 ж. шілденің </w:t>
      </w:r>
      <w:r w:rsidRPr="002623F4">
        <w:rPr>
          <w:rFonts w:ascii="Times New Roman" w:hAnsi="Times New Roman"/>
          <w:noProof/>
          <w:spacing w:val="-2"/>
          <w:sz w:val="28"/>
          <w:szCs w:val="28"/>
          <w:lang w:val="kk-KZ"/>
        </w:rPr>
        <w:t xml:space="preserve">16-ында шыққан, шағын кәсіпкерлік субъектілерін қолдау шаралары </w:t>
      </w:r>
      <w:r w:rsidRPr="002623F4">
        <w:rPr>
          <w:rFonts w:ascii="Times New Roman" w:hAnsi="Times New Roman"/>
          <w:noProof/>
          <w:spacing w:val="2"/>
          <w:sz w:val="28"/>
          <w:szCs w:val="28"/>
          <w:lang w:val="kk-KZ"/>
        </w:rPr>
        <w:t>ретінде мемлекеттік сатып алуларды іске асыру барысында тауар</w:t>
      </w:r>
      <w:r w:rsidRPr="002623F4">
        <w:rPr>
          <w:rFonts w:ascii="Times New Roman" w:hAnsi="Times New Roman"/>
          <w:noProof/>
          <w:spacing w:val="-1"/>
          <w:sz w:val="28"/>
          <w:szCs w:val="28"/>
          <w:lang w:val="kk-KZ"/>
        </w:rPr>
        <w:t xml:space="preserve">лардың (жұмыстардың, қызметтердің) жекелеген түрлерін шағын </w:t>
      </w:r>
      <w:r w:rsidRPr="002623F4">
        <w:rPr>
          <w:rFonts w:ascii="Times New Roman" w:hAnsi="Times New Roman"/>
          <w:noProof/>
          <w:spacing w:val="-4"/>
          <w:sz w:val="28"/>
          <w:szCs w:val="28"/>
          <w:lang w:val="kk-KZ"/>
        </w:rPr>
        <w:t xml:space="preserve">кәсіпкерлік субъектілерінен сатып алу үшін, мемлекеттік сатып алудың </w:t>
      </w:r>
      <w:r w:rsidRPr="002623F4">
        <w:rPr>
          <w:rFonts w:ascii="Times New Roman" w:hAnsi="Times New Roman"/>
          <w:noProof/>
          <w:spacing w:val="1"/>
          <w:sz w:val="28"/>
          <w:szCs w:val="28"/>
          <w:lang w:val="kk-KZ"/>
        </w:rPr>
        <w:t>жалпы көлемінің 10%-ын міндетті түрде резервте сақтауды жүктеген №163-І-ші «Мемлекеттік сатып алулар туралы» Заңы (25-2-бабының</w:t>
      </w:r>
      <w:r>
        <w:rPr>
          <w:noProof/>
        </w:rPr>
        <w:pict>
          <v:line id="_x0000_s1026" style="position:absolute;left:0;text-align:left;z-index:251658240;mso-position-horizontal-relative:margin;mso-position-vertical-relative:text" from="549.35pt,-17.5pt" to="549.35pt,727.95pt" o:allowincell="f" strokeweight="1.9pt">
            <w10:wrap anchorx="margin"/>
          </v:line>
        </w:pict>
      </w:r>
      <w:r w:rsidRPr="002623F4">
        <w:rPr>
          <w:rFonts w:ascii="Times New Roman" w:hAnsi="Times New Roman"/>
          <w:noProof/>
          <w:spacing w:val="1"/>
          <w:sz w:val="28"/>
          <w:szCs w:val="28"/>
          <w:lang w:val="kk-KZ"/>
        </w:rPr>
        <w:t xml:space="preserve"> </w:t>
      </w:r>
      <w:r w:rsidRPr="002623F4">
        <w:rPr>
          <w:rFonts w:ascii="Times New Roman" w:hAnsi="Times New Roman"/>
          <w:noProof/>
          <w:spacing w:val="-2"/>
          <w:sz w:val="28"/>
          <w:szCs w:val="28"/>
          <w:lang w:val="kk-KZ"/>
        </w:rPr>
        <w:t xml:space="preserve">1-тармағы) белгілі бір шамада шағын кәсіпкерлік субъектілерінің </w:t>
      </w:r>
      <w:r w:rsidRPr="002623F4">
        <w:rPr>
          <w:rFonts w:ascii="Times New Roman" w:hAnsi="Times New Roman"/>
          <w:noProof/>
          <w:spacing w:val="-3"/>
          <w:sz w:val="28"/>
          <w:szCs w:val="28"/>
          <w:lang w:val="kk-KZ"/>
        </w:rPr>
        <w:t>қатысуымен жүргізілетін кәсіпкерлік қызметті ынталандырды.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5"/>
          <w:sz w:val="28"/>
          <w:szCs w:val="28"/>
          <w:lang w:val="kk-KZ"/>
        </w:rPr>
        <w:t xml:space="preserve"> Үшінші кезең өз бастауын 2006 ж. қаңтардың 31-індегі Қазақстан </w:t>
      </w:r>
      <w:r w:rsidRPr="002623F4">
        <w:rPr>
          <w:rFonts w:ascii="Times New Roman" w:hAnsi="Times New Roman"/>
          <w:noProof/>
          <w:spacing w:val="8"/>
          <w:sz w:val="28"/>
          <w:szCs w:val="28"/>
          <w:lang w:val="kk-KZ"/>
        </w:rPr>
        <w:t xml:space="preserve">Республикасының кәсіпкерлік қызметті реттейтін нормаларды </w:t>
      </w:r>
      <w:r w:rsidRPr="002623F4">
        <w:rPr>
          <w:rFonts w:ascii="Times New Roman" w:hAnsi="Times New Roman"/>
          <w:noProof/>
          <w:spacing w:val="4"/>
          <w:sz w:val="28"/>
          <w:szCs w:val="28"/>
          <w:lang w:val="kk-KZ"/>
        </w:rPr>
        <w:t xml:space="preserve">жүйелеген және оларды біртұтас заң актісіне біріктірген «Жеке </w:t>
      </w:r>
      <w:r w:rsidRPr="002623F4">
        <w:rPr>
          <w:rFonts w:ascii="Times New Roman" w:hAnsi="Times New Roman"/>
          <w:noProof/>
          <w:spacing w:val="-3"/>
          <w:sz w:val="28"/>
          <w:szCs w:val="28"/>
          <w:lang w:val="kk-KZ"/>
        </w:rPr>
        <w:t xml:space="preserve">кәсіпкерлік туралы» Заңының қолданысқа енген мерзімінен алады. </w:t>
      </w:r>
      <w:r w:rsidRPr="002623F4">
        <w:rPr>
          <w:rFonts w:ascii="Times New Roman" w:hAnsi="Times New Roman"/>
          <w:noProof/>
          <w:spacing w:val="-5"/>
          <w:sz w:val="28"/>
          <w:szCs w:val="28"/>
          <w:lang w:val="kk-KZ"/>
        </w:rPr>
        <w:t xml:space="preserve">Кәсіпкерлік кұқық қатынастарын реттейтін саны көп актілердің орнына </w:t>
      </w:r>
      <w:r w:rsidRPr="002623F4">
        <w:rPr>
          <w:rFonts w:ascii="Times New Roman" w:hAnsi="Times New Roman"/>
          <w:noProof/>
          <w:spacing w:val="-2"/>
          <w:sz w:val="28"/>
          <w:szCs w:val="28"/>
          <w:lang w:val="kk-KZ"/>
        </w:rPr>
        <w:t xml:space="preserve">Қазақстан Республикасында кәсіпкерлік қызметті жүзеге асырудың </w:t>
      </w:r>
      <w:r w:rsidRPr="002623F4">
        <w:rPr>
          <w:rFonts w:ascii="Times New Roman" w:hAnsi="Times New Roman"/>
          <w:noProof/>
          <w:spacing w:val="-3"/>
          <w:sz w:val="28"/>
          <w:szCs w:val="28"/>
          <w:lang w:val="kk-KZ"/>
        </w:rPr>
        <w:t>жалпыға ортақ бастауын белгілеген бір ғана заң актісі қабылданды.</w:t>
      </w:r>
    </w:p>
    <w:p w:rsidR="00745019" w:rsidRPr="002623F4" w:rsidRDefault="00745019" w:rsidP="002F22F9">
      <w:pPr>
        <w:spacing w:after="0" w:line="240" w:lineRule="auto"/>
        <w:ind w:firstLine="360"/>
        <w:jc w:val="both"/>
        <w:rPr>
          <w:rFonts w:ascii="Times New Roman" w:hAnsi="Times New Roman"/>
          <w:noProof/>
          <w:spacing w:val="-3"/>
          <w:sz w:val="28"/>
          <w:szCs w:val="28"/>
          <w:lang w:val="kk-KZ"/>
        </w:rPr>
      </w:pPr>
      <w:r w:rsidRPr="002623F4">
        <w:rPr>
          <w:rFonts w:ascii="Times New Roman" w:hAnsi="Times New Roman"/>
          <w:noProof/>
          <w:sz w:val="28"/>
          <w:szCs w:val="28"/>
          <w:lang w:val="kk-KZ"/>
        </w:rPr>
        <w:t xml:space="preserve"> Нәтижесінде, </w:t>
      </w:r>
      <w:r w:rsidRPr="002623F4">
        <w:rPr>
          <w:rFonts w:ascii="Times New Roman" w:hAnsi="Times New Roman"/>
          <w:iCs/>
          <w:noProof/>
          <w:sz w:val="28"/>
          <w:szCs w:val="28"/>
          <w:lang w:val="kk-KZ"/>
        </w:rPr>
        <w:t>біздің елімізде нарықтың қатынастарды реттей</w:t>
      </w:r>
      <w:r w:rsidRPr="002623F4">
        <w:rPr>
          <w:rFonts w:ascii="Times New Roman" w:hAnsi="Times New Roman"/>
          <w:iCs/>
          <w:noProof/>
          <w:spacing w:val="4"/>
          <w:sz w:val="28"/>
          <w:szCs w:val="28"/>
          <w:lang w:val="kk-KZ"/>
        </w:rPr>
        <w:t xml:space="preserve">тін басты заң актісі болып табылатын Азаматтың кодекс және </w:t>
      </w:r>
      <w:r w:rsidRPr="002623F4">
        <w:rPr>
          <w:rFonts w:ascii="Times New Roman" w:hAnsi="Times New Roman"/>
          <w:iCs/>
          <w:noProof/>
          <w:spacing w:val="1"/>
          <w:sz w:val="28"/>
          <w:szCs w:val="28"/>
          <w:lang w:val="kk-KZ"/>
        </w:rPr>
        <w:t xml:space="preserve">кәсіпкерлік туралы арнайы заң бар. </w:t>
      </w:r>
      <w:r w:rsidRPr="002623F4">
        <w:rPr>
          <w:rFonts w:ascii="Times New Roman" w:hAnsi="Times New Roman"/>
          <w:noProof/>
          <w:spacing w:val="1"/>
          <w:sz w:val="28"/>
          <w:szCs w:val="28"/>
          <w:lang w:val="kk-KZ"/>
        </w:rPr>
        <w:t xml:space="preserve">Мұндай арасалмақ кәсіпкерлік </w:t>
      </w:r>
      <w:r w:rsidRPr="002623F4">
        <w:rPr>
          <w:rFonts w:ascii="Times New Roman" w:hAnsi="Times New Roman"/>
          <w:noProof/>
          <w:spacing w:val="-3"/>
          <w:sz w:val="28"/>
          <w:szCs w:val="28"/>
          <w:lang w:val="kk-KZ"/>
        </w:rPr>
        <w:t xml:space="preserve">қатынастарды реттейтін құкық нормаларын біртектес қолдануға ықпал </w:t>
      </w:r>
      <w:r w:rsidRPr="002623F4">
        <w:rPr>
          <w:rFonts w:ascii="Times New Roman" w:hAnsi="Times New Roman"/>
          <w:noProof/>
          <w:spacing w:val="5"/>
          <w:sz w:val="28"/>
          <w:szCs w:val="28"/>
          <w:lang w:val="kk-KZ"/>
        </w:rPr>
        <w:t xml:space="preserve">етеді және жеке-құқықтық реттеудің біртұтастығын дәлелдейді. </w:t>
      </w:r>
      <w:r w:rsidRPr="002623F4">
        <w:rPr>
          <w:rFonts w:ascii="Times New Roman" w:hAnsi="Times New Roman"/>
          <w:noProof/>
          <w:spacing w:val="-3"/>
          <w:sz w:val="28"/>
          <w:szCs w:val="28"/>
          <w:lang w:val="kk-KZ"/>
        </w:rPr>
        <w:t>Сонымен қатар, алдында айтылғандай, ТМД-нің жекелеген елдерінде (Украинада) Азаматтық кодекспен бірге Шаруашылық кодексі қабыл</w:t>
      </w:r>
      <w:r w:rsidRPr="002623F4">
        <w:rPr>
          <w:rFonts w:ascii="Times New Roman" w:hAnsi="Times New Roman"/>
          <w:noProof/>
          <w:spacing w:val="-2"/>
          <w:sz w:val="28"/>
          <w:szCs w:val="28"/>
          <w:lang w:val="kk-KZ"/>
        </w:rPr>
        <w:t xml:space="preserve">данған және қолданысқа енгізілген. Дегенмен жеке құкық дуализмінің </w:t>
      </w:r>
      <w:r w:rsidRPr="002623F4">
        <w:rPr>
          <w:rFonts w:ascii="Times New Roman" w:hAnsi="Times New Roman"/>
          <w:noProof/>
          <w:spacing w:val="-3"/>
          <w:sz w:val="28"/>
          <w:szCs w:val="28"/>
          <w:lang w:val="kk-KZ"/>
        </w:rPr>
        <w:t xml:space="preserve">азаматтық және кәсіпкерлік заңдардың тиімділігін жетілдіруге және </w:t>
      </w:r>
      <w:r w:rsidRPr="002623F4">
        <w:rPr>
          <w:rFonts w:ascii="Times New Roman" w:hAnsi="Times New Roman"/>
          <w:noProof/>
          <w:spacing w:val="7"/>
          <w:sz w:val="28"/>
          <w:szCs w:val="28"/>
          <w:lang w:val="kk-KZ"/>
        </w:rPr>
        <w:t xml:space="preserve">көтеруге ықпал ете қоюы неғайбіл. Шын мәнінде, Шаруашылық </w:t>
      </w:r>
      <w:r w:rsidRPr="002623F4">
        <w:rPr>
          <w:rFonts w:ascii="Times New Roman" w:hAnsi="Times New Roman"/>
          <w:noProof/>
          <w:spacing w:val="-3"/>
          <w:sz w:val="28"/>
          <w:szCs w:val="28"/>
          <w:lang w:val="kk-KZ"/>
        </w:rPr>
        <w:t>кодексі жүйеленген заң түріне айналдырылғанмен, кәсіпкерлік қызмет саласындағы қатынастарды реттейтін (Азаматтық кодекспен салыс</w:t>
      </w:r>
      <w:r w:rsidRPr="002623F4">
        <w:rPr>
          <w:rFonts w:ascii="Times New Roman" w:hAnsi="Times New Roman"/>
          <w:noProof/>
          <w:sz w:val="28"/>
          <w:szCs w:val="28"/>
          <w:lang w:val="kk-KZ"/>
        </w:rPr>
        <w:t xml:space="preserve">тырғанда, өзінің қайталама екенін ескере отырып) арнайы акт болып </w:t>
      </w:r>
      <w:r w:rsidRPr="002623F4">
        <w:rPr>
          <w:rFonts w:ascii="Times New Roman" w:hAnsi="Times New Roman"/>
          <w:noProof/>
          <w:spacing w:val="2"/>
          <w:sz w:val="28"/>
          <w:szCs w:val="28"/>
          <w:lang w:val="kk-KZ"/>
        </w:rPr>
        <w:t xml:space="preserve">қала береді. Нарықтық қатынастардың дамуының осы кезеңінде </w:t>
      </w:r>
      <w:r w:rsidRPr="002623F4">
        <w:rPr>
          <w:rFonts w:ascii="Times New Roman" w:hAnsi="Times New Roman"/>
          <w:noProof/>
          <w:spacing w:val="-1"/>
          <w:sz w:val="28"/>
          <w:szCs w:val="28"/>
          <w:lang w:val="kk-KZ"/>
        </w:rPr>
        <w:t>кәсіпкерлік заңның даму үдерісінің міндетті түрде аяқталуы аса маңызды емес, маңыздырақ болып табылатын нәрсе - ол оны халықара</w:t>
      </w:r>
      <w:r w:rsidRPr="002623F4">
        <w:rPr>
          <w:rFonts w:ascii="Times New Roman" w:hAnsi="Times New Roman"/>
          <w:noProof/>
          <w:spacing w:val="-3"/>
          <w:sz w:val="28"/>
          <w:szCs w:val="28"/>
          <w:lang w:val="kk-KZ"/>
        </w:rPr>
        <w:t>лық стандарттарға және бүгінгі күннің талаптарына сәйкестендіру.</w:t>
      </w:r>
    </w:p>
    <w:p w:rsidR="00745019" w:rsidRPr="002623F4" w:rsidRDefault="00745019" w:rsidP="00802336">
      <w:pPr>
        <w:spacing w:after="0" w:line="240" w:lineRule="auto"/>
        <w:jc w:val="both"/>
        <w:rPr>
          <w:rFonts w:ascii="Times New Roman" w:hAnsi="Times New Roman"/>
          <w:sz w:val="28"/>
          <w:szCs w:val="28"/>
          <w:lang w:val="kk-KZ"/>
        </w:rPr>
      </w:pPr>
      <w:r w:rsidRPr="002623F4">
        <w:rPr>
          <w:rFonts w:ascii="Times New Roman" w:hAnsi="Times New Roman"/>
          <w:noProof/>
          <w:spacing w:val="-3"/>
          <w:sz w:val="28"/>
          <w:szCs w:val="28"/>
          <w:lang w:val="kk-KZ"/>
        </w:rPr>
        <w:t>3.</w:t>
      </w:r>
      <w:r w:rsidRPr="002623F4">
        <w:rPr>
          <w:rFonts w:ascii="Times New Roman" w:hAnsi="Times New Roman"/>
          <w:noProof/>
          <w:spacing w:val="12"/>
          <w:sz w:val="28"/>
          <w:szCs w:val="28"/>
          <w:lang w:val="kk-KZ"/>
        </w:rPr>
        <w:t xml:space="preserve"> Аталған шарттардың біреуі артық болған жағдайда, шағын </w:t>
      </w:r>
      <w:r w:rsidRPr="002623F4">
        <w:rPr>
          <w:rFonts w:ascii="Times New Roman" w:hAnsi="Times New Roman"/>
          <w:noProof/>
          <w:spacing w:val="5"/>
          <w:sz w:val="28"/>
          <w:szCs w:val="28"/>
          <w:lang w:val="kk-KZ"/>
        </w:rPr>
        <w:t xml:space="preserve">кәсіпкерлік субъектілері үшін қарастырылған жеңілдіктерді бұл шағын </w:t>
      </w:r>
      <w:r w:rsidRPr="002623F4">
        <w:rPr>
          <w:rFonts w:ascii="Times New Roman" w:hAnsi="Times New Roman"/>
          <w:noProof/>
          <w:spacing w:val="8"/>
          <w:sz w:val="28"/>
          <w:szCs w:val="28"/>
          <w:lang w:val="kk-KZ"/>
        </w:rPr>
        <w:t xml:space="preserve">кәсіпкерлік субъектісі пайдалана алмайды. Бұл жерде сөз шағын кәсіпкерлікті мемлекеттік қолдау шаралары туралы да, басқа жеңілдіктер туралы да (оның ішінде бухгалтерлік есептің және қаржылық </w:t>
      </w:r>
      <w:r w:rsidRPr="002623F4">
        <w:rPr>
          <w:rFonts w:ascii="Times New Roman" w:hAnsi="Times New Roman"/>
          <w:noProof/>
          <w:spacing w:val="6"/>
          <w:sz w:val="28"/>
          <w:szCs w:val="28"/>
          <w:lang w:val="kk-KZ"/>
        </w:rPr>
        <w:t>есеп-қисап жасаудың оңайлатылған түрі) болып отыр.</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1"/>
          <w:sz w:val="28"/>
          <w:szCs w:val="28"/>
          <w:lang w:val="kk-KZ"/>
        </w:rPr>
        <w:t xml:space="preserve">Сонымен қатар заң аталған шарттар талабына сай болғанмен, </w:t>
      </w:r>
      <w:r w:rsidRPr="002623F4">
        <w:rPr>
          <w:rFonts w:ascii="Times New Roman" w:hAnsi="Times New Roman"/>
          <w:iCs/>
          <w:noProof/>
          <w:spacing w:val="11"/>
          <w:sz w:val="28"/>
          <w:szCs w:val="28"/>
          <w:lang w:val="kk-KZ"/>
        </w:rPr>
        <w:t xml:space="preserve">шағын кәсіпкерлік субъектілері болып таныла алмайтын </w:t>
      </w:r>
      <w:r w:rsidRPr="002623F4">
        <w:rPr>
          <w:rFonts w:ascii="Times New Roman" w:hAnsi="Times New Roman"/>
          <w:noProof/>
          <w:spacing w:val="11"/>
          <w:sz w:val="28"/>
          <w:szCs w:val="28"/>
          <w:lang w:val="kk-KZ"/>
        </w:rPr>
        <w:t>субъекті</w:t>
      </w:r>
      <w:r w:rsidRPr="002623F4">
        <w:rPr>
          <w:rFonts w:ascii="Times New Roman" w:hAnsi="Times New Roman"/>
          <w:noProof/>
          <w:spacing w:val="5"/>
          <w:sz w:val="28"/>
          <w:szCs w:val="28"/>
          <w:lang w:val="kk-KZ"/>
        </w:rPr>
        <w:t xml:space="preserve">лерді арнайы бөліп көрсетіп отыр. Атап айтқанда, оларға төмендегідей </w:t>
      </w:r>
      <w:r w:rsidRPr="002623F4">
        <w:rPr>
          <w:rFonts w:ascii="Times New Roman" w:hAnsi="Times New Roman"/>
          <w:noProof/>
          <w:spacing w:val="6"/>
          <w:sz w:val="28"/>
          <w:szCs w:val="28"/>
          <w:lang w:val="kk-KZ"/>
        </w:rPr>
        <w:t xml:space="preserve">қызмет түрлерін: 1) есірткі заттары, психикаға әсер ететін заттар, </w:t>
      </w:r>
      <w:r w:rsidRPr="002623F4">
        <w:rPr>
          <w:rFonts w:ascii="Times New Roman" w:hAnsi="Times New Roman"/>
          <w:noProof/>
          <w:spacing w:val="8"/>
          <w:sz w:val="28"/>
          <w:szCs w:val="28"/>
          <w:lang w:val="kk-KZ"/>
        </w:rPr>
        <w:t xml:space="preserve">прекурсорлар айналымына байланысты қызмет; 2) акцизделген өнім </w:t>
      </w:r>
      <w:r w:rsidRPr="002623F4">
        <w:rPr>
          <w:rFonts w:ascii="Times New Roman" w:hAnsi="Times New Roman"/>
          <w:noProof/>
          <w:spacing w:val="17"/>
          <w:sz w:val="28"/>
          <w:szCs w:val="28"/>
          <w:lang w:val="kk-KZ"/>
        </w:rPr>
        <w:t xml:space="preserve">өндіру және (немесе) көтерме саудамен сату қызметі; 3) астық </w:t>
      </w:r>
      <w:r w:rsidRPr="002623F4">
        <w:rPr>
          <w:rFonts w:ascii="Times New Roman" w:hAnsi="Times New Roman"/>
          <w:noProof/>
          <w:spacing w:val="13"/>
          <w:sz w:val="28"/>
          <w:szCs w:val="28"/>
          <w:lang w:val="kk-KZ"/>
        </w:rPr>
        <w:t xml:space="preserve">қабылдау орындарында астық сақтау бойынша қызмет; 4) лотерея </w:t>
      </w:r>
      <w:r w:rsidRPr="002623F4">
        <w:rPr>
          <w:rFonts w:ascii="Times New Roman" w:hAnsi="Times New Roman"/>
          <w:noProof/>
          <w:spacing w:val="9"/>
          <w:sz w:val="28"/>
          <w:szCs w:val="28"/>
          <w:lang w:val="kk-KZ"/>
        </w:rPr>
        <w:t xml:space="preserve">өткізу қызметі; 5) ойын-сауық және шоу-бизнес саласындағы қызмет; </w:t>
      </w:r>
      <w:r w:rsidRPr="002623F4">
        <w:rPr>
          <w:rFonts w:ascii="Times New Roman" w:hAnsi="Times New Roman"/>
          <w:noProof/>
          <w:spacing w:val="15"/>
          <w:sz w:val="28"/>
          <w:szCs w:val="28"/>
          <w:lang w:val="kk-KZ"/>
        </w:rPr>
        <w:t xml:space="preserve">6) сертификация, метрология және сапаны басқару саласындағы </w:t>
      </w:r>
      <w:r w:rsidRPr="002623F4">
        <w:rPr>
          <w:rFonts w:ascii="Times New Roman" w:hAnsi="Times New Roman"/>
          <w:noProof/>
          <w:spacing w:val="7"/>
          <w:sz w:val="28"/>
          <w:szCs w:val="28"/>
          <w:lang w:val="kk-KZ"/>
        </w:rPr>
        <w:t xml:space="preserve">қызмет; 7) мұнай, мұнай өнімдерін, газ, электр және жылу энергиясын </w:t>
      </w:r>
      <w:r w:rsidRPr="002623F4">
        <w:rPr>
          <w:rFonts w:ascii="Times New Roman" w:hAnsi="Times New Roman"/>
          <w:noProof/>
          <w:spacing w:val="6"/>
          <w:sz w:val="28"/>
          <w:szCs w:val="28"/>
          <w:lang w:val="kk-KZ"/>
        </w:rPr>
        <w:t xml:space="preserve">шығару бойынша қызмет; 8) радиоактивті материалдар айналысына </w:t>
      </w:r>
      <w:r w:rsidRPr="002623F4">
        <w:rPr>
          <w:rFonts w:ascii="Times New Roman" w:hAnsi="Times New Roman"/>
          <w:noProof/>
          <w:spacing w:val="8"/>
          <w:sz w:val="28"/>
          <w:szCs w:val="28"/>
          <w:lang w:val="kk-KZ"/>
        </w:rPr>
        <w:t xml:space="preserve">байланысты қызмет; 9) банк қызметі (немесе банк операцияларының </w:t>
      </w:r>
      <w:r w:rsidRPr="002623F4">
        <w:rPr>
          <w:rFonts w:ascii="Times New Roman" w:hAnsi="Times New Roman"/>
          <w:noProof/>
          <w:spacing w:val="7"/>
          <w:sz w:val="28"/>
          <w:szCs w:val="28"/>
          <w:lang w:val="kk-KZ"/>
        </w:rPr>
        <w:t xml:space="preserve">жекелеген түрлері) және сақтандыру нарығындағы (сақтандыру агентінің қызметінен басқа) қызмет; 10) аудиторлық қызмет; 11) бағалы </w:t>
      </w:r>
      <w:r w:rsidRPr="002623F4">
        <w:rPr>
          <w:rFonts w:ascii="Times New Roman" w:hAnsi="Times New Roman"/>
          <w:noProof/>
          <w:spacing w:val="12"/>
          <w:sz w:val="28"/>
          <w:szCs w:val="28"/>
          <w:lang w:val="kk-KZ"/>
        </w:rPr>
        <w:t xml:space="preserve">қағаздар нарығындағы кәсіби қызмет («Жеке кәсіпкерлік туралы» </w:t>
      </w:r>
      <w:r w:rsidRPr="002623F4">
        <w:rPr>
          <w:rFonts w:ascii="Times New Roman" w:hAnsi="Times New Roman"/>
          <w:noProof/>
          <w:spacing w:val="11"/>
          <w:sz w:val="28"/>
          <w:szCs w:val="28"/>
          <w:lang w:val="kk-KZ"/>
        </w:rPr>
        <w:t xml:space="preserve">Заңның 6-бабы, 4-тармағы) жүзеге асыратын жеке кәсіпкерлер мен </w:t>
      </w:r>
      <w:r w:rsidRPr="002623F4">
        <w:rPr>
          <w:rFonts w:ascii="Times New Roman" w:hAnsi="Times New Roman"/>
          <w:noProof/>
          <w:spacing w:val="8"/>
          <w:sz w:val="28"/>
          <w:szCs w:val="28"/>
          <w:lang w:val="kk-KZ"/>
        </w:rPr>
        <w:t xml:space="preserve">заңды тұлғалар жатқызылады. Мұндай шектеулер кездейсоқ енгізіліп отырған жоқ, аталған субъектілер мемлекеттік қолдау шараларының </w:t>
      </w:r>
      <w:r w:rsidRPr="002623F4">
        <w:rPr>
          <w:rFonts w:ascii="Times New Roman" w:hAnsi="Times New Roman"/>
          <w:noProof/>
          <w:spacing w:val="6"/>
          <w:sz w:val="28"/>
          <w:szCs w:val="28"/>
          <w:lang w:val="kk-KZ"/>
        </w:rPr>
        <w:t>көрсетілуіне мұқтаж  емес деген жорамал жасалған.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1"/>
          <w:sz w:val="28"/>
          <w:szCs w:val="28"/>
          <w:lang w:val="kk-KZ"/>
        </w:rPr>
        <w:t xml:space="preserve">Орташа кәсіпкерлік субъектілері болып заңды тұлға кұрмастан, </w:t>
      </w:r>
      <w:r w:rsidRPr="002623F4">
        <w:rPr>
          <w:rFonts w:ascii="Times New Roman" w:hAnsi="Times New Roman"/>
          <w:noProof/>
          <w:spacing w:val="9"/>
          <w:sz w:val="28"/>
          <w:szCs w:val="28"/>
          <w:lang w:val="kk-KZ"/>
        </w:rPr>
        <w:t xml:space="preserve">жұмыскерлерінің орташа жылдық саны елу адамнан асатын жеке </w:t>
      </w:r>
      <w:r w:rsidRPr="002623F4">
        <w:rPr>
          <w:rFonts w:ascii="Times New Roman" w:hAnsi="Times New Roman"/>
          <w:noProof/>
          <w:spacing w:val="8"/>
          <w:sz w:val="28"/>
          <w:szCs w:val="28"/>
          <w:lang w:val="kk-KZ"/>
        </w:rPr>
        <w:t xml:space="preserve">кәсіпкерлер де, жұмыскерлерінің орташа жылдық саны елу адамнан </w:t>
      </w:r>
      <w:r w:rsidRPr="002623F4">
        <w:rPr>
          <w:rFonts w:ascii="Times New Roman" w:hAnsi="Times New Roman"/>
          <w:noProof/>
          <w:spacing w:val="7"/>
          <w:sz w:val="28"/>
          <w:szCs w:val="28"/>
          <w:lang w:val="kk-KZ"/>
        </w:rPr>
        <w:t xml:space="preserve">асатын, бірақ екі жүз адамнан артық емес және активтерінің орташа жылдық </w:t>
      </w:r>
      <w:r w:rsidRPr="002623F4">
        <w:rPr>
          <w:rFonts w:ascii="Times New Roman" w:hAnsi="Times New Roman"/>
          <w:smallCaps/>
          <w:noProof/>
          <w:spacing w:val="10"/>
          <w:sz w:val="28"/>
          <w:szCs w:val="28"/>
          <w:lang w:val="kk-KZ"/>
        </w:rPr>
        <w:t xml:space="preserve"> </w:t>
      </w:r>
      <w:r w:rsidRPr="002623F4">
        <w:rPr>
          <w:rFonts w:ascii="Times New Roman" w:hAnsi="Times New Roman"/>
          <w:noProof/>
          <w:spacing w:val="10"/>
          <w:sz w:val="28"/>
          <w:szCs w:val="28"/>
          <w:lang w:val="kk-KZ"/>
        </w:rPr>
        <w:t xml:space="preserve">құны жыл ішінде тиісті қаржылық жылға республикалық </w:t>
      </w:r>
      <w:r w:rsidRPr="002623F4">
        <w:rPr>
          <w:rFonts w:ascii="Times New Roman" w:hAnsi="Times New Roman"/>
          <w:noProof/>
          <w:spacing w:val="5"/>
          <w:sz w:val="28"/>
          <w:szCs w:val="28"/>
          <w:lang w:val="kk-KZ"/>
        </w:rPr>
        <w:t xml:space="preserve">бюджет туралы заңмен белгіленген үш жүз жиырма бес мың еселенген </w:t>
      </w:r>
      <w:r w:rsidRPr="002623F4">
        <w:rPr>
          <w:rFonts w:ascii="Times New Roman" w:hAnsi="Times New Roman"/>
          <w:noProof/>
          <w:spacing w:val="14"/>
          <w:sz w:val="28"/>
          <w:szCs w:val="28"/>
          <w:lang w:val="kk-KZ"/>
        </w:rPr>
        <w:t xml:space="preserve">айлық есептік көрсеткіштен жоғары емес жеке кәсіпкерлікпен </w:t>
      </w:r>
      <w:r w:rsidRPr="002623F4">
        <w:rPr>
          <w:rFonts w:ascii="Times New Roman" w:hAnsi="Times New Roman"/>
          <w:noProof/>
          <w:spacing w:val="6"/>
          <w:sz w:val="28"/>
          <w:szCs w:val="28"/>
          <w:lang w:val="kk-KZ"/>
        </w:rPr>
        <w:t xml:space="preserve">айналысатын заңды тұлғалар да саналады («Жеке кәсіпкерлік туралы» </w:t>
      </w:r>
      <w:r w:rsidRPr="002623F4">
        <w:rPr>
          <w:rFonts w:ascii="Times New Roman" w:hAnsi="Times New Roman"/>
          <w:noProof/>
          <w:spacing w:val="5"/>
          <w:sz w:val="28"/>
          <w:szCs w:val="28"/>
          <w:lang w:val="kk-KZ"/>
        </w:rPr>
        <w:t>Заңның 6-бабы, 7-тармағы).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2"/>
          <w:sz w:val="28"/>
          <w:szCs w:val="28"/>
          <w:lang w:val="kk-KZ"/>
        </w:rPr>
        <w:t xml:space="preserve">Ірі кәсіпкерлік субъектілері болып жұмыскерлерінің орташа </w:t>
      </w:r>
      <w:r w:rsidRPr="002623F4">
        <w:rPr>
          <w:rFonts w:ascii="Times New Roman" w:hAnsi="Times New Roman"/>
          <w:noProof/>
          <w:spacing w:val="8"/>
          <w:sz w:val="28"/>
          <w:szCs w:val="28"/>
          <w:lang w:val="kk-KZ"/>
        </w:rPr>
        <w:t xml:space="preserve">жылдық саны екі жүз елу адамнан асатын немесе активтерінің орташа </w:t>
      </w:r>
      <w:r w:rsidRPr="002623F4">
        <w:rPr>
          <w:rFonts w:ascii="Times New Roman" w:hAnsi="Times New Roman"/>
          <w:noProof/>
          <w:spacing w:val="12"/>
          <w:sz w:val="28"/>
          <w:szCs w:val="28"/>
          <w:lang w:val="kk-KZ"/>
        </w:rPr>
        <w:t xml:space="preserve">жылдық құны жыл ішінде тиісті қаржылық жылға республикалық </w:t>
      </w:r>
      <w:r w:rsidRPr="002623F4">
        <w:rPr>
          <w:rFonts w:ascii="Times New Roman" w:hAnsi="Times New Roman"/>
          <w:noProof/>
          <w:spacing w:val="5"/>
          <w:sz w:val="28"/>
          <w:szCs w:val="28"/>
          <w:lang w:val="kk-KZ"/>
        </w:rPr>
        <w:t xml:space="preserve">бюджет туралы заңмен белгіленген үш жүз жиырма бес мың еселенген </w:t>
      </w:r>
      <w:r w:rsidRPr="002623F4">
        <w:rPr>
          <w:rFonts w:ascii="Times New Roman" w:hAnsi="Times New Roman"/>
          <w:noProof/>
          <w:spacing w:val="6"/>
          <w:sz w:val="28"/>
          <w:szCs w:val="28"/>
          <w:lang w:val="kk-KZ"/>
        </w:rPr>
        <w:t xml:space="preserve">айлық есептік көрсеткіштен жоғары жеке кәсіпкерлікпен айналысатын заңды тұлғалар саналады («Жеке кәсіпкерлік туралы» Заңның 6-бабы, </w:t>
      </w:r>
      <w:r w:rsidRPr="002623F4">
        <w:rPr>
          <w:rFonts w:ascii="Times New Roman" w:hAnsi="Times New Roman"/>
          <w:noProof/>
          <w:spacing w:val="3"/>
          <w:sz w:val="28"/>
          <w:szCs w:val="28"/>
          <w:lang w:val="kk-KZ"/>
        </w:rPr>
        <w:t>8-тармағы).</w:t>
      </w:r>
    </w:p>
    <w:p w:rsidR="00745019" w:rsidRPr="002623F4" w:rsidRDefault="00745019" w:rsidP="002F22F9">
      <w:pPr>
        <w:spacing w:after="0" w:line="240" w:lineRule="auto"/>
        <w:ind w:firstLine="360"/>
        <w:jc w:val="both"/>
        <w:rPr>
          <w:rFonts w:ascii="Times New Roman" w:hAnsi="Times New Roman"/>
          <w:noProof/>
          <w:spacing w:val="5"/>
          <w:sz w:val="28"/>
          <w:szCs w:val="28"/>
          <w:lang w:val="kk-KZ"/>
        </w:rPr>
      </w:pPr>
      <w:r w:rsidRPr="002623F4">
        <w:rPr>
          <w:rFonts w:ascii="Times New Roman" w:hAnsi="Times New Roman"/>
          <w:noProof/>
          <w:spacing w:val="7"/>
          <w:sz w:val="28"/>
          <w:szCs w:val="28"/>
          <w:lang w:val="kk-KZ"/>
        </w:rPr>
        <w:t xml:space="preserve"> Ақырында, кәсіпкерлік қызмет субъектілерін жіктеу олар атқара</w:t>
      </w:r>
      <w:r w:rsidRPr="002623F4">
        <w:rPr>
          <w:rFonts w:ascii="Times New Roman" w:hAnsi="Times New Roman"/>
          <w:noProof/>
          <w:spacing w:val="19"/>
          <w:sz w:val="28"/>
          <w:szCs w:val="28"/>
          <w:lang w:val="kk-KZ"/>
        </w:rPr>
        <w:t xml:space="preserve">тын қызметтерге байланысты болып шықты. Осы ұстанымдар </w:t>
      </w:r>
      <w:r w:rsidRPr="002623F4">
        <w:rPr>
          <w:rFonts w:ascii="Times New Roman" w:hAnsi="Times New Roman"/>
          <w:noProof/>
          <w:spacing w:val="5"/>
          <w:sz w:val="28"/>
          <w:szCs w:val="28"/>
          <w:lang w:val="kk-KZ"/>
        </w:rPr>
        <w:t>бойынша:</w:t>
      </w:r>
    </w:p>
    <w:p w:rsidR="00745019" w:rsidRPr="002623F4" w:rsidRDefault="00745019" w:rsidP="002F22F9">
      <w:pPr>
        <w:spacing w:after="0" w:line="240" w:lineRule="auto"/>
        <w:ind w:firstLine="360"/>
        <w:jc w:val="both"/>
        <w:rPr>
          <w:rFonts w:ascii="Times New Roman" w:hAnsi="Times New Roman"/>
          <w:noProof/>
          <w:spacing w:val="5"/>
          <w:sz w:val="28"/>
          <w:szCs w:val="28"/>
          <w:lang w:val="kk-KZ"/>
        </w:rPr>
      </w:pPr>
      <w:r w:rsidRPr="002623F4">
        <w:rPr>
          <w:rFonts w:ascii="Times New Roman" w:hAnsi="Times New Roman"/>
          <w:noProof/>
          <w:spacing w:val="5"/>
          <w:sz w:val="28"/>
          <w:szCs w:val="28"/>
          <w:lang w:val="kk-KZ"/>
        </w:rPr>
        <w:t xml:space="preserve">1) </w:t>
      </w:r>
      <w:r w:rsidRPr="002623F4">
        <w:rPr>
          <w:rFonts w:ascii="Times New Roman" w:hAnsi="Times New Roman"/>
          <w:iCs/>
          <w:noProof/>
          <w:spacing w:val="5"/>
          <w:sz w:val="28"/>
          <w:szCs w:val="28"/>
          <w:lang w:val="kk-KZ"/>
        </w:rPr>
        <w:t xml:space="preserve">кәсіпкерлік қызмет субъектілері </w:t>
      </w:r>
      <w:r w:rsidRPr="002623F4">
        <w:rPr>
          <w:rFonts w:ascii="Times New Roman" w:hAnsi="Times New Roman"/>
          <w:noProof/>
          <w:spacing w:val="5"/>
          <w:sz w:val="28"/>
          <w:szCs w:val="28"/>
          <w:lang w:val="kk-KZ"/>
        </w:rPr>
        <w:t xml:space="preserve">(кәсіпкерлік қызметте </w:t>
      </w:r>
      <w:r w:rsidRPr="002623F4">
        <w:rPr>
          <w:rFonts w:ascii="Times New Roman" w:hAnsi="Times New Roman"/>
          <w:noProof/>
          <w:spacing w:val="13"/>
          <w:sz w:val="28"/>
          <w:szCs w:val="28"/>
          <w:lang w:val="kk-KZ"/>
        </w:rPr>
        <w:t xml:space="preserve">жүзеге асыру негізгі міндет болып саналатындар); 2) </w:t>
      </w:r>
      <w:r w:rsidRPr="002623F4">
        <w:rPr>
          <w:rFonts w:ascii="Times New Roman" w:hAnsi="Times New Roman"/>
          <w:iCs/>
          <w:noProof/>
          <w:spacing w:val="13"/>
          <w:sz w:val="28"/>
          <w:szCs w:val="28"/>
          <w:lang w:val="kk-KZ"/>
        </w:rPr>
        <w:t xml:space="preserve">негізгі міндеті </w:t>
      </w:r>
      <w:r w:rsidRPr="002623F4">
        <w:rPr>
          <w:rFonts w:ascii="Times New Roman" w:hAnsi="Times New Roman"/>
          <w:noProof/>
          <w:spacing w:val="11"/>
          <w:sz w:val="28"/>
          <w:szCs w:val="28"/>
          <w:lang w:val="kk-KZ"/>
        </w:rPr>
        <w:t>әлеуметтік, мәдени</w:t>
      </w:r>
      <w:r w:rsidRPr="002623F4">
        <w:rPr>
          <w:rFonts w:ascii="Times New Roman" w:hAnsi="Times New Roman"/>
          <w:iCs/>
          <w:noProof/>
          <w:spacing w:val="11"/>
          <w:sz w:val="28"/>
          <w:szCs w:val="28"/>
          <w:lang w:val="kk-KZ"/>
        </w:rPr>
        <w:t>, ғылыми және басқадай шаруашылық қызмет болы</w:t>
      </w:r>
      <w:r w:rsidRPr="002623F4">
        <w:rPr>
          <w:rFonts w:ascii="Times New Roman" w:hAnsi="Times New Roman"/>
          <w:iCs/>
          <w:noProof/>
          <w:spacing w:val="7"/>
          <w:sz w:val="28"/>
          <w:szCs w:val="28"/>
          <w:lang w:val="kk-KZ"/>
        </w:rPr>
        <w:t xml:space="preserve">п табылатын кәсіпкерлік құқық субъектілері </w:t>
      </w:r>
      <w:r w:rsidRPr="002623F4">
        <w:rPr>
          <w:rFonts w:ascii="Times New Roman" w:hAnsi="Times New Roman"/>
          <w:noProof/>
          <w:spacing w:val="7"/>
          <w:sz w:val="28"/>
          <w:szCs w:val="28"/>
          <w:lang w:val="kk-KZ"/>
        </w:rPr>
        <w:t xml:space="preserve">(олардың негізгі міндеттерін іске асыру үшін </w:t>
      </w:r>
      <w:r w:rsidRPr="002623F4">
        <w:rPr>
          <w:rFonts w:ascii="Times New Roman" w:hAnsi="Times New Roman"/>
          <w:noProof/>
          <w:spacing w:val="6"/>
          <w:sz w:val="28"/>
          <w:szCs w:val="28"/>
          <w:lang w:val="kk-KZ"/>
        </w:rPr>
        <w:t xml:space="preserve">шаруашылық айналымға түсу, кәсіпкерлік  шарттар жасау және </w:t>
      </w:r>
      <w:r w:rsidRPr="002623F4">
        <w:rPr>
          <w:rFonts w:ascii="Times New Roman" w:hAnsi="Times New Roman"/>
          <w:noProof/>
          <w:spacing w:val="7"/>
          <w:sz w:val="28"/>
          <w:szCs w:val="28"/>
          <w:lang w:val="kk-KZ"/>
        </w:rPr>
        <w:t>т.б. қажет болатын жағдайларда кәсіпкерлік құқық субьектілері</w:t>
      </w:r>
      <w:r w:rsidRPr="002623F4">
        <w:rPr>
          <w:rFonts w:ascii="Times New Roman" w:hAnsi="Times New Roman"/>
          <w:noProof/>
          <w:spacing w:val="62"/>
          <w:sz w:val="28"/>
          <w:szCs w:val="28"/>
          <w:lang w:val="kk-KZ"/>
        </w:rPr>
        <w:t xml:space="preserve"> </w:t>
      </w:r>
      <w:r w:rsidRPr="002623F4">
        <w:rPr>
          <w:rFonts w:ascii="Times New Roman" w:hAnsi="Times New Roman"/>
          <w:noProof/>
          <w:spacing w:val="19"/>
          <w:sz w:val="28"/>
          <w:szCs w:val="28"/>
          <w:lang w:val="kk-KZ"/>
        </w:rPr>
        <w:t xml:space="preserve">ретінде әрекет ететін коммерциялық емес </w:t>
      </w:r>
      <w:r w:rsidRPr="002623F4">
        <w:rPr>
          <w:rFonts w:ascii="Times New Roman" w:hAnsi="Times New Roman"/>
          <w:noProof/>
          <w:spacing w:val="20"/>
          <w:sz w:val="28"/>
          <w:szCs w:val="28"/>
          <w:lang w:val="kk-KZ"/>
        </w:rPr>
        <w:t xml:space="preserve">ұйымдар); 1) </w:t>
      </w:r>
      <w:r w:rsidRPr="002623F4">
        <w:rPr>
          <w:rFonts w:ascii="Times New Roman" w:hAnsi="Times New Roman"/>
          <w:iCs/>
          <w:noProof/>
          <w:spacing w:val="20"/>
          <w:sz w:val="28"/>
          <w:szCs w:val="28"/>
          <w:lang w:val="kk-KZ"/>
        </w:rPr>
        <w:t xml:space="preserve">кәсіпкерлік қызметті реттеуді (ұйымдастыруды) </w:t>
      </w:r>
      <w:r w:rsidRPr="002623F4">
        <w:rPr>
          <w:rFonts w:ascii="Times New Roman" w:hAnsi="Times New Roman"/>
          <w:iCs/>
          <w:noProof/>
          <w:spacing w:val="7"/>
          <w:sz w:val="28"/>
          <w:szCs w:val="28"/>
          <w:lang w:val="kk-KZ"/>
        </w:rPr>
        <w:t xml:space="preserve">жүзеге асыратын субъектілер </w:t>
      </w:r>
      <w:r w:rsidRPr="002623F4">
        <w:rPr>
          <w:rFonts w:ascii="Times New Roman" w:hAnsi="Times New Roman"/>
          <w:noProof/>
          <w:spacing w:val="7"/>
          <w:sz w:val="28"/>
          <w:szCs w:val="28"/>
          <w:lang w:val="kk-KZ"/>
        </w:rPr>
        <w:t xml:space="preserve">(оларға, бәрінен бұрын, шаруашылық қылмысты </w:t>
      </w:r>
      <w:r w:rsidRPr="002623F4">
        <w:rPr>
          <w:rFonts w:ascii="Times New Roman" w:hAnsi="Times New Roman"/>
          <w:noProof/>
          <w:spacing w:val="5"/>
          <w:sz w:val="28"/>
          <w:szCs w:val="28"/>
          <w:lang w:val="kk-KZ"/>
        </w:rPr>
        <w:t xml:space="preserve">тиісті аумақта реттейтін, кәсіпкерлік қызметті өздері құрған </w:t>
      </w:r>
      <w:r w:rsidRPr="002623F4">
        <w:rPr>
          <w:rFonts w:ascii="Times New Roman" w:hAnsi="Times New Roman"/>
          <w:noProof/>
          <w:spacing w:val="8"/>
          <w:sz w:val="28"/>
          <w:szCs w:val="28"/>
          <w:lang w:val="kk-KZ"/>
        </w:rPr>
        <w:t xml:space="preserve">мемлекеттік кәсіпорындарда ұйымдастыратын мемлекеттік органдар </w:t>
      </w:r>
      <w:r w:rsidRPr="002623F4">
        <w:rPr>
          <w:rFonts w:ascii="Times New Roman" w:hAnsi="Times New Roman"/>
          <w:noProof/>
          <w:spacing w:val="7"/>
          <w:sz w:val="28"/>
          <w:szCs w:val="28"/>
          <w:lang w:val="kk-KZ"/>
        </w:rPr>
        <w:t>және жергілікті өзін-өзі басқару органдары жатады)</w:t>
      </w:r>
      <w:r w:rsidRPr="002623F4">
        <w:rPr>
          <w:rFonts w:ascii="Times New Roman" w:hAnsi="Times New Roman"/>
          <w:noProof/>
          <w:spacing w:val="7"/>
          <w:sz w:val="28"/>
          <w:szCs w:val="28"/>
          <w:vertAlign w:val="superscript"/>
          <w:lang w:val="kk-KZ"/>
        </w:rPr>
        <w:t xml:space="preserve"> </w:t>
      </w:r>
      <w:r w:rsidRPr="002623F4">
        <w:rPr>
          <w:rFonts w:ascii="Times New Roman" w:hAnsi="Times New Roman"/>
          <w:noProof/>
          <w:spacing w:val="7"/>
          <w:sz w:val="28"/>
          <w:szCs w:val="28"/>
          <w:lang w:val="kk-KZ"/>
        </w:rPr>
        <w:t xml:space="preserve"> жеке-жеке </w:t>
      </w:r>
      <w:r w:rsidRPr="002623F4">
        <w:rPr>
          <w:rFonts w:ascii="Times New Roman" w:hAnsi="Times New Roman"/>
          <w:noProof/>
          <w:sz w:val="28"/>
          <w:szCs w:val="28"/>
          <w:lang w:val="kk-KZ"/>
        </w:rPr>
        <w:t>ажыратылады.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7"/>
          <w:sz w:val="28"/>
          <w:szCs w:val="28"/>
          <w:lang w:val="kk-KZ"/>
        </w:rPr>
        <w:t>Қорыта келе, субъектілерді кәсіпкерлік қызметті жүзеге асырушы</w:t>
      </w:r>
      <w:r w:rsidRPr="002623F4">
        <w:rPr>
          <w:rFonts w:ascii="Times New Roman" w:hAnsi="Times New Roman"/>
          <w:noProof/>
          <w:spacing w:val="6"/>
          <w:sz w:val="28"/>
          <w:szCs w:val="28"/>
          <w:lang w:val="kk-KZ"/>
        </w:rPr>
        <w:t xml:space="preserve">лар және оны реттеушілер деп бөлу жеткілікті дәрежеде шартты </w:t>
      </w:r>
      <w:r w:rsidRPr="002623F4">
        <w:rPr>
          <w:rFonts w:ascii="Times New Roman" w:hAnsi="Times New Roman"/>
          <w:noProof/>
          <w:spacing w:val="10"/>
          <w:sz w:val="28"/>
          <w:szCs w:val="28"/>
          <w:lang w:val="kk-KZ"/>
        </w:rPr>
        <w:t xml:space="preserve">сипатқа ие екенін айтқан жөн. Бір субъект аталған сапалардың екеуін де атқаратын жағдайлар болуы мүмкін, мысалы, ұлттық компаниялар </w:t>
      </w:r>
      <w:r w:rsidRPr="002623F4">
        <w:rPr>
          <w:rFonts w:ascii="Times New Roman" w:hAnsi="Times New Roman"/>
          <w:noProof/>
          <w:spacing w:val="18"/>
          <w:sz w:val="28"/>
          <w:szCs w:val="28"/>
          <w:lang w:val="kk-KZ"/>
        </w:rPr>
        <w:t xml:space="preserve">кәсіпкерлік қызметті жүргізумен қатар, шаруашылық айналымның </w:t>
      </w:r>
      <w:r w:rsidRPr="002623F4">
        <w:rPr>
          <w:rFonts w:ascii="Times New Roman" w:hAnsi="Times New Roman"/>
          <w:noProof/>
          <w:sz w:val="28"/>
          <w:szCs w:val="28"/>
          <w:lang w:val="kk-KZ"/>
        </w:rPr>
        <w:t>басқа қатысушыларына қатысты бақылаушы қызметін де атқаралады.</w:t>
      </w:r>
    </w:p>
    <w:p w:rsidR="00745019" w:rsidRDefault="00745019" w:rsidP="002F22F9">
      <w:pPr>
        <w:pStyle w:val="BodyText2"/>
        <w:spacing w:after="0" w:line="240" w:lineRule="auto"/>
        <w:rPr>
          <w:b/>
          <w:sz w:val="28"/>
          <w:szCs w:val="28"/>
          <w:lang w:val="kk-KZ"/>
        </w:rPr>
      </w:pPr>
    </w:p>
    <w:p w:rsidR="00745019" w:rsidRDefault="00745019" w:rsidP="00A847E3">
      <w:pPr>
        <w:spacing w:after="0" w:line="240" w:lineRule="auto"/>
        <w:ind w:firstLine="426"/>
        <w:rPr>
          <w:rFonts w:ascii="Times New Roman" w:hAnsi="Times New Roman"/>
          <w:b/>
          <w:sz w:val="28"/>
          <w:szCs w:val="28"/>
          <w:lang w:val="kk-KZ"/>
        </w:rPr>
      </w:pPr>
      <w:r w:rsidRPr="00B77AFB">
        <w:rPr>
          <w:rFonts w:ascii="Times New Roman" w:hAnsi="Times New Roman"/>
          <w:b/>
          <w:sz w:val="28"/>
          <w:szCs w:val="28"/>
          <w:lang w:val="kk-KZ"/>
        </w:rPr>
        <w:t>Тақырып бойынша бақылау сұрақтары:</w:t>
      </w:r>
    </w:p>
    <w:p w:rsidR="00745019" w:rsidRDefault="00745019" w:rsidP="00300FCB">
      <w:pPr>
        <w:pStyle w:val="BodyText2"/>
        <w:spacing w:after="0" w:line="240" w:lineRule="auto"/>
        <w:jc w:val="both"/>
        <w:rPr>
          <w:noProof/>
          <w:sz w:val="28"/>
          <w:szCs w:val="28"/>
          <w:lang w:val="kk-KZ"/>
        </w:rPr>
      </w:pPr>
      <w:r>
        <w:rPr>
          <w:noProof/>
          <w:sz w:val="28"/>
          <w:szCs w:val="28"/>
          <w:lang w:val="kk-KZ"/>
        </w:rPr>
        <w:t xml:space="preserve">1. </w:t>
      </w:r>
      <w:r w:rsidRPr="00300FCB">
        <w:rPr>
          <w:noProof/>
          <w:sz w:val="28"/>
          <w:szCs w:val="28"/>
          <w:lang w:val="kk-KZ"/>
        </w:rPr>
        <w:t>Жалпы сипаттамасы, құқықтық ерекшеліктері (айырмашылықтары).</w:t>
      </w:r>
    </w:p>
    <w:p w:rsidR="00745019" w:rsidRPr="00300FCB" w:rsidRDefault="00745019" w:rsidP="00300FCB">
      <w:pPr>
        <w:pStyle w:val="BodyText2"/>
        <w:spacing w:after="0" w:line="240" w:lineRule="auto"/>
        <w:jc w:val="both"/>
        <w:rPr>
          <w:b/>
          <w:sz w:val="28"/>
          <w:szCs w:val="28"/>
          <w:lang w:val="kk-KZ"/>
        </w:rPr>
      </w:pPr>
      <w:r>
        <w:rPr>
          <w:noProof/>
          <w:sz w:val="28"/>
          <w:szCs w:val="28"/>
          <w:lang w:val="kk-KZ"/>
        </w:rPr>
        <w:t xml:space="preserve">2. </w:t>
      </w:r>
      <w:r w:rsidRPr="00300FCB">
        <w:rPr>
          <w:noProof/>
          <w:sz w:val="28"/>
          <w:szCs w:val="28"/>
          <w:lang w:val="kk-KZ"/>
        </w:rPr>
        <w:t>Қазақстанның жаңа заңдары бойынша мемлекеттік және жеке кәсіпкерліктің мүмкін ұйымдық-құқықтық нысандары.</w:t>
      </w:r>
    </w:p>
    <w:p w:rsidR="00745019" w:rsidRDefault="00745019" w:rsidP="002F22F9">
      <w:pPr>
        <w:pStyle w:val="BodyText2"/>
        <w:spacing w:after="0" w:line="240" w:lineRule="auto"/>
        <w:rPr>
          <w:b/>
          <w:sz w:val="28"/>
          <w:szCs w:val="28"/>
          <w:lang w:val="kk-KZ"/>
        </w:rPr>
      </w:pPr>
    </w:p>
    <w:p w:rsidR="00745019" w:rsidRPr="00B27B91" w:rsidRDefault="00745019" w:rsidP="00893D73">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893D73">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893D73">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893D73">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893D73">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893D7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 xml:space="preserve">94ж.24  желтоқсан. </w:t>
      </w:r>
    </w:p>
    <w:p w:rsidR="00745019" w:rsidRPr="007F65C5" w:rsidRDefault="00745019" w:rsidP="00893D73">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Default="00745019" w:rsidP="002F22F9">
      <w:pPr>
        <w:pStyle w:val="BodyText2"/>
        <w:spacing w:after="0" w:line="240" w:lineRule="auto"/>
        <w:rPr>
          <w:b/>
          <w:sz w:val="28"/>
          <w:szCs w:val="28"/>
          <w:lang w:val="kk-KZ"/>
        </w:rPr>
      </w:pPr>
    </w:p>
    <w:p w:rsidR="00745019" w:rsidRDefault="00745019" w:rsidP="002F22F9">
      <w:pPr>
        <w:pStyle w:val="BodyText2"/>
        <w:spacing w:after="0" w:line="240" w:lineRule="auto"/>
        <w:rPr>
          <w:b/>
          <w:sz w:val="28"/>
          <w:szCs w:val="28"/>
          <w:lang w:val="kk-KZ"/>
        </w:rPr>
      </w:pP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5-тақырып.</w:t>
      </w:r>
      <w:r w:rsidRPr="002623F4">
        <w:rPr>
          <w:b/>
          <w:sz w:val="28"/>
          <w:szCs w:val="28"/>
          <w:lang w:val="kk-KZ" w:eastAsia="ko-KR"/>
        </w:rPr>
        <w:t xml:space="preserve"> </w:t>
      </w:r>
      <w:r w:rsidRPr="002623F4">
        <w:rPr>
          <w:b/>
          <w:noProof/>
          <w:sz w:val="28"/>
          <w:szCs w:val="28"/>
          <w:lang w:val="kk-KZ"/>
        </w:rPr>
        <w:t>Жеке кәсіпкерлік</w:t>
      </w:r>
    </w:p>
    <w:p w:rsidR="00745019" w:rsidRPr="002623F4" w:rsidRDefault="00745019" w:rsidP="002F22F9">
      <w:pPr>
        <w:pStyle w:val="BodyText2"/>
        <w:spacing w:after="0" w:line="240" w:lineRule="auto"/>
        <w:rPr>
          <w:noProof/>
          <w:sz w:val="28"/>
          <w:szCs w:val="28"/>
          <w:lang w:val="kk-KZ"/>
        </w:rPr>
      </w:pPr>
      <w:r w:rsidRPr="002623F4">
        <w:rPr>
          <w:noProof/>
          <w:sz w:val="28"/>
          <w:szCs w:val="28"/>
          <w:lang w:val="kk-KZ"/>
        </w:rPr>
        <w:t xml:space="preserve">           </w:t>
      </w:r>
    </w:p>
    <w:p w:rsidR="00745019" w:rsidRPr="002623F4" w:rsidRDefault="00745019" w:rsidP="00276393">
      <w:pPr>
        <w:pStyle w:val="BodyText2"/>
        <w:spacing w:after="0" w:line="240" w:lineRule="auto"/>
        <w:rPr>
          <w:noProof/>
          <w:sz w:val="28"/>
          <w:szCs w:val="28"/>
          <w:lang w:val="kk-KZ"/>
        </w:rPr>
      </w:pPr>
      <w:r w:rsidRPr="002623F4">
        <w:rPr>
          <w:noProof/>
          <w:sz w:val="28"/>
          <w:szCs w:val="28"/>
          <w:lang w:val="kk-KZ"/>
        </w:rPr>
        <w:t>1. Жеке кәсіпкерлік түсінігі</w:t>
      </w:r>
      <w:r>
        <w:rPr>
          <w:noProof/>
          <w:sz w:val="28"/>
          <w:szCs w:val="28"/>
          <w:lang w:val="kk-KZ"/>
        </w:rPr>
        <w:t>.</w:t>
      </w:r>
      <w:r w:rsidRPr="002623F4">
        <w:rPr>
          <w:noProof/>
          <w:sz w:val="28"/>
          <w:szCs w:val="28"/>
          <w:lang w:val="kk-KZ"/>
        </w:rPr>
        <w:t xml:space="preserve"> </w:t>
      </w:r>
    </w:p>
    <w:p w:rsidR="00745019" w:rsidRPr="002623F4" w:rsidRDefault="00745019" w:rsidP="00276393">
      <w:pPr>
        <w:spacing w:after="0" w:line="240" w:lineRule="auto"/>
        <w:jc w:val="both"/>
        <w:rPr>
          <w:rFonts w:ascii="Times New Roman" w:hAnsi="Times New Roman"/>
          <w:noProof/>
          <w:sz w:val="28"/>
          <w:szCs w:val="28"/>
          <w:lang w:val="kk-KZ"/>
        </w:rPr>
      </w:pPr>
      <w:r w:rsidRPr="002623F4">
        <w:rPr>
          <w:rFonts w:ascii="Times New Roman" w:hAnsi="Times New Roman"/>
          <w:noProof/>
          <w:sz w:val="28"/>
          <w:szCs w:val="28"/>
          <w:lang w:val="kk-KZ"/>
        </w:rPr>
        <w:t>2.</w:t>
      </w:r>
      <w:r>
        <w:rPr>
          <w:rFonts w:ascii="Times New Roman" w:hAnsi="Times New Roman"/>
          <w:noProof/>
          <w:sz w:val="28"/>
          <w:szCs w:val="28"/>
          <w:lang w:val="kk-KZ"/>
        </w:rPr>
        <w:t xml:space="preserve"> </w:t>
      </w:r>
      <w:r w:rsidRPr="002623F4">
        <w:rPr>
          <w:rFonts w:ascii="Times New Roman" w:hAnsi="Times New Roman"/>
          <w:noProof/>
          <w:sz w:val="28"/>
          <w:szCs w:val="28"/>
          <w:lang w:val="kk-KZ"/>
        </w:rPr>
        <w:t>Азаматтардың кәсіпкерлік қызметінің нысаны (жеке кәсіпкерлік түрінің шегінде)</w:t>
      </w:r>
      <w:r>
        <w:rPr>
          <w:rFonts w:ascii="Times New Roman" w:hAnsi="Times New Roman"/>
          <w:noProof/>
          <w:sz w:val="28"/>
          <w:szCs w:val="28"/>
          <w:lang w:val="kk-KZ"/>
        </w:rPr>
        <w:t>.</w:t>
      </w:r>
    </w:p>
    <w:p w:rsidR="00745019" w:rsidRPr="002623F4" w:rsidRDefault="00745019" w:rsidP="00276393">
      <w:pPr>
        <w:spacing w:after="0" w:line="240" w:lineRule="auto"/>
        <w:jc w:val="both"/>
        <w:rPr>
          <w:rFonts w:ascii="Times New Roman" w:hAnsi="Times New Roman"/>
          <w:noProof/>
          <w:sz w:val="28"/>
          <w:szCs w:val="28"/>
          <w:lang w:val="kk-KZ"/>
        </w:rPr>
      </w:pPr>
      <w:r w:rsidRPr="002623F4">
        <w:rPr>
          <w:rFonts w:ascii="Times New Roman" w:hAnsi="Times New Roman"/>
          <w:noProof/>
          <w:spacing w:val="-8"/>
          <w:sz w:val="28"/>
          <w:szCs w:val="28"/>
          <w:lang w:val="kk-KZ"/>
        </w:rPr>
        <w:t>3. А</w:t>
      </w:r>
      <w:r w:rsidRPr="002623F4">
        <w:rPr>
          <w:rFonts w:ascii="Times New Roman" w:hAnsi="Times New Roman"/>
          <w:noProof/>
          <w:sz w:val="28"/>
          <w:szCs w:val="28"/>
          <w:lang w:val="kk-KZ"/>
        </w:rPr>
        <w:t>заматтардың жеке кәсіпкерлік қызметінің құқықтық сипаты</w:t>
      </w:r>
      <w:r>
        <w:rPr>
          <w:rFonts w:ascii="Times New Roman" w:hAnsi="Times New Roman"/>
          <w:noProof/>
          <w:sz w:val="28"/>
          <w:szCs w:val="28"/>
          <w:lang w:val="kk-KZ"/>
        </w:rPr>
        <w:t>.</w:t>
      </w:r>
    </w:p>
    <w:p w:rsidR="00745019" w:rsidRPr="002623F4" w:rsidRDefault="00745019" w:rsidP="002F22F9">
      <w:pPr>
        <w:pStyle w:val="BodyText2"/>
        <w:spacing w:after="0" w:line="240" w:lineRule="auto"/>
        <w:rPr>
          <w:b/>
          <w:sz w:val="28"/>
          <w:szCs w:val="28"/>
          <w:lang w:val="kk-KZ"/>
        </w:rPr>
      </w:pPr>
      <w:r w:rsidRPr="002623F4">
        <w:rPr>
          <w:b/>
          <w:sz w:val="28"/>
          <w:szCs w:val="28"/>
          <w:lang w:val="kk-KZ"/>
        </w:rPr>
        <w:t xml:space="preserve">           </w:t>
      </w:r>
    </w:p>
    <w:p w:rsidR="00745019" w:rsidRPr="007F65C5" w:rsidRDefault="00745019" w:rsidP="000C5436">
      <w:pPr>
        <w:spacing w:after="0" w:line="240" w:lineRule="auto"/>
        <w:jc w:val="both"/>
        <w:rPr>
          <w:rFonts w:ascii="Times New Roman" w:hAnsi="Times New Roman"/>
          <w:sz w:val="28"/>
          <w:szCs w:val="28"/>
          <w:lang w:val="kk-KZ"/>
        </w:rPr>
      </w:pPr>
    </w:p>
    <w:p w:rsidR="00745019" w:rsidRPr="002623F4" w:rsidRDefault="00745019" w:rsidP="00741524">
      <w:pPr>
        <w:spacing w:after="0" w:line="240" w:lineRule="auto"/>
        <w:jc w:val="both"/>
        <w:rPr>
          <w:rFonts w:ascii="Times New Roman" w:hAnsi="Times New Roman"/>
          <w:noProof/>
          <w:spacing w:val="-6"/>
          <w:sz w:val="28"/>
          <w:szCs w:val="28"/>
          <w:lang w:val="kk-KZ"/>
        </w:rPr>
      </w:pPr>
      <w:r w:rsidRPr="002623F4">
        <w:rPr>
          <w:rFonts w:ascii="Times New Roman" w:hAnsi="Times New Roman"/>
          <w:noProof/>
          <w:spacing w:val="-2"/>
          <w:sz w:val="28"/>
          <w:szCs w:val="28"/>
          <w:lang w:val="kk-KZ"/>
        </w:rPr>
        <w:t xml:space="preserve">1. Құқықтың салыстырмалы жас саласы ретіндегі </w:t>
      </w:r>
      <w:r w:rsidRPr="002623F4">
        <w:rPr>
          <w:rFonts w:ascii="Times New Roman" w:hAnsi="Times New Roman"/>
          <w:noProof/>
          <w:spacing w:val="-1"/>
          <w:sz w:val="28"/>
          <w:szCs w:val="28"/>
          <w:lang w:val="kk-KZ"/>
        </w:rPr>
        <w:t xml:space="preserve">кәсіпкерлік құқық ұстанымдары әлі тиісті заңдық тәртіпті ала қойған </w:t>
      </w:r>
      <w:r w:rsidRPr="002623F4">
        <w:rPr>
          <w:rFonts w:ascii="Times New Roman" w:hAnsi="Times New Roman"/>
          <w:noProof/>
          <w:spacing w:val="7"/>
          <w:sz w:val="28"/>
          <w:szCs w:val="28"/>
          <w:lang w:val="kk-KZ"/>
        </w:rPr>
        <w:t xml:space="preserve">жоқ және оларды кәсіпкерлік заң нормаларын талдау жолымен </w:t>
      </w:r>
      <w:r w:rsidRPr="002623F4">
        <w:rPr>
          <w:rFonts w:ascii="Times New Roman" w:hAnsi="Times New Roman"/>
          <w:noProof/>
          <w:spacing w:val="9"/>
          <w:sz w:val="28"/>
          <w:szCs w:val="28"/>
          <w:lang w:val="kk-KZ"/>
        </w:rPr>
        <w:t xml:space="preserve">мүшелеп шығуға болады. 2006 ж. қаңтардың 31-індегі «Жеке </w:t>
      </w:r>
      <w:r w:rsidRPr="002623F4">
        <w:rPr>
          <w:rFonts w:ascii="Times New Roman" w:hAnsi="Times New Roman"/>
          <w:noProof/>
          <w:spacing w:val="-3"/>
          <w:sz w:val="28"/>
          <w:szCs w:val="28"/>
          <w:lang w:val="kk-KZ"/>
        </w:rPr>
        <w:t xml:space="preserve">кәсіпкерлік туралы» ҚР Заңының 4-бабы, 2-тармағына сәйкес, жеке кәсіпкерлікті мемлекеттік реттеу ұстанымдары болып төмендегілер </w:t>
      </w:r>
      <w:r w:rsidRPr="002623F4">
        <w:rPr>
          <w:rFonts w:ascii="Times New Roman" w:hAnsi="Times New Roman"/>
          <w:noProof/>
          <w:spacing w:val="-6"/>
          <w:sz w:val="28"/>
          <w:szCs w:val="28"/>
          <w:lang w:val="kk-KZ"/>
        </w:rPr>
        <w:t xml:space="preserve">саналады: </w:t>
      </w:r>
    </w:p>
    <w:p w:rsidR="00745019" w:rsidRPr="002623F4" w:rsidRDefault="00745019" w:rsidP="002F22F9">
      <w:pPr>
        <w:spacing w:after="0" w:line="240" w:lineRule="auto"/>
        <w:ind w:firstLine="360"/>
        <w:jc w:val="both"/>
        <w:rPr>
          <w:rFonts w:ascii="Times New Roman" w:hAnsi="Times New Roman"/>
          <w:noProof/>
          <w:spacing w:val="4"/>
          <w:sz w:val="28"/>
          <w:szCs w:val="28"/>
          <w:lang w:val="kk-KZ"/>
        </w:rPr>
      </w:pPr>
      <w:r w:rsidRPr="002623F4">
        <w:rPr>
          <w:rFonts w:ascii="Times New Roman" w:hAnsi="Times New Roman"/>
          <w:noProof/>
          <w:spacing w:val="-6"/>
          <w:sz w:val="28"/>
          <w:szCs w:val="28"/>
          <w:lang w:val="kk-KZ"/>
        </w:rPr>
        <w:t xml:space="preserve">1)жеке кәсіпкерлік еркіндігіне кепілдік және оны қорғау мен </w:t>
      </w:r>
      <w:r w:rsidRPr="002623F4">
        <w:rPr>
          <w:rFonts w:ascii="Times New Roman" w:hAnsi="Times New Roman"/>
          <w:noProof/>
          <w:spacing w:val="4"/>
          <w:sz w:val="28"/>
          <w:szCs w:val="28"/>
          <w:lang w:val="kk-KZ"/>
        </w:rPr>
        <w:t xml:space="preserve">қолдауды қамтамасыз ету; </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pacing w:val="4"/>
          <w:sz w:val="28"/>
          <w:szCs w:val="28"/>
          <w:lang w:val="kk-KZ"/>
        </w:rPr>
        <w:t xml:space="preserve">2)кәсіпкерлік қызметті жүзеге асыруға </w:t>
      </w:r>
      <w:r w:rsidRPr="002623F4">
        <w:rPr>
          <w:rFonts w:ascii="Times New Roman" w:hAnsi="Times New Roman"/>
          <w:noProof/>
          <w:sz w:val="28"/>
          <w:szCs w:val="28"/>
          <w:lang w:val="kk-KZ"/>
        </w:rPr>
        <w:t xml:space="preserve">жеке кәсіпкерліктің барлық субъектілерінің тең дәрежелілігі; </w:t>
      </w:r>
    </w:p>
    <w:p w:rsidR="00745019" w:rsidRPr="002623F4" w:rsidRDefault="00745019" w:rsidP="002F22F9">
      <w:pPr>
        <w:spacing w:after="0" w:line="240" w:lineRule="auto"/>
        <w:ind w:firstLine="360"/>
        <w:jc w:val="both"/>
        <w:rPr>
          <w:rFonts w:ascii="Times New Roman" w:hAnsi="Times New Roman"/>
          <w:noProof/>
          <w:spacing w:val="-4"/>
          <w:sz w:val="28"/>
          <w:szCs w:val="28"/>
          <w:lang w:val="kk-KZ"/>
        </w:rPr>
      </w:pPr>
      <w:r w:rsidRPr="002623F4">
        <w:rPr>
          <w:rFonts w:ascii="Times New Roman" w:hAnsi="Times New Roman"/>
          <w:noProof/>
          <w:sz w:val="28"/>
          <w:szCs w:val="28"/>
          <w:lang w:val="kk-KZ"/>
        </w:rPr>
        <w:t xml:space="preserve">3)жеке </w:t>
      </w:r>
      <w:r w:rsidRPr="002623F4">
        <w:rPr>
          <w:rFonts w:ascii="Times New Roman" w:hAnsi="Times New Roman"/>
          <w:noProof/>
          <w:spacing w:val="-1"/>
          <w:sz w:val="28"/>
          <w:szCs w:val="28"/>
          <w:lang w:val="kk-KZ"/>
        </w:rPr>
        <w:t xml:space="preserve">меншікке (жеке кәсіпкерлік субъектілерінің меншігіне) қол сұқпауға </w:t>
      </w:r>
      <w:r w:rsidRPr="002623F4">
        <w:rPr>
          <w:rFonts w:ascii="Times New Roman" w:hAnsi="Times New Roman"/>
          <w:noProof/>
          <w:spacing w:val="-4"/>
          <w:sz w:val="28"/>
          <w:szCs w:val="28"/>
          <w:lang w:val="kk-KZ"/>
        </w:rPr>
        <w:t>және қорғауға кепілдік;</w:t>
      </w:r>
    </w:p>
    <w:p w:rsidR="00745019" w:rsidRPr="002623F4" w:rsidRDefault="00745019" w:rsidP="002F22F9">
      <w:pPr>
        <w:spacing w:after="0" w:line="240" w:lineRule="auto"/>
        <w:ind w:firstLine="360"/>
        <w:jc w:val="both"/>
        <w:rPr>
          <w:rFonts w:ascii="Times New Roman" w:hAnsi="Times New Roman"/>
          <w:noProof/>
          <w:spacing w:val="4"/>
          <w:sz w:val="28"/>
          <w:szCs w:val="28"/>
          <w:lang w:val="kk-KZ"/>
        </w:rPr>
      </w:pPr>
      <w:r w:rsidRPr="002623F4">
        <w:rPr>
          <w:rFonts w:ascii="Times New Roman" w:hAnsi="Times New Roman"/>
          <w:noProof/>
          <w:spacing w:val="-4"/>
          <w:sz w:val="28"/>
          <w:szCs w:val="28"/>
          <w:lang w:val="kk-KZ"/>
        </w:rPr>
        <w:t>4)Қазақстан Республикасындағы шағын кәсіп</w:t>
      </w:r>
      <w:r w:rsidRPr="002623F4">
        <w:rPr>
          <w:rFonts w:ascii="Times New Roman" w:hAnsi="Times New Roman"/>
          <w:noProof/>
          <w:spacing w:val="4"/>
          <w:sz w:val="28"/>
          <w:szCs w:val="28"/>
          <w:lang w:val="kk-KZ"/>
        </w:rPr>
        <w:t xml:space="preserve">керліктің дамуының басымдылығы;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4"/>
          <w:sz w:val="28"/>
          <w:szCs w:val="28"/>
          <w:lang w:val="kk-KZ"/>
        </w:rPr>
        <w:t>5)жеке кәсіпкерлік субъекті</w:t>
      </w:r>
      <w:r w:rsidRPr="002623F4">
        <w:rPr>
          <w:rFonts w:ascii="Times New Roman" w:hAnsi="Times New Roman"/>
          <w:noProof/>
          <w:spacing w:val="-2"/>
          <w:sz w:val="28"/>
          <w:szCs w:val="28"/>
          <w:lang w:val="kk-KZ"/>
        </w:rPr>
        <w:t xml:space="preserve">лерінің жеке кәсіпкерлік мүдделеріне қатысты нормативтік-құқықтық </w:t>
      </w:r>
      <w:r w:rsidRPr="002623F4">
        <w:rPr>
          <w:rFonts w:ascii="Times New Roman" w:hAnsi="Times New Roman"/>
          <w:noProof/>
          <w:spacing w:val="-3"/>
          <w:sz w:val="28"/>
          <w:szCs w:val="28"/>
          <w:lang w:val="kk-KZ"/>
        </w:rPr>
        <w:t xml:space="preserve">актілер жобаларын сараптауға қатысуы. Осы берілген тізімдемеден </w:t>
      </w:r>
      <w:r w:rsidRPr="002623F4">
        <w:rPr>
          <w:rFonts w:ascii="Times New Roman" w:hAnsi="Times New Roman"/>
          <w:noProof/>
          <w:spacing w:val="-2"/>
          <w:sz w:val="28"/>
          <w:szCs w:val="28"/>
          <w:lang w:val="kk-KZ"/>
        </w:rPr>
        <w:t xml:space="preserve">кәсіпкерлік құқық ұстанымдары ретінде тек жеке кәсіпкерлік еркіндігі </w:t>
      </w:r>
      <w:r w:rsidRPr="002623F4">
        <w:rPr>
          <w:rFonts w:ascii="Times New Roman" w:hAnsi="Times New Roman"/>
          <w:noProof/>
          <w:spacing w:val="7"/>
          <w:sz w:val="28"/>
          <w:szCs w:val="28"/>
          <w:lang w:val="kk-KZ"/>
        </w:rPr>
        <w:t xml:space="preserve">және оның қорғауды қамтамасыз ету ұстанымын және шағын </w:t>
      </w:r>
      <w:r w:rsidRPr="002623F4">
        <w:rPr>
          <w:rFonts w:ascii="Times New Roman" w:hAnsi="Times New Roman"/>
          <w:noProof/>
          <w:spacing w:val="-2"/>
          <w:sz w:val="28"/>
          <w:szCs w:val="28"/>
          <w:lang w:val="kk-KZ"/>
        </w:rPr>
        <w:t xml:space="preserve">кәсіпкерлікті мемлекеттік қолдау ұстанымын атауға болады (өйткені </w:t>
      </w:r>
      <w:r w:rsidRPr="002623F4">
        <w:rPr>
          <w:rFonts w:ascii="Times New Roman" w:hAnsi="Times New Roman"/>
          <w:noProof/>
          <w:sz w:val="28"/>
          <w:szCs w:val="28"/>
          <w:lang w:val="kk-KZ"/>
        </w:rPr>
        <w:t xml:space="preserve">субъектілер теңдігі және меншікке қол сұқпау ұстанымдары - бұл </w:t>
      </w:r>
      <w:r w:rsidRPr="002623F4">
        <w:rPr>
          <w:rFonts w:ascii="Times New Roman" w:hAnsi="Times New Roman"/>
          <w:noProof/>
          <w:spacing w:val="3"/>
          <w:sz w:val="28"/>
          <w:szCs w:val="28"/>
          <w:lang w:val="kk-KZ"/>
        </w:rPr>
        <w:t xml:space="preserve">жоғарыда айтылғандай, азаматтық құқық ұстанымдары). Сонымен </w:t>
      </w:r>
      <w:r w:rsidRPr="002623F4">
        <w:rPr>
          <w:rFonts w:ascii="Times New Roman" w:hAnsi="Times New Roman"/>
          <w:noProof/>
          <w:spacing w:val="1"/>
          <w:sz w:val="28"/>
          <w:szCs w:val="28"/>
          <w:lang w:val="kk-KZ"/>
        </w:rPr>
        <w:t xml:space="preserve">қатар кәсіпкерлік құқықтың тағы екі ұстанымын атап айтуға болады: </w:t>
      </w:r>
      <w:r w:rsidRPr="002623F4">
        <w:rPr>
          <w:rFonts w:ascii="Times New Roman" w:hAnsi="Times New Roman"/>
          <w:noProof/>
          <w:spacing w:val="3"/>
          <w:sz w:val="28"/>
          <w:szCs w:val="28"/>
          <w:lang w:val="kk-KZ"/>
        </w:rPr>
        <w:t xml:space="preserve">ол кәсіпкерлікті мемлекеттік реттеу ұстанымы және бәсекелестік </w:t>
      </w:r>
      <w:r w:rsidRPr="002623F4">
        <w:rPr>
          <w:rFonts w:ascii="Times New Roman" w:hAnsi="Times New Roman"/>
          <w:noProof/>
          <w:spacing w:val="-3"/>
          <w:sz w:val="28"/>
          <w:szCs w:val="28"/>
          <w:lang w:val="kk-KZ"/>
        </w:rPr>
        <w:t>еркіндігі және монополиялық қызметті шектеу ұстанымы.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2"/>
          <w:sz w:val="28"/>
          <w:szCs w:val="28"/>
          <w:lang w:val="kk-KZ"/>
        </w:rPr>
        <w:t xml:space="preserve">Жеке кәсіпкерлік еркіндігі және оның қорғауды қамтамасыз </w:t>
      </w:r>
      <w:r w:rsidRPr="002623F4">
        <w:rPr>
          <w:rFonts w:ascii="Times New Roman" w:hAnsi="Times New Roman"/>
          <w:noProof/>
          <w:spacing w:val="4"/>
          <w:sz w:val="28"/>
          <w:szCs w:val="28"/>
          <w:lang w:val="kk-KZ"/>
        </w:rPr>
        <w:t xml:space="preserve">ету мен шағын кәсіпкерлікті мемлекеттік қолдау ұстанымы </w:t>
      </w:r>
      <w:r w:rsidRPr="002623F4">
        <w:rPr>
          <w:rFonts w:ascii="Times New Roman" w:hAnsi="Times New Roman"/>
          <w:noProof/>
          <w:spacing w:val="-4"/>
          <w:sz w:val="28"/>
          <w:szCs w:val="28"/>
          <w:lang w:val="kk-KZ"/>
        </w:rPr>
        <w:t>Қазақстан Республикасының Конституциясында, ҚР Азаматтық кодек</w:t>
      </w:r>
      <w:r w:rsidRPr="002623F4">
        <w:rPr>
          <w:rFonts w:ascii="Times New Roman" w:hAnsi="Times New Roman"/>
          <w:noProof/>
          <w:spacing w:val="-3"/>
          <w:sz w:val="28"/>
          <w:szCs w:val="28"/>
          <w:lang w:val="kk-KZ"/>
        </w:rPr>
        <w:t>сінде және басқа да кәсіпкерлік қатынастарды реттейтін нормативтік актілерде бекітілген.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2"/>
          <w:sz w:val="28"/>
          <w:szCs w:val="28"/>
          <w:lang w:val="kk-KZ"/>
        </w:rPr>
        <w:t>Сонымен, ҚР АК 10-бабына сәйкес, мемлекет кәсіпкерлік еркін</w:t>
      </w:r>
      <w:r w:rsidRPr="002623F4">
        <w:rPr>
          <w:rFonts w:ascii="Times New Roman" w:hAnsi="Times New Roman"/>
          <w:noProof/>
          <w:spacing w:val="3"/>
          <w:sz w:val="28"/>
          <w:szCs w:val="28"/>
          <w:lang w:val="kk-KZ"/>
        </w:rPr>
        <w:t xml:space="preserve">дігіне кепілдік береді және оны қорғау және қолдауды қамтамасыз </w:t>
      </w:r>
      <w:r w:rsidRPr="002623F4">
        <w:rPr>
          <w:rFonts w:ascii="Times New Roman" w:hAnsi="Times New Roman"/>
          <w:noProof/>
          <w:spacing w:val="-4"/>
          <w:sz w:val="28"/>
          <w:szCs w:val="28"/>
          <w:lang w:val="kk-KZ"/>
        </w:rPr>
        <w:t xml:space="preserve">етеді. Сонымен бірге кәсіпкерлік қызметтің еркіндігі даусыз емес және </w:t>
      </w:r>
      <w:r w:rsidRPr="002623F4">
        <w:rPr>
          <w:rFonts w:ascii="Times New Roman" w:hAnsi="Times New Roman"/>
          <w:noProof/>
          <w:spacing w:val="-2"/>
          <w:sz w:val="28"/>
          <w:szCs w:val="28"/>
          <w:lang w:val="kk-KZ"/>
        </w:rPr>
        <w:t xml:space="preserve">қоғамдық мүдделер үшін заңмен шектелуі мүмкін. Атап айтқанда, заң актілері арқылы жеке кәсіпкерлік үшін тыйым салынған тауарлардың, </w:t>
      </w:r>
      <w:r w:rsidRPr="002623F4">
        <w:rPr>
          <w:rFonts w:ascii="Times New Roman" w:hAnsi="Times New Roman"/>
          <w:noProof/>
          <w:spacing w:val="-4"/>
          <w:sz w:val="28"/>
          <w:szCs w:val="28"/>
          <w:lang w:val="kk-KZ"/>
        </w:rPr>
        <w:t xml:space="preserve">жұмыстардың, қызметтердің тізімдемесі белгіленуі немесе экспорт пен имиортқа шектеу қойылуы мүмкін. Алайда Жеке кәсіпкерлік туралы </w:t>
      </w:r>
      <w:r w:rsidRPr="002623F4">
        <w:rPr>
          <w:rFonts w:ascii="Times New Roman" w:hAnsi="Times New Roman"/>
          <w:noProof/>
          <w:spacing w:val="-3"/>
          <w:sz w:val="28"/>
          <w:szCs w:val="28"/>
          <w:lang w:val="kk-KZ"/>
        </w:rPr>
        <w:t xml:space="preserve">Заңның 3-бабы, 1-тармағында көрсетілгендей, жеке кәсіпкерлік тек ҚР заңдарына сәйкес тағайындалған негіздемелер бойынша ғана шектелуі </w:t>
      </w:r>
      <w:r w:rsidRPr="002623F4">
        <w:rPr>
          <w:rFonts w:ascii="Times New Roman" w:hAnsi="Times New Roman"/>
          <w:noProof/>
          <w:spacing w:val="-8"/>
          <w:sz w:val="28"/>
          <w:szCs w:val="28"/>
          <w:lang w:val="kk-KZ"/>
        </w:rPr>
        <w:t>мүмкін.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
          <w:sz w:val="28"/>
          <w:szCs w:val="28"/>
          <w:lang w:val="kk-KZ"/>
        </w:rPr>
        <w:t xml:space="preserve">Жеке кәсіпкерлікті мемлекеттік қолдау деп жеке кәсіпкерліктің </w:t>
      </w:r>
      <w:r w:rsidRPr="002623F4">
        <w:rPr>
          <w:rFonts w:ascii="Times New Roman" w:hAnsi="Times New Roman"/>
          <w:noProof/>
          <w:spacing w:val="-3"/>
          <w:sz w:val="28"/>
          <w:szCs w:val="28"/>
          <w:lang w:val="kk-KZ"/>
        </w:rPr>
        <w:t xml:space="preserve">дамуын ынталандыру және Қазақстанда кәсіпкерлік бастамашылықты </w:t>
      </w:r>
      <w:r w:rsidRPr="002623F4">
        <w:rPr>
          <w:rFonts w:ascii="Times New Roman" w:hAnsi="Times New Roman"/>
          <w:noProof/>
          <w:spacing w:val="-2"/>
          <w:sz w:val="28"/>
          <w:szCs w:val="28"/>
          <w:lang w:val="kk-KZ"/>
        </w:rPr>
        <w:t xml:space="preserve">іске асыру (Жеке кәсіпкерлік туралы Заңның 1-бабы, 3-тармағы) үшін </w:t>
      </w:r>
      <w:r w:rsidRPr="002623F4">
        <w:rPr>
          <w:rFonts w:ascii="Times New Roman" w:hAnsi="Times New Roman"/>
          <w:noProof/>
          <w:spacing w:val="2"/>
          <w:sz w:val="28"/>
          <w:szCs w:val="28"/>
          <w:lang w:val="kk-KZ"/>
        </w:rPr>
        <w:t xml:space="preserve">қолайлы құқықтық, экономикалық және әлеуметтік шарттар құру </w:t>
      </w:r>
      <w:r w:rsidRPr="002623F4">
        <w:rPr>
          <w:rFonts w:ascii="Times New Roman" w:hAnsi="Times New Roman"/>
          <w:noProof/>
          <w:spacing w:val="-3"/>
          <w:sz w:val="28"/>
          <w:szCs w:val="28"/>
          <w:lang w:val="kk-KZ"/>
        </w:rPr>
        <w:t>бойынша бірқатар мемлекеттік кешенді шаралар саналады.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3"/>
          <w:sz w:val="28"/>
          <w:szCs w:val="28"/>
          <w:lang w:val="kk-KZ"/>
        </w:rPr>
        <w:t xml:space="preserve">«Жеке кәсіпкерлік туралы» Заңның бір ұстанымы ретінде жеке </w:t>
      </w:r>
      <w:r w:rsidRPr="002623F4">
        <w:rPr>
          <w:rFonts w:ascii="Times New Roman" w:hAnsi="Times New Roman"/>
          <w:noProof/>
          <w:spacing w:val="3"/>
          <w:sz w:val="28"/>
          <w:szCs w:val="28"/>
          <w:lang w:val="kk-KZ"/>
        </w:rPr>
        <w:t xml:space="preserve">кәсіпкерліктің мүдделерін қозғайтын нормативтік құқықтық </w:t>
      </w:r>
      <w:r w:rsidRPr="002623F4">
        <w:rPr>
          <w:rFonts w:ascii="Times New Roman" w:hAnsi="Times New Roman"/>
          <w:noProof/>
          <w:spacing w:val="-3"/>
          <w:sz w:val="28"/>
          <w:szCs w:val="28"/>
          <w:lang w:val="kk-KZ"/>
        </w:rPr>
        <w:t xml:space="preserve">актілер жобаларын сұрыптауға жеке кәсіпкерлік субъектілерінің </w:t>
      </w:r>
      <w:r w:rsidRPr="002623F4">
        <w:rPr>
          <w:rFonts w:ascii="Times New Roman" w:hAnsi="Times New Roman"/>
          <w:noProof/>
          <w:spacing w:val="1"/>
          <w:sz w:val="28"/>
          <w:szCs w:val="28"/>
          <w:lang w:val="kk-KZ"/>
        </w:rPr>
        <w:t xml:space="preserve">қағысуы ұстанымы аталған (осы заңның 4-бабының 2-тармағы, </w:t>
      </w:r>
      <w:r w:rsidRPr="002623F4">
        <w:rPr>
          <w:rFonts w:ascii="Times New Roman" w:hAnsi="Times New Roman"/>
          <w:noProof/>
          <w:spacing w:val="-2"/>
          <w:sz w:val="28"/>
          <w:szCs w:val="28"/>
          <w:lang w:val="kk-KZ"/>
        </w:rPr>
        <w:t xml:space="preserve">4-абзацы). Бұл ұстанымның мәні мынада: орталық мемлекеттік және </w:t>
      </w:r>
      <w:r w:rsidRPr="002623F4">
        <w:rPr>
          <w:rFonts w:ascii="Times New Roman" w:hAnsi="Times New Roman"/>
          <w:noProof/>
          <w:spacing w:val="1"/>
          <w:sz w:val="28"/>
          <w:szCs w:val="28"/>
          <w:lang w:val="kk-KZ"/>
        </w:rPr>
        <w:t>жергілікті атқару органдары сараптау қорытындыларын алу мақса</w:t>
      </w:r>
      <w:r w:rsidRPr="002623F4">
        <w:rPr>
          <w:rFonts w:ascii="Times New Roman" w:hAnsi="Times New Roman"/>
          <w:noProof/>
          <w:spacing w:val="-2"/>
          <w:sz w:val="28"/>
          <w:szCs w:val="28"/>
          <w:lang w:val="kk-KZ"/>
        </w:rPr>
        <w:t xml:space="preserve">тында сараптау кеңестері арқылы жеке кәсіпкерлік субъектілерінің аккредитивтелген бірлестіктеріне жеке кәсіпкерлік субъектілерінің мүдделеріне қатысты нормативтік құқықтық актілердің жобаларын </w:t>
      </w:r>
      <w:r w:rsidRPr="002623F4">
        <w:rPr>
          <w:rFonts w:ascii="Times New Roman" w:hAnsi="Times New Roman"/>
          <w:noProof/>
          <w:spacing w:val="-3"/>
          <w:sz w:val="28"/>
          <w:szCs w:val="28"/>
          <w:lang w:val="kk-KZ"/>
        </w:rPr>
        <w:t xml:space="preserve">жолдайды. Оның үстіне жеке кәсіпкерлік субъектілерінің мүдделерін </w:t>
      </w:r>
      <w:r w:rsidRPr="002623F4">
        <w:rPr>
          <w:rFonts w:ascii="Times New Roman" w:hAnsi="Times New Roman"/>
          <w:noProof/>
          <w:spacing w:val="1"/>
          <w:sz w:val="28"/>
          <w:szCs w:val="28"/>
          <w:lang w:val="kk-KZ"/>
        </w:rPr>
        <w:t xml:space="preserve">қозғайтын нормативтік құқықтық акт жобасында міндетті түрде </w:t>
      </w:r>
      <w:r w:rsidRPr="002623F4">
        <w:rPr>
          <w:rFonts w:ascii="Times New Roman" w:hAnsi="Times New Roman"/>
          <w:noProof/>
          <w:spacing w:val="4"/>
          <w:sz w:val="28"/>
          <w:szCs w:val="28"/>
          <w:lang w:val="kk-KZ"/>
        </w:rPr>
        <w:t xml:space="preserve">нормативтік құқықтық актінің қолданысқа енгізілуіне байланысты </w:t>
      </w:r>
      <w:r w:rsidRPr="002623F4">
        <w:rPr>
          <w:rFonts w:ascii="Times New Roman" w:hAnsi="Times New Roman"/>
          <w:noProof/>
          <w:spacing w:val="1"/>
          <w:sz w:val="28"/>
          <w:szCs w:val="28"/>
          <w:lang w:val="kk-KZ"/>
        </w:rPr>
        <w:t xml:space="preserve">жеке кэсіпкерлік субъектілерінің шығындарының азайғанын және </w:t>
      </w:r>
      <w:r w:rsidRPr="002623F4">
        <w:rPr>
          <w:rFonts w:ascii="Times New Roman" w:hAnsi="Times New Roman"/>
          <w:noProof/>
          <w:spacing w:val="2"/>
          <w:sz w:val="28"/>
          <w:szCs w:val="28"/>
          <w:lang w:val="kk-KZ"/>
        </w:rPr>
        <w:t xml:space="preserve">(немесе) көбейгенін растайтын есептеменің нәтижелері көрсетілуге </w:t>
      </w:r>
      <w:r w:rsidRPr="002623F4">
        <w:rPr>
          <w:rFonts w:ascii="Times New Roman" w:hAnsi="Times New Roman"/>
          <w:noProof/>
          <w:spacing w:val="-1"/>
          <w:sz w:val="28"/>
          <w:szCs w:val="28"/>
          <w:lang w:val="kk-KZ"/>
        </w:rPr>
        <w:t xml:space="preserve">тиіс. Жеке кәсіпкерлік мүдделерін қозғайтын нормативтік құқықтық </w:t>
      </w:r>
      <w:r w:rsidRPr="002623F4">
        <w:rPr>
          <w:rFonts w:ascii="Times New Roman" w:hAnsi="Times New Roman"/>
          <w:noProof/>
          <w:spacing w:val="2"/>
          <w:sz w:val="28"/>
          <w:szCs w:val="28"/>
          <w:lang w:val="kk-KZ"/>
        </w:rPr>
        <w:t xml:space="preserve">актіні қолданысқа енгізу мерзімдері ҚР заңдарында белгіленетін </w:t>
      </w:r>
      <w:r w:rsidRPr="002623F4">
        <w:rPr>
          <w:rFonts w:ascii="Times New Roman" w:hAnsi="Times New Roman"/>
          <w:noProof/>
          <w:spacing w:val="-4"/>
          <w:sz w:val="28"/>
          <w:szCs w:val="28"/>
          <w:lang w:val="kk-KZ"/>
        </w:rPr>
        <w:t xml:space="preserve">талаптарға байланысты жеке кәсіпкерлік субъектісінің қызметін жүзеге </w:t>
      </w:r>
      <w:r w:rsidRPr="002623F4">
        <w:rPr>
          <w:rFonts w:ascii="Times New Roman" w:hAnsi="Times New Roman"/>
          <w:noProof/>
          <w:spacing w:val="-2"/>
          <w:sz w:val="28"/>
          <w:szCs w:val="28"/>
          <w:lang w:val="kk-KZ"/>
        </w:rPr>
        <w:t xml:space="preserve">асыруға дайындық жасауына қажетті мерзімдер негізге алына отырып белгіленуі керек. Нормативтік құқықтық актілерді қолданысқа енгізу тәртібі мен мерзімдері жеке кәсіпкерлік субъектілеріне қандай да бір </w:t>
      </w:r>
      <w:r w:rsidRPr="002623F4">
        <w:rPr>
          <w:rFonts w:ascii="Times New Roman" w:hAnsi="Times New Roman"/>
          <w:noProof/>
          <w:spacing w:val="-3"/>
          <w:sz w:val="28"/>
          <w:szCs w:val="28"/>
          <w:lang w:val="kk-KZ"/>
        </w:rPr>
        <w:t>залал келтірмеуге тиіс.</w:t>
      </w:r>
      <w:r w:rsidRPr="002623F4">
        <w:rPr>
          <w:rFonts w:ascii="Times New Roman" w:hAnsi="Times New Roman"/>
          <w:noProof/>
          <w:spacing w:val="-2"/>
          <w:sz w:val="28"/>
          <w:szCs w:val="28"/>
          <w:lang w:val="kk-KZ"/>
        </w:rPr>
        <w:t xml:space="preserve"> Жеке кәсіпкерлік субъектілерінің мүдделерін қозғайтын нормативтік кұқықтық актілердің жобалары, көпшіліктің қолы жететін </w:t>
      </w:r>
      <w:r w:rsidRPr="002623F4">
        <w:rPr>
          <w:rFonts w:ascii="Times New Roman" w:hAnsi="Times New Roman"/>
          <w:noProof/>
          <w:spacing w:val="-3"/>
          <w:sz w:val="28"/>
          <w:szCs w:val="28"/>
          <w:lang w:val="kk-KZ"/>
        </w:rPr>
        <w:t xml:space="preserve">телекоммуникациялық желілердегі WЕВ-сайттарды қоса алғанда, олар </w:t>
      </w:r>
      <w:r w:rsidRPr="002623F4">
        <w:rPr>
          <w:rFonts w:ascii="Times New Roman" w:hAnsi="Times New Roman"/>
          <w:noProof/>
          <w:spacing w:val="-4"/>
          <w:sz w:val="28"/>
          <w:szCs w:val="28"/>
          <w:lang w:val="kk-KZ"/>
        </w:rPr>
        <w:t xml:space="preserve">тиісті органда немесе сараптау кеңесінің отырысында қаралғанға дейін </w:t>
      </w:r>
      <w:r w:rsidRPr="002623F4">
        <w:rPr>
          <w:rFonts w:ascii="Times New Roman" w:hAnsi="Times New Roman"/>
          <w:noProof/>
          <w:spacing w:val="-3"/>
          <w:sz w:val="28"/>
          <w:szCs w:val="28"/>
          <w:lang w:val="kk-KZ"/>
        </w:rPr>
        <w:t>міндетті түрде бұқаралық ақпарат құралдарында жариялануға (тара</w:t>
      </w:r>
      <w:r w:rsidRPr="002623F4">
        <w:rPr>
          <w:rFonts w:ascii="Times New Roman" w:hAnsi="Times New Roman"/>
          <w:noProof/>
          <w:spacing w:val="-2"/>
          <w:sz w:val="28"/>
          <w:szCs w:val="28"/>
          <w:lang w:val="kk-KZ"/>
        </w:rPr>
        <w:t xml:space="preserve">тылуға) тиіс екендігі заңдарда тікелей көзделген («Жеке кәсіпкерлік </w:t>
      </w:r>
      <w:r w:rsidRPr="002623F4">
        <w:rPr>
          <w:rFonts w:ascii="Times New Roman" w:hAnsi="Times New Roman"/>
          <w:noProof/>
          <w:spacing w:val="-4"/>
          <w:sz w:val="28"/>
          <w:szCs w:val="28"/>
          <w:lang w:val="kk-KZ"/>
        </w:rPr>
        <w:t>туралы» Заңның 5-бабьшьщ 8-тармағы).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Жеке және мемлекеттік кәсіпкерлік Қазақстан Республикасындағы кәсіпкерліктің негізгі формалары болып табылады. ҚР Азамат кодексі меншік түріне қарай жеке және мемлекеттік кәсіпкерлік аражігін ажыратып көрсетеді - жеке кәсіпкерлік жеке меншікке мемлекеттік меншік мемлекеттік кәсіпорынды шаруашылықпен басқару құқына негізделген (ҚР АК 10-бабының 1-тармағы). Мемлекеттік кәсіпкерлік деп мемлекеттің өзінің кәсіпкерлік қызметін емес, </w:t>
      </w:r>
      <w:r w:rsidRPr="002623F4">
        <w:rPr>
          <w:rFonts w:ascii="Times New Roman" w:hAnsi="Times New Roman"/>
          <w:iCs/>
          <w:noProof/>
          <w:sz w:val="28"/>
          <w:szCs w:val="28"/>
          <w:lang w:val="kk-KZ"/>
        </w:rPr>
        <w:t xml:space="preserve">шаруашылық жүргізу құқы бар мемлекеттік кәсіпорындар іске асыратын кәсіпкерлікті </w:t>
      </w:r>
      <w:r w:rsidRPr="002623F4">
        <w:rPr>
          <w:rFonts w:ascii="Times New Roman" w:hAnsi="Times New Roman"/>
          <w:noProof/>
          <w:sz w:val="28"/>
          <w:szCs w:val="28"/>
          <w:lang w:val="kk-KZ"/>
        </w:rPr>
        <w:t>түсіну керек. Мемлекет кәсіпкерлік қызмет субъектісі бола алады және екі қасиетте: кәсіпкерлік қатынаста реттеуші (сатылас қатынастар) және кәсіпкерлік қатынастардың қатысушысы (деңгейлес қатынастар) ретінде әрекет етуі мүмкін. Соңғы  жағдайда дәл сол мемлекеттік кәсіпкерлік туралы сөз болып отыр. Демек, мемлекеттік кәсіпкерліктің негізгі ұйымдық-құқықтық форм мемлекеттік кәсіпорын болып табылады.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Сонымен бірге шаруашылық жүргізу құқы бар кәсіпорындар ғана  құра алатын еншілес кәсіпорындар да кәсіпкерлік қатынастар, қатысушысы бола алады (1995 жылғы маусымның 19-ындағы № 2335 «Мемлекеттік кәсіпорын туралы» ҚР Заңының 46-бабы).</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Ақырында, мемлекеттік меншік түріне байланысты мемлекеттік кәсіпорындарды төмендегідей түрлерге бөлуге болады: 1) республикалық мемлекеттік кәсіпорындар (яғни республика меншігін кәсіпорындар); 2) коммуналдық мемлекеттік кәсіпорындар (коммуналдық меншіктегі кәсіпорындар) («Мемлекеттік кәсіпорындар туралы» Заңның 1-бабы, 2-тармағы).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Сонымен қатар мемлекеттік кәсіпкерліктің ерекше ұйымдық-құқықтық формалары болып ұлттық компаниялар және ұлттық холдингтер әрекет етеді. ҚР Үкіметінің шешімімен құрылған, акцияларының бақылау пакеті мемлекетке немесе ұлттық холдингке тиесілі және заңмен көзделген жағдайларды есепке алмағанда (2003 ж. мамырдың 13-інде шыққан № 415-ІІ «Акционерлік қоғамдар туралы» ҚР Заңының 34-бабы), ұлттық экономиканың құрамдас бөліктерін құрайтын стратегиялық маңызды салаларда қызмет ететін акционерлік қоғамдар ұлттық компания болып саналады. Құрылтайшысы және жалғыз акционері ҚР Үкіметі болып саналатын, ұлттық компаниялар мен басқадай акционерлік қоғамдардың меншік құқымен иеленген акциялар пакеттерін тиімді басқару үшін құрылған акционерлік қоғам ұлттық холдинг болып табылады.</w:t>
      </w:r>
    </w:p>
    <w:p w:rsidR="00745019" w:rsidRPr="002623F4" w:rsidRDefault="00745019" w:rsidP="00CF6D0A">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2. Кәсіпкерлік қатынастардың қатысушылары қатарына ұлттық басқарушы компанияларды және ұлттық даму институттарын жатқызу керек. Ұлттық басқарушы компания болып құрылтайшысы және жалғыз акционері ҚР Үкіметі болып табылатын, негізгі мақсаты ұлттық даму институттары және басқа да заңды тұлғалардың меншік құқымен иеленген акциялар пакеттерін (қатысу үлестерін) тиімді басқару болатын акционерлік қоғам саналады. Ұлттық даму институттары - бұлар қызметінің негізгі мақсаты индустриялық-инновациялық даму және кәсіпкерлік саласында жобаларды жүзеге асыру болып табылатын акционерлік қоғамдардың ұйымдық-құқықтық формасында ҚР Үкіметінің шешімімен құрылған қаржылық, консалтингтік, инновациялық, сервистік ұйымдар.</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Аяқтай келе, кәсіпкерлік қызметті тек коммерциялық заңды тұлғалар ғана емес, сонымен қатар коммерциялық емес ұйымдар (мемлекеттік мекемелер) да жүзеге асыра алатынын атап өткен жөн.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Жеке кәсіпкерлікті екі негізгі түрге - заңды тұлғалардың жеке кәсіпкерлігі (мемлекеттік емес заңды тұлғалардың кәсіпкерлігі) және жеке тұлғалардың заңды тұлға құрмаған кәсіпкерлігі (жеке кәсіпкерлік) деп бөлуге болады.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Жеке кәсіпкерлік түрлеріне </w:t>
      </w:r>
      <w:r w:rsidRPr="002623F4">
        <w:rPr>
          <w:rFonts w:ascii="Times New Roman" w:hAnsi="Times New Roman"/>
          <w:noProof/>
          <w:sz w:val="28"/>
          <w:szCs w:val="28"/>
          <w:lang w:val="kk-KZ"/>
        </w:rPr>
        <w:t>дара және бірлескен кәсіпкерлік жатады. Дара кәсіпкерлікпен меншік құқымен өзіне тән мүлік негізінде, сонымен бірге мүлікті пайдалануға және (немесе) билеуге басқадай құқы бар («Жеке кәсіпкерлік туралы» Заңның 7-бабы, 2-тармағы) бір жеке тұлға айналысады.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Бірлескен кәсіпкерлікпен оларға ортақ меншік құқымен берілген мүлік негізінде және мүлікті ортақ пайдалануға және (немесе) билеуге басқадай құқы бар («Жеке кәсіпкерлік туралы» Заңның 7-бабы, 2-тармағы) жеке тұлғалар тобы айналысады.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Бірлескен к</w:t>
      </w:r>
      <w:r w:rsidRPr="002623F4">
        <w:rPr>
          <w:rFonts w:ascii="Times New Roman" w:hAnsi="Times New Roman"/>
          <w:noProof/>
          <w:sz w:val="28"/>
          <w:szCs w:val="28"/>
          <w:lang w:val="kk-KZ"/>
        </w:rPr>
        <w:t>ә</w:t>
      </w:r>
      <w:r w:rsidRPr="002623F4">
        <w:rPr>
          <w:rFonts w:ascii="Times New Roman" w:hAnsi="Times New Roman"/>
          <w:noProof/>
          <w:sz w:val="28"/>
          <w:szCs w:val="28"/>
        </w:rPr>
        <w:t>сіпкерлік формаларына мыналар жатады: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xml:space="preserve">1)ерлі-зайыптылардың бірлескен ортақ меншігі негізінде жүзеге </w:t>
      </w:r>
      <w:r w:rsidRPr="002623F4">
        <w:rPr>
          <w:rFonts w:ascii="Times New Roman" w:hAnsi="Times New Roman"/>
          <w:noProof/>
          <w:sz w:val="28"/>
          <w:szCs w:val="28"/>
          <w:lang w:val="kk-KZ"/>
        </w:rPr>
        <w:t xml:space="preserve">     </w:t>
      </w:r>
      <w:r w:rsidRPr="002623F4">
        <w:rPr>
          <w:rFonts w:ascii="Times New Roman" w:hAnsi="Times New Roman"/>
          <w:noProof/>
          <w:sz w:val="28"/>
          <w:szCs w:val="28"/>
        </w:rPr>
        <w:t>асырылатын ерлі-зайыптылар к</w:t>
      </w:r>
      <w:r w:rsidRPr="002623F4">
        <w:rPr>
          <w:rFonts w:ascii="Times New Roman" w:hAnsi="Times New Roman"/>
          <w:noProof/>
          <w:sz w:val="28"/>
          <w:szCs w:val="28"/>
          <w:lang w:val="kk-KZ"/>
        </w:rPr>
        <w:t>ә</w:t>
      </w:r>
      <w:r w:rsidRPr="002623F4">
        <w:rPr>
          <w:rFonts w:ascii="Times New Roman" w:hAnsi="Times New Roman"/>
          <w:noProof/>
          <w:sz w:val="28"/>
          <w:szCs w:val="28"/>
        </w:rPr>
        <w:t>сіпкерлігі;</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2)шаруа(фермерлік)қожалығының немесе жекешелендірілге</w:t>
      </w:r>
      <w:r w:rsidRPr="002623F4">
        <w:rPr>
          <w:rFonts w:ascii="Times New Roman" w:hAnsi="Times New Roman"/>
          <w:noProof/>
          <w:sz w:val="28"/>
          <w:szCs w:val="28"/>
          <w:lang w:val="kk-KZ"/>
        </w:rPr>
        <w:t>н</w:t>
      </w:r>
      <w:r w:rsidRPr="002623F4">
        <w:rPr>
          <w:rFonts w:ascii="Times New Roman" w:hAnsi="Times New Roman"/>
          <w:noProof/>
          <w:sz w:val="28"/>
          <w:szCs w:val="28"/>
        </w:rPr>
        <w:t xml:space="preserve"> тұрғын</w:t>
      </w:r>
      <w:r w:rsidRPr="002623F4">
        <w:rPr>
          <w:rFonts w:ascii="Times New Roman" w:hAnsi="Times New Roman"/>
          <w:noProof/>
          <w:sz w:val="28"/>
          <w:szCs w:val="28"/>
          <w:lang w:val="kk-KZ"/>
        </w:rPr>
        <w:t xml:space="preserve"> </w:t>
      </w:r>
      <w:r w:rsidRPr="002623F4">
        <w:rPr>
          <w:rFonts w:ascii="Times New Roman" w:hAnsi="Times New Roman"/>
          <w:noProof/>
          <w:sz w:val="28"/>
          <w:szCs w:val="28"/>
        </w:rPr>
        <w:t>жай негізінде жүргізілетін отбасылық к</w:t>
      </w:r>
      <w:r w:rsidRPr="002623F4">
        <w:rPr>
          <w:rFonts w:ascii="Times New Roman" w:hAnsi="Times New Roman"/>
          <w:noProof/>
          <w:sz w:val="28"/>
          <w:szCs w:val="28"/>
          <w:lang w:val="kk-KZ"/>
        </w:rPr>
        <w:t>ә</w:t>
      </w:r>
      <w:r w:rsidRPr="002623F4">
        <w:rPr>
          <w:rFonts w:ascii="Times New Roman" w:hAnsi="Times New Roman"/>
          <w:noProof/>
          <w:sz w:val="28"/>
          <w:szCs w:val="28"/>
        </w:rPr>
        <w:t>сіпкерлік;</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3) жеке к</w:t>
      </w:r>
      <w:r w:rsidRPr="002623F4">
        <w:rPr>
          <w:rFonts w:ascii="Times New Roman" w:hAnsi="Times New Roman"/>
          <w:noProof/>
          <w:sz w:val="28"/>
          <w:szCs w:val="28"/>
          <w:lang w:val="kk-KZ"/>
        </w:rPr>
        <w:t>ә</w:t>
      </w:r>
      <w:r w:rsidRPr="002623F4">
        <w:rPr>
          <w:rFonts w:ascii="Times New Roman" w:hAnsi="Times New Roman"/>
          <w:noProof/>
          <w:sz w:val="28"/>
          <w:szCs w:val="28"/>
        </w:rPr>
        <w:t>сіпкерлік ортақ үлес меншігі негізінде жүзеге асырылатын жай серіктестік.</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3. Жеке кәсіпкерлікті үш түрге саралауға болады: 1) </w:t>
      </w:r>
      <w:r w:rsidRPr="002623F4">
        <w:rPr>
          <w:rFonts w:ascii="Times New Roman" w:hAnsi="Times New Roman"/>
          <w:iCs/>
          <w:noProof/>
          <w:sz w:val="28"/>
          <w:szCs w:val="28"/>
          <w:lang w:val="kk-KZ"/>
        </w:rPr>
        <w:t xml:space="preserve">шағын кәсіпкерлік </w:t>
      </w:r>
      <w:r w:rsidRPr="002623F4">
        <w:rPr>
          <w:rFonts w:ascii="Times New Roman" w:hAnsi="Times New Roman"/>
          <w:noProof/>
          <w:sz w:val="28"/>
          <w:szCs w:val="28"/>
          <w:lang w:val="kk-KZ"/>
        </w:rPr>
        <w:t xml:space="preserve">(шағын бизнес); 2) </w:t>
      </w:r>
      <w:r w:rsidRPr="002623F4">
        <w:rPr>
          <w:rFonts w:ascii="Times New Roman" w:hAnsi="Times New Roman"/>
          <w:iCs/>
          <w:noProof/>
          <w:sz w:val="28"/>
          <w:szCs w:val="28"/>
          <w:lang w:val="kk-KZ"/>
        </w:rPr>
        <w:t xml:space="preserve">орташа кәсіпкерлік </w:t>
      </w:r>
      <w:r w:rsidRPr="002623F4">
        <w:rPr>
          <w:rFonts w:ascii="Times New Roman" w:hAnsi="Times New Roman"/>
          <w:noProof/>
          <w:sz w:val="28"/>
          <w:szCs w:val="28"/>
          <w:lang w:val="kk-KZ"/>
        </w:rPr>
        <w:t xml:space="preserve">(орташа бизнес); 3) </w:t>
      </w:r>
      <w:r w:rsidRPr="002623F4">
        <w:rPr>
          <w:rFonts w:ascii="Times New Roman" w:hAnsi="Times New Roman"/>
          <w:iCs/>
          <w:noProof/>
          <w:sz w:val="28"/>
          <w:szCs w:val="28"/>
          <w:lang w:val="kk-KZ"/>
        </w:rPr>
        <w:t xml:space="preserve">ірі кәсіпкерлік </w:t>
      </w:r>
      <w:r w:rsidRPr="002623F4">
        <w:rPr>
          <w:rFonts w:ascii="Times New Roman" w:hAnsi="Times New Roman"/>
          <w:noProof/>
          <w:sz w:val="28"/>
          <w:szCs w:val="28"/>
          <w:lang w:val="kk-KZ"/>
        </w:rPr>
        <w:t>(ірі бизнес). Бұл - әлемнің барлық дамыған елдерінде қолданылатын жалпы танымал бөлу.</w:t>
      </w:r>
    </w:p>
    <w:p w:rsidR="00745019" w:rsidRPr="002623F4" w:rsidRDefault="00745019" w:rsidP="00741524">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 xml:space="preserve">3. «Жеке кәсіпкерлік туралы» Заңның 6-бабы, 1-тармағына сәйкес, жеке кәсіпкерлік субъектісі болып табылатын заңды тұлға тек азаматтық заңмен кезделген ұйымдық-құқықтық формада құрыла алады, сол себепті коммерциялық ұйымдардың жеке кәсіпкерлігінің ұйымдық - құқықтық формалары  </w:t>
      </w:r>
      <w:r w:rsidRPr="002623F4">
        <w:rPr>
          <w:rFonts w:ascii="Times New Roman" w:hAnsi="Times New Roman"/>
          <w:iCs/>
          <w:noProof/>
          <w:sz w:val="28"/>
          <w:szCs w:val="28"/>
          <w:lang w:val="kk-KZ"/>
        </w:rPr>
        <w:t xml:space="preserve">шаруашылық серіктестік, акционерлік қоғам және өндірістік кооператив </w:t>
      </w:r>
      <w:r w:rsidRPr="002623F4">
        <w:rPr>
          <w:rFonts w:ascii="Times New Roman" w:hAnsi="Times New Roman"/>
          <w:noProof/>
          <w:sz w:val="28"/>
          <w:szCs w:val="28"/>
          <w:lang w:val="kk-KZ"/>
        </w:rPr>
        <w:t>болуы мүмкін (ҚР АК 34-бабы, 2-тармағы). Коммерциялық емес ұйымдарды айтатын болсақ (мекеме, қоғамдық бірлестік, тұтыну кооперативі, қоғамдық қор, діни бірлестік түрінде және заң актілерімен көзделген басқадай формада (ҚР АК 34-бабының 3-тармағы), онда олар кәсіпкерлік қызметпен өздерінің жарғылық мақсаттарына сәйкес қана айналыса 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Қазақстан Республикасында жеке кәсіпкерлікті мемлекеттік қолдау төмендегі бағыттар: 1) жеке кәсіпкерлікті реттеу мәселелері бойынша заңдарды жетілдіру; 2) жеке кәсіпкерлік, бизнес-инкубаторлар, технологиялық парктер, индустриялық аймақтар және жеке кәсіпкерлік инфрақұрылымының басқа да нысандарын қолдау орталықтарын құру және дамыту; 3) бюджет қаражаты есебінен жеке кәсіпкерлік субъектілерінің оқу-әдістемелік, ғылыми-әдістемелік және ақпараттық қамтамасыз ету қызметі бойынша жүргізіледі.</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Жеке кәсіпкерлікті мемлекеттік қолдау және дамыту формалары мыналар: 1) мемлекеттік органдар жанынан жеке кәсіпкерлікті дамыту туралы мәселелерді зерттеу және ұсыныстар әзірлеу жөніндегі ғылыми-зерттеу институттарын құру; 2) орталық мемлекеттік және жергілікті атқарушы органдар жанынан сараптау кеңестері қызметін ұйымдастыру; 3) жеке кәсіпкерлікті қолдау және дамытудың қаржы институттарын құру; 4) бизнес-инкубаторлар және индустриялық аймақтар қызметін ұйымдастыру; 5) жер телімдерін, ғимараттарды, тұрғынжайларды сатуды немесе тұрғынжайларды тұрғын емес етіп ауыстыруды ҚР заңдарына сәйкес (мемлекеттік органдар жеке кәсіпкерлік субъектілеріне жер телімдерін, ғимараттарды, тұрғынжайларды сатады немесе ҚР заңдарына сәйкес жер телімдерінің мақсатты пайдаланылуын өзгертеді немесе ҚР тұрғынжай қатынастары туралы заңына сәйкес сатып алу-сату шартына немесе қажетті инфрақұрылымға қосуға арналған техникалық шарттар рұқсаттамасына сәйкес тұрғынжайды тұрғын емес етіп қайта жабдықтауға рұқсат береді) орындау.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Жеке кәсіпкерлікті мемлекеттік қолдау және дамытудың тағы бір формасы жеке кәсіпкерлікті өркендету үшін, экономикалық және ұйымдастырушылық шарттарды қамтамасыз ететін индустриялық аймақтарды құру болып табылады. Индустриялық аймақтар төмендегідей міндеттерді орындау үшін құрылады: 1) өнеркәсіп саласында жеке кәсіпкерліктің жедел өркендеуіне ықпал ету; 2) жаңа өндірістер инфрақұрылымын құру және дамытуға кететін шығындарды оңтайландыру; 3) өндіріс тиімділігін көтеру; 4) халықты жұмыспен қамтуды қамтамасыз ету. Жеке кәсіпкерлікті мемлекетті қолдауды қамтамасыз етуде жеке кәсіпкерліктің ақпараттық қамтамасыз етілуі маңызды рөл атқарады. «Жеке кәсіпкерлік туралы» Заңның 23-бабына сәйкес тегін негізде таратуға шек қойылмаған ақпарат пен материалдарды тарату үшін, жұрттың қолы жетерлік телекоммуникация желілерінде (Интернет және басқаларында) барлық деңгейдегі мемлекеттік органдар WЕВ-сайттар құруға және олардың жарнамаларын қамтамасыз етуге міндетті болып саналады.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Ауылшаруашылық қызметпен айналысатын жеке кәсіпкерлік субъектілеріне арнайы шарттар көзделген. Ауылшаруашылық қызметпен айналысатын жеке кәсіпкерлік субъектілеріне мемлекеттік қолдау республикалық және аймақтық деңгейлерде жүргізіледі және оларға мемлекеттік қолдау көрсетудің мерзімдерін, көлемін және шараларын белгілейтін ҚР заңдарына сәйкес реттеледі.</w:t>
      </w:r>
    </w:p>
    <w:p w:rsidR="00745019" w:rsidRDefault="00745019" w:rsidP="00A847E3">
      <w:pPr>
        <w:spacing w:after="0" w:line="240" w:lineRule="auto"/>
        <w:ind w:firstLine="426"/>
        <w:rPr>
          <w:rFonts w:ascii="Times New Roman" w:hAnsi="Times New Roman"/>
          <w:b/>
          <w:sz w:val="28"/>
          <w:szCs w:val="28"/>
          <w:lang w:val="kk-KZ"/>
        </w:rPr>
      </w:pPr>
    </w:p>
    <w:p w:rsidR="00745019" w:rsidRDefault="00745019" w:rsidP="00893D73">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77AFB">
        <w:rPr>
          <w:rFonts w:ascii="Times New Roman" w:hAnsi="Times New Roman"/>
          <w:b/>
          <w:sz w:val="28"/>
          <w:szCs w:val="28"/>
          <w:lang w:val="kk-KZ"/>
        </w:rPr>
        <w:t>Тақырып бойынша бақылау сұрақтары:</w:t>
      </w:r>
    </w:p>
    <w:p w:rsidR="00745019" w:rsidRPr="00300FCB" w:rsidRDefault="00745019" w:rsidP="00300FCB">
      <w:pPr>
        <w:spacing w:after="0" w:line="240" w:lineRule="auto"/>
        <w:jc w:val="both"/>
        <w:rPr>
          <w:rFonts w:ascii="Times New Roman" w:hAnsi="Times New Roman"/>
          <w:noProof/>
          <w:sz w:val="28"/>
          <w:szCs w:val="28"/>
          <w:lang w:val="kk-KZ"/>
        </w:rPr>
      </w:pPr>
      <w:r>
        <w:rPr>
          <w:rFonts w:ascii="Times New Roman" w:hAnsi="Times New Roman"/>
          <w:noProof/>
          <w:spacing w:val="-6"/>
          <w:sz w:val="28"/>
          <w:szCs w:val="28"/>
          <w:lang w:val="kk-KZ"/>
        </w:rPr>
        <w:t>1. Б</w:t>
      </w:r>
      <w:r w:rsidRPr="00300FCB">
        <w:rPr>
          <w:rFonts w:ascii="Times New Roman" w:hAnsi="Times New Roman"/>
          <w:noProof/>
          <w:sz w:val="28"/>
          <w:szCs w:val="28"/>
          <w:lang w:val="kk-KZ"/>
        </w:rPr>
        <w:t>ірлескен кәсіпкерлік нысанының құқықтық сипаты (азаматтар  тобынын</w:t>
      </w:r>
      <w:r w:rsidRPr="00300FCB">
        <w:rPr>
          <w:rFonts w:ascii="Times New Roman" w:hAnsi="Times New Roman"/>
          <w:noProof/>
          <w:sz w:val="28"/>
          <w:szCs w:val="28"/>
          <w:lang w:val="kk-KZ"/>
        </w:rPr>
        <w:br/>
        <w:t>кәсіпкерлігі);</w:t>
      </w:r>
    </w:p>
    <w:p w:rsidR="00745019" w:rsidRPr="00300FCB" w:rsidRDefault="00745019" w:rsidP="00300FCB">
      <w:pPr>
        <w:pStyle w:val="BodyText2"/>
        <w:spacing w:after="0" w:line="240" w:lineRule="auto"/>
        <w:jc w:val="both"/>
        <w:rPr>
          <w:b/>
          <w:sz w:val="28"/>
          <w:szCs w:val="28"/>
          <w:lang w:val="kk-KZ"/>
        </w:rPr>
      </w:pPr>
      <w:r>
        <w:rPr>
          <w:noProof/>
          <w:spacing w:val="-9"/>
          <w:sz w:val="28"/>
          <w:szCs w:val="28"/>
          <w:lang w:val="kk-KZ"/>
        </w:rPr>
        <w:t>2. З</w:t>
      </w:r>
      <w:r w:rsidRPr="00300FCB">
        <w:rPr>
          <w:noProof/>
          <w:sz w:val="28"/>
          <w:szCs w:val="28"/>
          <w:lang w:val="kk-KZ"/>
        </w:rPr>
        <w:t>аңды тұлға кұрмай-ақ азаматтардың кейбір кәсіпкерлік қызмет мәселелері (проблемалары).</w:t>
      </w:r>
    </w:p>
    <w:p w:rsidR="00745019" w:rsidRDefault="00745019" w:rsidP="00300FCB">
      <w:pPr>
        <w:pStyle w:val="BodyText2"/>
        <w:spacing w:after="0" w:line="240" w:lineRule="auto"/>
        <w:jc w:val="both"/>
        <w:rPr>
          <w:b/>
          <w:sz w:val="28"/>
          <w:szCs w:val="28"/>
          <w:lang w:val="kk-KZ"/>
        </w:rPr>
      </w:pPr>
    </w:p>
    <w:p w:rsidR="00745019" w:rsidRPr="00B27B91" w:rsidRDefault="00745019" w:rsidP="00893D73">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893D73">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893D73">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893D73">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893D73">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893D7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 xml:space="preserve">94ж.24  желтоқсан. </w:t>
      </w:r>
    </w:p>
    <w:p w:rsidR="00745019" w:rsidRPr="007F65C5" w:rsidRDefault="00745019" w:rsidP="00893D73">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Pr="002623F4" w:rsidRDefault="00745019" w:rsidP="00300FCB">
      <w:pPr>
        <w:pStyle w:val="BodyText2"/>
        <w:spacing w:after="0" w:line="240" w:lineRule="auto"/>
        <w:jc w:val="both"/>
        <w:rPr>
          <w:b/>
          <w:sz w:val="28"/>
          <w:szCs w:val="28"/>
          <w:lang w:val="kk-KZ"/>
        </w:rPr>
      </w:pP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6-тақырып.</w:t>
      </w:r>
      <w:r w:rsidRPr="002623F4">
        <w:rPr>
          <w:b/>
          <w:sz w:val="28"/>
          <w:szCs w:val="28"/>
          <w:lang w:val="kk-KZ" w:eastAsia="ko-KR"/>
        </w:rPr>
        <w:t xml:space="preserve"> </w:t>
      </w:r>
      <w:r w:rsidRPr="002623F4">
        <w:rPr>
          <w:b/>
          <w:noProof/>
          <w:sz w:val="28"/>
          <w:szCs w:val="28"/>
          <w:lang w:val="kk-KZ"/>
        </w:rPr>
        <w:t>Заңды тұлғалардың жеке кәсіпкерлігі</w:t>
      </w:r>
    </w:p>
    <w:p w:rsidR="00745019" w:rsidRPr="002623F4" w:rsidRDefault="00745019" w:rsidP="002F22F9">
      <w:pPr>
        <w:spacing w:after="0" w:line="240" w:lineRule="auto"/>
        <w:ind w:left="720"/>
        <w:rPr>
          <w:rFonts w:ascii="Times New Roman" w:hAnsi="Times New Roman"/>
          <w:noProof/>
          <w:sz w:val="28"/>
          <w:szCs w:val="28"/>
          <w:lang w:val="kk-KZ"/>
        </w:rPr>
      </w:pPr>
    </w:p>
    <w:p w:rsidR="00745019" w:rsidRPr="002623F4" w:rsidRDefault="00745019" w:rsidP="006123F4">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1. Кәсіпкерлік қызметінің негізгі ұйымдық-құқықтық нысандары</w:t>
      </w:r>
      <w:r>
        <w:rPr>
          <w:rFonts w:ascii="Times New Roman" w:hAnsi="Times New Roman"/>
          <w:noProof/>
          <w:sz w:val="28"/>
          <w:szCs w:val="28"/>
          <w:lang w:val="kk-KZ"/>
        </w:rPr>
        <w:t>.</w:t>
      </w:r>
    </w:p>
    <w:p w:rsidR="00745019" w:rsidRPr="002623F4" w:rsidRDefault="00745019" w:rsidP="006123F4">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2. Олардың құкықтық сипаты, ерекше белгілері</w:t>
      </w:r>
      <w:r>
        <w:rPr>
          <w:rFonts w:ascii="Times New Roman" w:hAnsi="Times New Roman"/>
          <w:noProof/>
          <w:sz w:val="28"/>
          <w:szCs w:val="28"/>
          <w:lang w:val="kk-KZ"/>
        </w:rPr>
        <w:t>.</w:t>
      </w:r>
    </w:p>
    <w:p w:rsidR="00745019" w:rsidRPr="002623F4" w:rsidRDefault="00745019" w:rsidP="006123F4">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3. Мемлекеттік    емес    коммерциялык    заңды    тұлғалардың    кәсіпкерлігінің құқықтық    регламентациясы</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6123F4">
      <w:pPr>
        <w:spacing w:after="0" w:line="240" w:lineRule="auto"/>
        <w:rPr>
          <w:rFonts w:ascii="Times New Roman" w:hAnsi="Times New Roman"/>
          <w:b/>
          <w:sz w:val="28"/>
          <w:szCs w:val="28"/>
          <w:lang w:val="kk-KZ"/>
        </w:rPr>
      </w:pPr>
      <w:r w:rsidRPr="002623F4">
        <w:rPr>
          <w:rFonts w:ascii="Times New Roman" w:hAnsi="Times New Roman"/>
          <w:noProof/>
          <w:sz w:val="28"/>
          <w:szCs w:val="28"/>
          <w:lang w:val="kk-KZ"/>
        </w:rPr>
        <w:t>4.  Шаруашылық  серіктестіктердің,   акционерлік қоғамдардың кәсіпкерлігі</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2F22F9">
      <w:pPr>
        <w:pStyle w:val="BodyText2"/>
        <w:spacing w:after="0" w:line="240" w:lineRule="auto"/>
        <w:rPr>
          <w:b/>
          <w:sz w:val="28"/>
          <w:szCs w:val="28"/>
          <w:lang w:val="kk-KZ"/>
        </w:rPr>
      </w:pPr>
      <w:r w:rsidRPr="002623F4">
        <w:rPr>
          <w:b/>
          <w:sz w:val="28"/>
          <w:szCs w:val="28"/>
          <w:lang w:val="kk-KZ"/>
        </w:rPr>
        <w:t xml:space="preserve">        </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1. Мемлекеттік емес заңды тұлғалар мен олардың бірлестіктерінің меншігі жеке меншіктің кеңінен тараған түрдің бірі болып табылады. Жекешелендіру үрдісі кезінде жеке меншікке негізделген мемлекеттік емес заңды тұлғалардың қолындағы мүліктердің саны күрт өсіп кетті. ҚР азаматтық - шаруашылық заңнамасы мемлекеттік емес заңды тұлғалардың ұйымдастыру    -    құқылық    түрін    қарастырады.     Осыған    байланысты мемлекеттік емес заңды тұлғалардың меншік құқығы институты шаруашылық серіктестіктері мен акционерлік коғамдық меншік құқығы және өндірістік кооперативтердің құқығы деп бөлінеді. Көптеген дамыған елдерде  мемлекеттік емес заңды тұлғалар жалпы тұжырым бірлігімен сипатталады. Яғни, оның бәрі де заңды тұлға, сонымен қатар өз мүлкінің, меншік иесі ретінде көрінеді. Компаниялардың  мүлікке  катысушылардың  ешқандай  ұжымдық немесе  үлестік меншігі ешқашан, еш жерде болған емес. Дегенмен. олар бірлескен тұлғалар, бірлескен капитал ретінде ерекшеленеді. Айта кететін жайт, компанияның қатысушылары қатысушылардың қарыздарына ешқандай жауапкершілікті мойындарына алмайды. Олардың салымдары тиісті компанияның меншігіне айналады. Серіктестіктер мен өндірістік кооперативтердің қатысушыларының міндеттемелік құқығы біріншіден, мемлекеттік емес заңды тұлғалардың шартын жасау кезінде, ал акционерлік қоғам жағдайларды акцияларды сатып алуда пайда табады, екіншіден  - міндеттемелік құқық тек берілген мүлікке ғана емес, сонымен бірге мемлекеттік емес заңды тұлғаның іс басындағы кезеңінде сатып алған, иеленген мүлкіне де қатысты болады, үшіншіден, серіктестік пен кооперативтің жұмыс істеген мерзімімен бұл құқықтар уақытқа байланысты шектеледі. </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2. Шаруашылық    серіктестіктердің   негізгі    мақсаты    пайда   түсіріп    оны қатысушылары арасында бөлуді алдына негізгі міндет етіп қойған коммерциялық ұйым болып табылады. Шаруашылық серіктестіктер жекелеген қызмет түрлерімен тек арнайы рұқсат - лицензия арқылы айналыса алады.    Қатысушыларға    шаруашылық    серіктестіктердің    мүлкі    емес, құқықтарын жүзеге асыру арқылы мүлкінің бір бөлігі ғана тиесілі. Кез келген негіз бойынша үлеске деген құқығын жоғалту қатысушының серіктестіктен шығуына әкеп соғады. Осыған байланысты шаруашылық серіктестігінің оның    мүлкіне    тек    міндеттемелік    мүлкін    сақтайды.     Шаруашылық серіктестіктердің мүлкіндегі қатысушылардың үлесі пайыздық шамамен, ал акционерлік     қоғамда    акция     мөлшерімен     есептеледі.     Шаруашылық серіктестіктердің   мүлкіндегі    барлық   қатысушылардың   үлестері ережеге сәйкес, жарғылық қорға салған салымдарына орай жүзеге асады, Мысалы, жауапкершілігі   шектеулі      серіктестіктің   құрылтайшылық   құжаттарында серіктестіктің бір қатысушысына тиесілі үлестің ең жоғары көлемі шектелуі мүмкін.  Жарғылық   қордың    көлемінің    өзгеруі    серіктестікке    жаңадан қатысушы алудан немесе одан бұрынға қатысушының шығуынан болады, нәтижесінде    әлгі   қатысушылардың   әрекетіне   байланысты   қайта   есеп жүргізіледі.    Қатысушылар    өздерінің     салымдарының    көлеміне    сәйкес мынадай құқықтарды жүзеге асырады: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а) серіктестіктің басқару ісіне қатысушылардың қатысу құқығы.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ә) қатысушылардың арасында серіктестік түсірген пайданы (кірісті) бөлуге қатысу құқығы.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б) серіктестіктің мүлкіндегі үлесіне орай қатысушының құқығы.</w:t>
      </w:r>
    </w:p>
    <w:p w:rsidR="00745019" w:rsidRPr="002623F4" w:rsidRDefault="00745019" w:rsidP="002F22F9">
      <w:pPr>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Қатысушының құқықтары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Серіктестіктің ісіне қатысуы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Кірісті бөлуге қатысу</w:t>
      </w:r>
    </w:p>
    <w:p w:rsidR="00745019" w:rsidRPr="002623F4" w:rsidRDefault="00745019" w:rsidP="002F22F9">
      <w:pPr>
        <w:shd w:val="clear" w:color="auto" w:fill="FFFFFF"/>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Серіктестіктің мүлкіндегі үлестік құқығы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 3. Серіктестіктің қарызына сәйкес олардың қатысушыларының мүлкін біріктіру және жауапкершілік дәрежесі мұндай шаруалылық серіктестігін екі категорияға бөлуге мүмкіндік береді. Бірінші категорияға - толың және сенім серіктестігі жатады. (оларға акция шығаруға тиым салынады, кәсіпкерлік қызметті жүзеге асыру, олардың мүшелері жеке қатысуымен негізделген, оның қатысушыларымен өздерінің барлық мүліктерін келісіп жауапкершілік етуі), ал екінші категорияға - жауапкершілігі шектелген серіктестік, қосымша жауапкершілігі бар серіктестік және акционерлік қоғам жатады.</w:t>
      </w:r>
    </w:p>
    <w:p w:rsidR="00745019" w:rsidRPr="002623F4" w:rsidRDefault="00745019" w:rsidP="002F22F9">
      <w:pPr>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 xml:space="preserve">Азаматтық кодекстің 94, 95 баптарына сәйкес акционерлік қоғамның еншілес және тәуелді шаруашылық қоғамдарын құруға құқығы бар. Мұндай кәсіпорындар заңды тұлға болып табылады. Егер акционерлік қоғамдардың дауыс беруші акцияларының жиырма %-дан астамы басқа заңды тұлғаныкі болса, ол тәуелді қоғам болып танылады. Шаруашылық серіктестіктердің меншік иесі заң актілерінен және жарғылық құжаттарға сәйкес жұмыс істеп жатқан өзінің органдары арқылы өкілеттілігін жүзеге асырады. Шаруашылық серіктестіктердің органы серіктестіктердің айтқанын істейді және оның әрекеті өзіне берілген өкілеттік шеңберінде жүзеге асып, заңды тұлғаның атынан әрекет етеді. Сонымен шаруашылық серіктестік басқару түрін таңдауда шаруашылық шешімдерін қабылдауда, артық өнімді сату мен бағаны белгілегенде, еңбекке ақы төлеу мен таза табысты бөлгенде, толық шаруашылық дербестікке ие болады. Оның мемлекеттік кәсіпорыннан айырмашылығы, оның өзінен жоғары тұрған әкімшілік органы жоқ, ол барлық әрекетті заңға сәйкес шеше береді. Шаруашылық серіктестіктің өкілеттігі жоғарыдағы айтылғандармен шектеліп қалмайды. Сол себептермен де жарғыдан тыс, бірақ заңға қайшы келмейтін келісімдері жүзеге асыра береді. Шаруашылық серіктестігі мүлікті беру сәтінен бастап оған берілген мүлікке меншік құқығын алады. Акционерлері өздеріне тиесілі акцияларды басқа акционерлердің келісімінсіз иеліктен айыруға құқылы (ашық акционерлік коғам). Ашық акционерлік қоғам өзі шығаратын акцияларды жабық жеке және ашық әдіспен орналастыруға хақылы. </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     Серіктестіктің қарызына сәйкес олардың қатысушыларының мүлкін біріктіру және жауапкершілік дәрежесі мұндай шаруашылық серіктестігін екі категорияға бөлуге мүмкіндік береді. Бірінші категорияға - толық және сенім серіктестігі жатады. (оларға акция шығаруға тыйым салынады, кәсіпкерлік қызметті жүзеге асыру, олардың мүшелері жеке қатысуымен негізделген, оған қатысушыларымен өздерінің барлық мүліктерін келісіп жауапкершілік етуі), ал екінші категорияға - жауапкершілігі шектелген серіктестік, қосымша жауапкершілігі бар серіктестік және акционерлік</w:t>
      </w:r>
      <w:r w:rsidRPr="002623F4">
        <w:rPr>
          <w:rFonts w:ascii="Times New Roman" w:hAnsi="Times New Roman"/>
          <w:snapToGrid w:val="0"/>
          <w:sz w:val="28"/>
          <w:szCs w:val="28"/>
          <w:lang w:val="kk-KZ"/>
        </w:rPr>
        <w:t xml:space="preserve"> </w:t>
      </w:r>
      <w:r w:rsidRPr="002623F4">
        <w:rPr>
          <w:rFonts w:ascii="Times New Roman" w:hAnsi="Times New Roman"/>
          <w:snapToGrid w:val="0"/>
          <w:color w:val="000000"/>
          <w:sz w:val="28"/>
          <w:szCs w:val="28"/>
          <w:lang w:val="kk-KZ"/>
        </w:rPr>
        <w:t xml:space="preserve">қоғам жатады                                           </w:t>
      </w:r>
    </w:p>
    <w:p w:rsidR="00745019" w:rsidRPr="002623F4" w:rsidRDefault="00745019" w:rsidP="002F22F9">
      <w:pPr>
        <w:shd w:val="clear" w:color="auto" w:fill="FFFFFF"/>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 xml:space="preserve">Азаматтық кодекстің 94, 95 баптарына сәйкес акционерлік қоғамның еншілес және тәуелді шаруашылық қоғамдарын құруға құқығы бар. Мұндай кәсіпорындар заңды тұлға болып табылады. Егер акционерлік қоғамдардың дауыс беруші акцияларының жиырма %-дан астамы басқа заңды тұлғаныкі болса, ол тәуелді қоғам болып танылады. Шаруашылық серіктестіктердің меншік иесі заң актілерінен және жарғылық құжаттарға сәйкес жұмыс істеп жатқан өзінің органдары арқылы өкілеттілігін жүзеге асырады. Шаруашылық серіктестіктердің органы серіктестіктердің айтқанын істейді және оның әрекеті өзіне берілген өкілеттік шеңберінде жүзеге асып, заңды тұлғаның атынан әрекет етеді. Сонымен шаруашылық серіктестік басқару түрін таңдауда шаруашылық шешімдерін қабылдауда, артық өнімді сату мен бағаны белгілегенде, еңбекке ақы төлеу мен таза табысты бөлгенде, толық шаруашылық дербестікке ие болады. Оның мемлекеттік кәсіпорыннан айырмашылығы, оның өзінен жоғары тұрған әкімшілік органы жоқ, ол барлық әрекетті заңға сәйкес шеше береді. Шаруашылық серіктестіктің өкілеттігі жоғарыдағы айтылғандармен шектеліп қалмайды. Сол себептермен де жарғыдан тыс, бірақ заңға қайшы келмейтін келісімдері жүзеге асыра береді. Шаруашылық серіктестігі мүлікті беру сәтінен бастап оған берілген мүлікке меншік құқығын алады. Акционерлері өздеріне тиесілі акцияларды басқа акционерлердің келісімінсіз иеліктен айыруға құқылы (ашық акционерлік қоғам)  Ашық акционерлік қоғам өзі шығаратын акцияларды жабық және ашық әдіспен орналастыруға хақылы. Ашық акционерлік АҚ қоғам қатысушыларының саны шектелмейді (акционерлерінің). Акциялардың тек өз құрылтайшылары  мен  алдын-ала  айқындалған  адамдар  тобының арасында орналастыратын акционерлік қоғам жабық қоғам болып табылады.   </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4.Өндірістік кооператив.</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ҚР-да  өндірістік  кооперативтерге  кең  жол   ашылды,   әсіресе   ол   ауыл Ауыл шаруашылығында    қарқынмен    дамуда.    Бұл     -    заңмен    тәртіптелген, ұйымдастыру   жағынан   бірлескен   кәсіпкерлік   қызметтің   коммерциялық</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ұйымдарының бір түрі болып табылады.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1996 жылы 15 қазанда қабылданған ҚР-сы Президентінің Заң күші бар</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 «өндірістік кооперативтер» туралы Жарлығының  1 бабы мен Азаматтық</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кодекстің 96 бабына сәйкес өндірістік кооператив - дегеніміз азаматтардың бірлескен кәсіпкерлік қызметті жүзеге асыру үшін мүшелік негізінде олардың өз еңбегімен және қатысуына және өндірістік кооператив мүшелерінің мүліктік жарналарын (үлестіріп) біріктіруге негізделген ерікті бірлестігі. Өндірістік кооперативтің негізгі белгілері мынандай:</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а) жасы 16-ға толған тұлға өндірістік кооперативтің қызметіне міндетті түрде жеке еңбек үлесін қосу.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ә) өндірістік кооперативтің қызметіне міндетті түрде жеке еңбек үлесін қосу.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б) төменгі көлемі бекітілмейтін мүліктік салым салу. </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в) біріккен кәсіпкерлік қызметті жүзеге асыру.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г)   өндірістік кооператив міндеттемелері бойынша кооператив мүшесінің өзінің мүлкімен осынша жауапкершілік міндеттілігі </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ғ) өндірістік кооператив тарап кеткенде пайда мен басқа да мүліктер оның мүшелері арасында еңбекке қатысуына сәйкес бөлінеді, егер кооператив жарғысында өзгеше тәртіп көзделмесе</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д)    өндірістік  кооперативтен   шыққан   мүшені   кооперативтің мүлкінен   өз жарнасына қарай өз үлесін алуға құқылы.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Өндірістік кооперативтік жеке кәсіпкерлік үшін заңмен тыйым салынбайтын кез келген кәсіпкерлік қызметті жүзеге асыруға құқысы бар. Кооператив лицензиялау қызмет көрсету үшін тек лицензия алғаннан соң ғана жүргізіледі. Тұтастай алғанда, өндірістік кооперативтің қызметі мен мақсаты кооператив мүшелерінің өзімен айқындалады. Кооперативтің меншік құқығының субъектісі заңды тұлға деп танылатын өндірістік кооператив өзі болып табылады, Бұл  орайда, оның қандай өндірістік кооператив түрі екендігі есепке алынбайды (мысалы, өндіріс саласындағы кооперативтер, қызмет көрсету жүйесіндегі, ауыл шаруашылығындағы т.б.) Өндірістік кооператив Құрылтайшысы - жеке тұлғалардың жалпы жиналысының шешімімен құрылады. Егер оның Құрылтайшысы шетелдің азамат болса, ондай кооперативке 1994 жылғы 27 желтоқсанда қабылданған ҚР-ның «шетелдік инвестициялар туралы» Заңында қаралған ерекшеліктер ескеріле отырып, өндірістік кооператив жөніндегі заң қолданылады.</w:t>
      </w:r>
    </w:p>
    <w:p w:rsidR="00745019" w:rsidRPr="002623F4" w:rsidRDefault="00745019" w:rsidP="002F22F9">
      <w:pPr>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Өндірістік   кооператив   мүліктің   меншік иесі   болғандықтан,   нарықтық  қатынастарға дербес қатысады. Мүлікке билік ету құқығы тек кооперативтің өзіне ғана тиесілі болады және де ол оның атқару органдары арқылы жалпы жиналыстың шешімімен жүзеге асады.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Өндірістік кооператив мемлекеттік емес заңды тұлға ретінде өзінің міндеттемелері бойынша қарай ағындағы барлық мүлік шеңберінде жауап береді.</w:t>
      </w:r>
    </w:p>
    <w:p w:rsidR="00745019" w:rsidRPr="002623F4" w:rsidRDefault="00745019" w:rsidP="002F22F9">
      <w:pPr>
        <w:shd w:val="clear" w:color="auto" w:fill="FFFFFF"/>
        <w:spacing w:after="0" w:line="240" w:lineRule="auto"/>
        <w:jc w:val="both"/>
        <w:outlineLvl w:val="0"/>
        <w:rPr>
          <w:rFonts w:ascii="Times New Roman" w:hAnsi="Times New Roman"/>
          <w:b/>
          <w:snapToGrid w:val="0"/>
          <w:color w:val="000000"/>
          <w:sz w:val="28"/>
          <w:szCs w:val="28"/>
          <w:lang w:val="kk-KZ"/>
        </w:rPr>
      </w:pPr>
      <w:r w:rsidRPr="002623F4">
        <w:rPr>
          <w:rFonts w:ascii="Times New Roman" w:hAnsi="Times New Roman"/>
          <w:b/>
          <w:snapToGrid w:val="0"/>
          <w:color w:val="000000"/>
          <w:sz w:val="28"/>
          <w:szCs w:val="28"/>
          <w:lang w:val="kk-KZ"/>
        </w:rPr>
        <w:t xml:space="preserve"> </w:t>
      </w:r>
    </w:p>
    <w:p w:rsidR="00745019" w:rsidRDefault="00745019" w:rsidP="00C111AE">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77AFB">
        <w:rPr>
          <w:rFonts w:ascii="Times New Roman" w:hAnsi="Times New Roman"/>
          <w:b/>
          <w:sz w:val="28"/>
          <w:szCs w:val="28"/>
          <w:lang w:val="kk-KZ"/>
        </w:rPr>
        <w:t>Тақырып бойынша бақылау сұрақтары:</w:t>
      </w:r>
    </w:p>
    <w:p w:rsidR="00745019" w:rsidRPr="007B57B4" w:rsidRDefault="00745019" w:rsidP="002F22F9">
      <w:pPr>
        <w:pStyle w:val="BodyText2"/>
        <w:spacing w:after="0" w:line="240" w:lineRule="auto"/>
        <w:rPr>
          <w:noProof/>
          <w:sz w:val="28"/>
          <w:szCs w:val="28"/>
          <w:lang w:val="kk-KZ"/>
        </w:rPr>
      </w:pPr>
      <w:r w:rsidRPr="007B57B4">
        <w:rPr>
          <w:noProof/>
          <w:sz w:val="28"/>
          <w:szCs w:val="28"/>
          <w:lang w:val="kk-KZ"/>
        </w:rPr>
        <w:t>1. Акционерлік құқықтың жалпы ережелері.</w:t>
      </w:r>
    </w:p>
    <w:p w:rsidR="00745019" w:rsidRPr="007B57B4" w:rsidRDefault="00745019" w:rsidP="002F22F9">
      <w:pPr>
        <w:pStyle w:val="BodyText2"/>
        <w:spacing w:after="0" w:line="240" w:lineRule="auto"/>
        <w:rPr>
          <w:noProof/>
          <w:sz w:val="28"/>
          <w:szCs w:val="28"/>
          <w:lang w:val="kk-KZ"/>
        </w:rPr>
      </w:pPr>
      <w:r w:rsidRPr="007B57B4">
        <w:rPr>
          <w:noProof/>
          <w:sz w:val="28"/>
          <w:szCs w:val="28"/>
          <w:lang w:val="kk-KZ"/>
        </w:rPr>
        <w:t xml:space="preserve">2. Өндірістік кооперативтердің кәсіпкерлігінің ерекшеліктері. </w:t>
      </w:r>
    </w:p>
    <w:p w:rsidR="00745019" w:rsidRPr="007B57B4" w:rsidRDefault="00745019" w:rsidP="002F22F9">
      <w:pPr>
        <w:pStyle w:val="BodyText2"/>
        <w:spacing w:after="0" w:line="240" w:lineRule="auto"/>
        <w:rPr>
          <w:b/>
          <w:sz w:val="28"/>
          <w:szCs w:val="28"/>
          <w:lang w:val="kk-KZ"/>
        </w:rPr>
      </w:pPr>
      <w:r w:rsidRPr="007B57B4">
        <w:rPr>
          <w:noProof/>
          <w:sz w:val="28"/>
          <w:szCs w:val="28"/>
          <w:lang w:val="kk-KZ"/>
        </w:rPr>
        <w:t>3. Мемлекеттік   емес   коммерциялық   емес   заңды   тұлғалардың   кәсіпкерлік қызметі.</w:t>
      </w:r>
    </w:p>
    <w:p w:rsidR="00745019" w:rsidRDefault="00745019" w:rsidP="002F22F9">
      <w:pPr>
        <w:pStyle w:val="BodyText2"/>
        <w:spacing w:after="0" w:line="240" w:lineRule="auto"/>
        <w:rPr>
          <w:b/>
          <w:sz w:val="28"/>
          <w:szCs w:val="28"/>
          <w:lang w:val="kk-KZ"/>
        </w:rPr>
      </w:pPr>
    </w:p>
    <w:p w:rsidR="00745019" w:rsidRPr="00B27B91" w:rsidRDefault="00745019" w:rsidP="006A51D2">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6A51D2">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6A51D2">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6A51D2">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6A51D2">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6A51D2">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94ж.</w:t>
      </w:r>
      <w:r>
        <w:rPr>
          <w:rFonts w:ascii="Times New Roman" w:hAnsi="Times New Roman"/>
          <w:sz w:val="28"/>
          <w:szCs w:val="28"/>
          <w:lang w:val="kk-KZ"/>
        </w:rPr>
        <w:t xml:space="preserve"> </w:t>
      </w:r>
      <w:r w:rsidRPr="007F65C5">
        <w:rPr>
          <w:rFonts w:ascii="Times New Roman" w:hAnsi="Times New Roman"/>
          <w:sz w:val="28"/>
          <w:szCs w:val="28"/>
          <w:lang w:val="kk-KZ"/>
        </w:rPr>
        <w:t xml:space="preserve">24  желтоқсан. </w:t>
      </w:r>
    </w:p>
    <w:p w:rsidR="00745019" w:rsidRPr="007F65C5" w:rsidRDefault="00745019" w:rsidP="006A51D2">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Default="00745019" w:rsidP="002F22F9">
      <w:pPr>
        <w:pStyle w:val="BodyText2"/>
        <w:spacing w:after="0" w:line="240" w:lineRule="auto"/>
        <w:rPr>
          <w:b/>
          <w:sz w:val="28"/>
          <w:szCs w:val="28"/>
          <w:lang w:val="kk-KZ"/>
        </w:rPr>
      </w:pPr>
    </w:p>
    <w:p w:rsidR="00745019" w:rsidRDefault="00745019" w:rsidP="002F22F9">
      <w:pPr>
        <w:pStyle w:val="BodyText2"/>
        <w:spacing w:after="0" w:line="240" w:lineRule="auto"/>
        <w:rPr>
          <w:b/>
          <w:sz w:val="28"/>
          <w:szCs w:val="28"/>
          <w:lang w:val="kk-KZ"/>
        </w:rPr>
      </w:pP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7-тақырып.</w:t>
      </w:r>
      <w:r w:rsidRPr="002623F4">
        <w:rPr>
          <w:b/>
          <w:sz w:val="28"/>
          <w:szCs w:val="28"/>
          <w:lang w:val="kk-KZ" w:eastAsia="ko-KR"/>
        </w:rPr>
        <w:t xml:space="preserve"> </w:t>
      </w:r>
      <w:r w:rsidRPr="002623F4">
        <w:rPr>
          <w:b/>
          <w:sz w:val="28"/>
          <w:szCs w:val="28"/>
          <w:lang w:val="kk-KZ"/>
        </w:rPr>
        <w:t xml:space="preserve"> </w:t>
      </w:r>
      <w:r w:rsidRPr="002623F4">
        <w:rPr>
          <w:b/>
          <w:noProof/>
          <w:sz w:val="28"/>
          <w:szCs w:val="28"/>
          <w:lang w:val="kk-KZ"/>
        </w:rPr>
        <w:t xml:space="preserve"> ҚР шағын және орта кәсіпкерлікті кұқықтық реттеу</w:t>
      </w:r>
    </w:p>
    <w:p w:rsidR="00745019" w:rsidRPr="002623F4" w:rsidRDefault="00745019" w:rsidP="002F22F9">
      <w:pPr>
        <w:spacing w:after="0" w:line="240" w:lineRule="auto"/>
        <w:ind w:firstLine="720"/>
        <w:rPr>
          <w:rFonts w:ascii="Times New Roman" w:hAnsi="Times New Roman"/>
          <w:noProof/>
          <w:sz w:val="28"/>
          <w:szCs w:val="28"/>
          <w:lang w:val="kk-KZ"/>
        </w:rPr>
      </w:pPr>
    </w:p>
    <w:p w:rsidR="00745019" w:rsidRPr="002623F4" w:rsidRDefault="00745019" w:rsidP="006931F3">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1. Шағын және орта кәсіпкерлікті құқықтық реттеу жүйесі</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6931F3">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2. Кәсіпкерлердің құқықтары</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6931F3">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3. ҚР шағын және орта бизнесті құқықтық реттеудін заңдық жүйесі</w:t>
      </w:r>
      <w:r>
        <w:rPr>
          <w:rFonts w:ascii="Times New Roman" w:hAnsi="Times New Roman"/>
          <w:noProof/>
          <w:sz w:val="28"/>
          <w:szCs w:val="28"/>
          <w:lang w:val="kk-KZ"/>
        </w:rPr>
        <w:t>.</w:t>
      </w:r>
    </w:p>
    <w:p w:rsidR="00745019" w:rsidRPr="002623F4" w:rsidRDefault="00745019" w:rsidP="006931F3">
      <w:pPr>
        <w:spacing w:after="0" w:line="240" w:lineRule="auto"/>
        <w:rPr>
          <w:rFonts w:ascii="Times New Roman" w:hAnsi="Times New Roman"/>
          <w:b/>
          <w:sz w:val="28"/>
          <w:szCs w:val="28"/>
          <w:lang w:val="kk-KZ"/>
        </w:rPr>
      </w:pPr>
      <w:r w:rsidRPr="002623F4">
        <w:rPr>
          <w:rFonts w:ascii="Times New Roman" w:hAnsi="Times New Roman"/>
          <w:noProof/>
          <w:sz w:val="28"/>
          <w:szCs w:val="28"/>
          <w:lang w:val="kk-KZ"/>
        </w:rPr>
        <w:t xml:space="preserve">4. Кәсіпкерлік қызметтің мемлекеттік-құқықтық нысандарының түрлі </w:t>
      </w:r>
      <w:r>
        <w:rPr>
          <w:rFonts w:ascii="Times New Roman" w:hAnsi="Times New Roman"/>
          <w:noProof/>
          <w:sz w:val="28"/>
          <w:szCs w:val="28"/>
          <w:lang w:val="kk-KZ"/>
        </w:rPr>
        <w:t>с</w:t>
      </w:r>
      <w:r w:rsidRPr="002623F4">
        <w:rPr>
          <w:rFonts w:ascii="Times New Roman" w:hAnsi="Times New Roman"/>
          <w:noProof/>
          <w:sz w:val="28"/>
          <w:szCs w:val="28"/>
          <w:lang w:val="kk-KZ"/>
        </w:rPr>
        <w:t>ипаттамасы</w:t>
      </w:r>
      <w:r>
        <w:rPr>
          <w:rFonts w:ascii="Times New Roman" w:hAnsi="Times New Roman"/>
          <w:noProof/>
          <w:sz w:val="28"/>
          <w:szCs w:val="28"/>
          <w:lang w:val="kk-KZ"/>
        </w:rPr>
        <w:t>.</w:t>
      </w:r>
    </w:p>
    <w:p w:rsidR="00745019" w:rsidRPr="002623F4" w:rsidRDefault="00745019" w:rsidP="002F22F9">
      <w:pPr>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1. Шағын кә</w:t>
      </w:r>
      <w:r>
        <w:rPr>
          <w:rFonts w:ascii="Times New Roman" w:hAnsi="Times New Roman"/>
          <w:snapToGrid w:val="0"/>
          <w:color w:val="000000"/>
          <w:sz w:val="28"/>
          <w:szCs w:val="28"/>
          <w:lang w:val="kk-KZ"/>
        </w:rPr>
        <w:t>сіпкерлік субъектілері Қ</w:t>
      </w:r>
      <w:r w:rsidRPr="002623F4">
        <w:rPr>
          <w:rFonts w:ascii="Times New Roman" w:hAnsi="Times New Roman"/>
          <w:snapToGrid w:val="0"/>
          <w:color w:val="000000"/>
          <w:sz w:val="28"/>
          <w:szCs w:val="28"/>
          <w:lang w:val="kk-KZ"/>
        </w:rPr>
        <w:t>Р қолданылып жүрген заңдарына сәйкес кәсіпкерлік қызметтің кез -келген түрін жүзеге асырады. Заңды тұлға құрмайтын жеке кәсіпкерлер, сондай-ақ мынадай ұйымдық -құқықтық нысандардағы заңды тұлғалар: толық серіктестік, командиттік серіктестік, жауапкершілігі шектеулі серіктестік, қосымша жауапкершілігі бар серіктестік. Өндіріс кооперативі - шағын кәсіпкерлік субъектілері болуы мүмкін. Шағын кәсіпкерлік субъектілері қызметкерлерінің орташа жылдық саны барлық қызметкерлерді, соның ішінде келісім-шарт және мердігерлік шарттары бойынша, жұмысты қоса атқару бойынша жұмыс істейтіндерін, осы субъект филиалдарының, өкілдікінің және басқа оқшауланған бөлімшелерінің   қызметкерлерін   ескере   отырып   анықталады.   Қызметтің бірнеше түрін жүзеге асыратын шағын кәсіпкерлік субъектілері ондайларға жылдық айналым көлемінде үлесі ең көп қызмет түрінің өлшемдері бойынша жатқызылады. Егер бір немесе бірнеше заңды тұлға шағын кәсіпкерлік субъектісінің өлшеміне Асай келетін шаруашылық серіктестігін құрған жағдайда құрылатын субъектінің жарғылық қорындағы олардың үлесі 25% аспауға тиіс. Қызметтік ойын бизнесі мен шағын бизнес саласында жүзеге асыратын коммерциялық ұйымдар шағын кәсіпкерлік субъектілері болып табылуға тиіс емес. Шағын Кәсіпкерлік субъектілері белгіленген ережелерден алып кеткен жағдайда заңды тұлға ҚР қолданылып жүрген заңдарында көзделген жеңілдіктерден айырылды. Шағын кәсіпкерлікті мемлекеттік қолдау.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    Шағын кәсіпкерлікті мемлекеттік қолдаудың негізгі принциптері: ҚР шағын кәсіпкерлікті дамытудың басымдығы. Шағын кәсіпкерлікті мемлекеттік қолдаудың кешенділігі. Шағын кәсіпкерлікті қолдау инфра құрылымының және жүзеге асырылатын шаралардың шағын кәсіпкерліктің барлық субъектілері үшін қол жеткізерлік болуы. Шағын кәсіпкерлікті қолдау мен дамыту саласындағы халықаралық ынтымақтастық болып табылады.</w:t>
      </w:r>
    </w:p>
    <w:p w:rsidR="00745019" w:rsidRPr="002623F4" w:rsidRDefault="00745019" w:rsidP="002F22F9">
      <w:pPr>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     Шағын  кәсіпкерлікті  мемлекеттік  қолдау  мынадай   бағыттар  бойынша жүзеге асырылады: Шағын кәсіпкерлік субъектілері үшін кадрлар даярлауды, қайта даярлауды және олардың біліктілігін арттыруды ұйымдастыру; Шағын  кәсіпкерлік    субъектілерінің     мемлекеттік    қаржылық,     статистикалық, материалдық-техникалық талдамалар мен технологияларды пайдалануына жеңілдікті жағдайлар жасау; Шағын кәсіпкерлік субъектілерін мемлекеттік тіркеудің,     олардың    қызметін     лицензиялаудың,     олардың     өнімдерін сертификаттаудың  оңайлатылған  тәртібін  белгілеу;   Шағын  кәсіпкерлік субъектілері үшін салық салудың кеден бажын төлеудің жеңілдікті режимін қамтитын қолайлы жағдай жасаудың құқықтық режимін белгілеу ( салықтық каникулдар,   мүліктік  гранттар,   салықтық  несиелер,   салық   ставкаларын кеміту,   затты   сипаттайтын   құжатқа   сәйкес   кеден   баждары   бойынша жеңілдіктер); Шағын кәсіпкерлік субъектілерін қолдау мен дамыту үшін инвестицияларды оның ішінде шетел инвестицияларын тарту мен пайдалану жүйесін жасау; Шағын кәсіпкерлік субъектілерінің шетелдік әріптестерімен сауда, ғылыми -техникалық, өндірістік және өзге де байланыстарын дамытуды қоса алғанды, олардың сыртқы экономикалық қызметін қолдау.    Қаржы көздерін анықтай отырып, шағын кәсіпкерлік субъектілеріне неше берудің арнаулы бағдарламаларын қабылдау;  Өнімдер өндіруге, жұмыс  атқарып, қызмет көрсетуге мемлекеттік сатып  алуды  орналастырған кезде шағын кәсіпкерлік    субъектілеріне артықшылықтар    беру.    Шағын    кәсіпкерлікті мемлекеттік қолдау шағын кәсіпкерлікті қолдау мен дамытудың мемлекеттік және аумақтық бағдарламалары негізінде жүзеге асырылады. Ұйымдар мен азаматтар   шағын   кәсіпкерлікті   қолдауды  жүзеге   асыратын   мемлекеттік органға мемлекеттік және аймақтық бағдарламаларға жекелеген жобаларды енгізу туралы дербес ұсыныс жасауға қақылы.  ҚР шағын кәсіпкерлікті қолдауды    жүзеге    асыратын    уәкілетті     мемлекеттік    органы:    шағын кәсіпкерлікті   қолдау мен   дамытудың   мемлекеттік   бағдарламаларының орындалуын ұйымдастырады және үйлестіріп отырады; шағын кәсіпкерлікті қолдау мен дамытуы қамтамасыз ететін нормативтік -құқықтық актілерді әзірлеп, Үкіметке табыс етеді.  Шағын кәсіпкерлікті қолдау мен дамыту | саласындағы халықаралық ынтымақтастықты жүзеге асырады. Республика аймақтарында    шағын    кәсіпкерлікті    қалыптастыру    мен    оның    инфра құрылымын дамытуға жәрдемдеседі. Шағын кәсіпкерлік саласында кадрлар даярлау, қайта даярлау және олардың біліктілігін арттыру жүйесін дамытуды </w:t>
      </w:r>
      <w:r w:rsidRPr="002623F4">
        <w:rPr>
          <w:rFonts w:ascii="Times New Roman" w:hAnsi="Times New Roman"/>
          <w:snapToGrid w:val="0"/>
          <w:sz w:val="28"/>
          <w:szCs w:val="28"/>
          <w:lang w:val="kk-KZ"/>
        </w:rPr>
        <w:t xml:space="preserve">қамтамасыз етеді. </w:t>
      </w:r>
      <w:r w:rsidRPr="002623F4">
        <w:rPr>
          <w:rFonts w:ascii="Times New Roman" w:hAnsi="Times New Roman"/>
          <w:snapToGrid w:val="0"/>
          <w:color w:val="000000"/>
          <w:sz w:val="28"/>
          <w:szCs w:val="28"/>
          <w:lang w:val="kk-KZ"/>
        </w:rPr>
        <w:t xml:space="preserve">Жергілікті  жерлерде мемлекеттік бағдарламалардың орындалуын ұйымдастырады. Шағын кәсіпкерлікті қолдау мен инновациялық қызметтің аймақтық инфра құрылымын дамытуды жүзеге асырады. Шағын кәсіпкерлік саласында кадрлар даярлауды, қайта даярлауды және олардың біліктілігін арттыруды ұйымдастырып, Бұл  шараларды осы «Шағын кәсіпкерлікті мемлекеттік қолдау туралы» заңның 9 және 12 баптарына сәйкес қаржыландыруды қамтамасыз етеді. КР Үкіметі, облыстар мен Ақмола, Алматы қалаларының атқарушы өкімет органдары шағын кәсіпкерлік субъектілері үшін мемлекеттік мұқтаждарға арналған жекелеген өнім түрлерін өндіру және беру (жұмыс атқару, қызмет көрсету) бойынша сатып алудың 10% дейін резерв жасауды көздейді. ҚР үкіметі облыстар мен Ақмола қалаларының атқарушы өкімет органдары басым түрлерге жатқызған түрлері бойынша өкім өндіруге және беруге (жұмыс атқаруға, қызмет көрсетуге) тапсырыстар орналастыру қоғамдық ұйымдар мен бұқаралық ақпарат құралдарының өкілдерін тарта отырып конкурстық негізде, шағын кәсіпкерлік субъектілері үшін осы өнім түрінің мемлекеттік мұқтаждарға арнап берілуі жалпы көлемінің 10% дейін жүргізіледі. Конкурстар өткізу шарттары мен тәртібі ҚР қолданылып жүрген заңдармен белгіленеді. Шағын кәсіпкерлік субъектілеріне шағын кәсіпкерлікті мемлекеттік қаржымен қолдау шеңберінде тиісті жылға арналған мемлекеттік бюджетке көзделген қаражат шегінде жеңілдікті жағдайларда статистикалық және ақпараттық қызмет (құралдар) сондай-ақ ғылыми - техникалық талдамалар мен технологиялар беріледі. Шағын кәсіпкерлік үшін кадрлар даярлау, қайта даярлау және олардың біліктілігін арттыру осы «Шағын кәсіпкерлікті мемлекеттік қолдау туралы» заңның 12 бабына сәйкес шағын кәсіпкерлікті дамытуға жұмсалатын барлық қаражат көлемінің кем дегенде 2% мөлшерінде шағын кәсіпкерлікті қолдаудың мемлекеттік және аймақтық бағдарламаларында көзделген қаражат есебінен   жаңа оқу және зерттеу орталықтарын, мамандандырылған консалтинглік ұйымдар және  кәсіпкерлікті қолдау мен дамытудың ақпараттық жүйелерін құру және жұмыс істеп тұрғандарын дамыту арқылы жүргізіледі. Өндіріспен айналысатын шағын кәсіпкерлік субъектілері мемлекеттік тіркеу кезінен бастап үш жыл бойына жылжымайтын мүлікке құқығын тіркеуі үшін ақы төлеуден босатылады. Шағын кәсіпкерлік субъектілерін мемлекеттік тіркеу қолданылып жүрген заңдарға сәйкес оңайлатылған тәртіппен жүргізіледі (тіркеу мерзімі мен ақысын, қажетті құжаттар тізбесін қысқарту, жарғылық қор мөлшерін азайту және т.б.). Өндірістік қызметпен айналысатын шағын кәсіпкерлік субъектілеріне (заңдарды және жеке тұлғаларға) жер учаскелерін беру (сату, жалға беру) олардың жергілікті атқарушы органдарға жазбаша өтініші бойынша жерді пайдалану (жерді иелену) актісін бергені үшін ақы алмастан және жерді сатып алғаны немесе оны жалға алғаны үшін төленетін соманы үш жыл кейінге қалдыра отырып жүргізіледі. Өндіріспен айналысатын шағын кәсіпкерлік субъектілері кәсіпорындардың табиғи монополистердің қызметін монополияға қарсы реттеу қолданыла отырып, электр энергиясы, жылумен, сумен жабдықтау және канализация бойынша біріктірілетін қуат үшін ақы төлеуден босатылады. Шағын кәсіпкерлік субъектілері үшін мемлекет қатысатын екінші деңгейдегі банктерде шот ашу ақы алынбастан жүргізіледі.                                                                           </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    Шағын кәсіпкерлік субъектілерінің бухгалтерлік есебі ҚР қолданылып жүрген заңдарына сәйкес есеп берудің оңайлатылған рәсімдері мен нысандарын көздейтін тәртіппен табыс етіледі. Шағын кәсіпкерлік субъектілері - заңды тұлғалардың статистикалық есебі ҚР Үкіметі бекіткен тәртіппен табыс етіледі.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Шағын кәсіпкерлікті қаржыландыру.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   Шағын кәсіпкерлік субъектісінің қызметі өз қаражаты және банктердің несиелері, халықаралық қаржы институттарының гранттары мен қарыздары және шетелдік инвестициялар есебінен қаржыландырылады. Шағын кәсіпкерлік субъектілері бір-біріне қаржы көмегін көрсету үшін концорциумдер немесе өзара несие беру ұйымдарын құруы мүмкін., Бұл ар ҚР қолданылып жүрген заңдарында көзделген тәртіппен олардың уақытша бос қаражатын жинақтайды. -,</w:t>
      </w:r>
    </w:p>
    <w:p w:rsidR="00745019" w:rsidRPr="002623F4" w:rsidRDefault="00745019" w:rsidP="002F22F9">
      <w:pPr>
        <w:shd w:val="clear" w:color="auto" w:fill="FFFFFF"/>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 xml:space="preserve">Шағын кәсіпкерлікті мемлекеттік қолдауды қаржымен қамтамасыз ету жыл сайын аталған мақсаттарға көзделетін қаржы шегінде республикалық және жергілікті бюджеттер қаражаты, сондай-ақ КР алатын заемдар, мемлекеттік заттай гранттар есебінен жүзеге асырылады. </w:t>
      </w:r>
    </w:p>
    <w:p w:rsidR="00745019" w:rsidRPr="002623F4" w:rsidRDefault="00745019" w:rsidP="002F22F9">
      <w:pPr>
        <w:spacing w:after="0" w:line="240" w:lineRule="auto"/>
        <w:jc w:val="both"/>
        <w:rPr>
          <w:rFonts w:ascii="Times New Roman" w:hAnsi="Times New Roman"/>
          <w:noProof/>
          <w:spacing w:val="-24"/>
          <w:sz w:val="28"/>
          <w:szCs w:val="28"/>
          <w:lang w:val="kk-KZ"/>
        </w:rPr>
      </w:pPr>
      <w:r w:rsidRPr="002623F4">
        <w:rPr>
          <w:rFonts w:ascii="Times New Roman" w:hAnsi="Times New Roman"/>
          <w:noProof/>
          <w:sz w:val="28"/>
          <w:szCs w:val="28"/>
          <w:lang w:val="kk-KZ"/>
        </w:rPr>
        <w:t>2. 1)егер ҚР заңымен басқадай көзделмеген болса, жеке кәсіп</w:t>
      </w:r>
      <w:r w:rsidRPr="002623F4">
        <w:rPr>
          <w:rFonts w:ascii="Times New Roman" w:hAnsi="Times New Roman"/>
          <w:noProof/>
          <w:spacing w:val="6"/>
          <w:sz w:val="28"/>
          <w:szCs w:val="28"/>
          <w:lang w:val="kk-KZ"/>
        </w:rPr>
        <w:t>керліктің кез келген түрін жүзеге асыруға;</w:t>
      </w:r>
    </w:p>
    <w:p w:rsidR="00745019" w:rsidRPr="002623F4" w:rsidRDefault="00745019" w:rsidP="002F22F9">
      <w:pPr>
        <w:spacing w:after="0" w:line="240" w:lineRule="auto"/>
        <w:jc w:val="both"/>
        <w:rPr>
          <w:rFonts w:ascii="Times New Roman" w:hAnsi="Times New Roman"/>
          <w:noProof/>
          <w:spacing w:val="-7"/>
          <w:sz w:val="28"/>
          <w:szCs w:val="28"/>
          <w:lang w:val="kk-KZ"/>
        </w:rPr>
      </w:pPr>
      <w:r w:rsidRPr="002623F4">
        <w:rPr>
          <w:rFonts w:ascii="Times New Roman" w:hAnsi="Times New Roman"/>
          <w:noProof/>
          <w:spacing w:val="8"/>
          <w:sz w:val="28"/>
          <w:szCs w:val="28"/>
          <w:lang w:val="kk-KZ"/>
        </w:rPr>
        <w:t xml:space="preserve">2)ҚР заңдарына  сәйкес  жеке   кәсіпкерлікті  жалдама еңбекті </w:t>
      </w:r>
      <w:r w:rsidRPr="002623F4">
        <w:rPr>
          <w:rFonts w:ascii="Times New Roman" w:hAnsi="Times New Roman"/>
          <w:noProof/>
          <w:spacing w:val="5"/>
          <w:sz w:val="28"/>
          <w:szCs w:val="28"/>
          <w:lang w:val="kk-KZ"/>
        </w:rPr>
        <w:t>пайдаланып жүзеге асыруға;</w:t>
      </w:r>
    </w:p>
    <w:p w:rsidR="00745019" w:rsidRPr="002623F4" w:rsidRDefault="00745019" w:rsidP="002F22F9">
      <w:pPr>
        <w:spacing w:after="0" w:line="240" w:lineRule="auto"/>
        <w:jc w:val="both"/>
        <w:rPr>
          <w:rFonts w:ascii="Times New Roman" w:hAnsi="Times New Roman"/>
          <w:noProof/>
          <w:spacing w:val="-12"/>
          <w:sz w:val="28"/>
          <w:szCs w:val="28"/>
          <w:lang w:val="kk-KZ"/>
        </w:rPr>
      </w:pPr>
      <w:r w:rsidRPr="002623F4">
        <w:rPr>
          <w:rFonts w:ascii="Times New Roman" w:hAnsi="Times New Roman"/>
          <w:noProof/>
          <w:spacing w:val="11"/>
          <w:sz w:val="28"/>
          <w:szCs w:val="28"/>
          <w:lang w:val="kk-KZ"/>
        </w:rPr>
        <w:t xml:space="preserve">3)ҚР заңдарымен көзделген тәртіпте филиалдар мен өкілдіктер </w:t>
      </w:r>
      <w:r w:rsidRPr="002623F4">
        <w:rPr>
          <w:rFonts w:ascii="Times New Roman" w:hAnsi="Times New Roman"/>
          <w:noProof/>
          <w:spacing w:val="-4"/>
          <w:sz w:val="28"/>
          <w:szCs w:val="28"/>
          <w:lang w:val="kk-KZ"/>
        </w:rPr>
        <w:t>құруға;</w:t>
      </w:r>
    </w:p>
    <w:p w:rsidR="00745019" w:rsidRPr="002623F4" w:rsidRDefault="00745019" w:rsidP="002F22F9">
      <w:pPr>
        <w:spacing w:after="0" w:line="240" w:lineRule="auto"/>
        <w:jc w:val="both"/>
        <w:rPr>
          <w:rFonts w:ascii="Times New Roman" w:hAnsi="Times New Roman"/>
          <w:noProof/>
          <w:spacing w:val="-5"/>
          <w:sz w:val="28"/>
          <w:szCs w:val="28"/>
          <w:lang w:val="kk-KZ"/>
        </w:rPr>
      </w:pPr>
      <w:r w:rsidRPr="002623F4">
        <w:rPr>
          <w:rFonts w:ascii="Times New Roman" w:hAnsi="Times New Roman"/>
          <w:noProof/>
          <w:spacing w:val="4"/>
          <w:sz w:val="28"/>
          <w:szCs w:val="28"/>
          <w:lang w:val="kk-KZ"/>
        </w:rPr>
        <w:t xml:space="preserve">4)ҚР заңдары белгілеген жағдайларды есептемегенде, өндірілетін </w:t>
      </w:r>
      <w:r w:rsidRPr="002623F4">
        <w:rPr>
          <w:rFonts w:ascii="Times New Roman" w:hAnsi="Times New Roman"/>
          <w:noProof/>
          <w:spacing w:val="5"/>
          <w:sz w:val="28"/>
          <w:szCs w:val="28"/>
          <w:lang w:val="kk-KZ"/>
        </w:rPr>
        <w:t>тауарларға (жұмыстарға, қызметтерге) өз бетінше баға белгілеуге;</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pacing w:val="-1"/>
          <w:sz w:val="28"/>
          <w:szCs w:val="28"/>
          <w:lang w:val="kk-KZ"/>
        </w:rPr>
        <w:t xml:space="preserve">5) </w:t>
      </w:r>
      <w:r w:rsidRPr="002623F4">
        <w:rPr>
          <w:rFonts w:ascii="Times New Roman" w:hAnsi="Times New Roman"/>
          <w:noProof/>
          <w:spacing w:val="32"/>
          <w:sz w:val="28"/>
          <w:szCs w:val="28"/>
          <w:lang w:val="kk-KZ"/>
        </w:rPr>
        <w:t>шағын</w:t>
      </w:r>
      <w:r w:rsidRPr="002623F4">
        <w:rPr>
          <w:rFonts w:ascii="Times New Roman" w:hAnsi="Times New Roman"/>
          <w:noProof/>
          <w:spacing w:val="-1"/>
          <w:sz w:val="28"/>
          <w:szCs w:val="28"/>
          <w:lang w:val="kk-KZ"/>
        </w:rPr>
        <w:t xml:space="preserve"> кәсіпкерлік субъектілеріне өтем негізінде қаражат (қарыз) беруге</w:t>
      </w:r>
      <w:r w:rsidRPr="002623F4">
        <w:rPr>
          <w:rFonts w:ascii="Times New Roman" w:hAnsi="Times New Roman"/>
          <w:noProof/>
          <w:spacing w:val="1"/>
          <w:w w:val="119"/>
          <w:sz w:val="28"/>
          <w:szCs w:val="28"/>
          <w:lang w:val="kk-KZ"/>
        </w:rPr>
        <w:t>;</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pacing w:val="33"/>
          <w:sz w:val="28"/>
          <w:szCs w:val="28"/>
          <w:lang w:val="kk-KZ"/>
        </w:rPr>
        <w:t>6)</w:t>
      </w:r>
      <w:r w:rsidRPr="002623F4">
        <w:rPr>
          <w:rFonts w:ascii="Times New Roman" w:hAnsi="Times New Roman"/>
          <w:noProof/>
          <w:sz w:val="28"/>
          <w:szCs w:val="28"/>
          <w:lang w:val="kk-KZ"/>
        </w:rPr>
        <w:t xml:space="preserve"> </w:t>
      </w:r>
      <w:r w:rsidRPr="002623F4">
        <w:rPr>
          <w:rFonts w:ascii="Times New Roman" w:hAnsi="Times New Roman"/>
          <w:noProof/>
          <w:spacing w:val="-1"/>
          <w:sz w:val="28"/>
          <w:szCs w:val="28"/>
          <w:lang w:val="kk-KZ"/>
        </w:rPr>
        <w:t xml:space="preserve">өз құқығы қабілеті шегінде сыртқы экономикалық қызметті </w:t>
      </w:r>
      <w:r w:rsidRPr="002623F4">
        <w:rPr>
          <w:rFonts w:ascii="Times New Roman" w:hAnsi="Times New Roman"/>
          <w:noProof/>
          <w:spacing w:val="-11"/>
          <w:sz w:val="28"/>
          <w:szCs w:val="28"/>
          <w:lang w:val="kk-KZ"/>
        </w:rPr>
        <w:t>жүзеге асыруға ;</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pacing w:val="1"/>
          <w:sz w:val="28"/>
          <w:szCs w:val="28"/>
          <w:lang w:val="kk-KZ"/>
        </w:rPr>
        <w:t xml:space="preserve">7) </w:t>
      </w:r>
      <w:r w:rsidRPr="002623F4">
        <w:rPr>
          <w:rFonts w:ascii="Times New Roman" w:hAnsi="Times New Roman"/>
          <w:noProof/>
          <w:spacing w:val="35"/>
          <w:sz w:val="28"/>
          <w:szCs w:val="28"/>
          <w:lang w:val="kk-KZ"/>
        </w:rPr>
        <w:t xml:space="preserve"> шағын кәсіпкерлік </w:t>
      </w:r>
      <w:r w:rsidRPr="002623F4">
        <w:rPr>
          <w:rFonts w:ascii="Times New Roman" w:hAnsi="Times New Roman"/>
          <w:noProof/>
          <w:spacing w:val="1"/>
          <w:sz w:val="28"/>
          <w:szCs w:val="28"/>
          <w:lang w:val="kk-KZ"/>
        </w:rPr>
        <w:t xml:space="preserve"> субьектілері бірлестіктерін құруға;</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spacing w:val="5"/>
          <w:sz w:val="28"/>
          <w:szCs w:val="28"/>
          <w:lang w:val="kk-KZ"/>
        </w:rPr>
        <w:t>8) жеке кәсіпкерлік субек</w:t>
      </w:r>
      <w:r w:rsidRPr="002623F4">
        <w:rPr>
          <w:rFonts w:ascii="Times New Roman" w:hAnsi="Times New Roman"/>
          <w:noProof/>
          <w:spacing w:val="5"/>
          <w:sz w:val="28"/>
          <w:szCs w:val="28"/>
          <w:lang w:val="kk-KZ"/>
        </w:rPr>
        <w:t xml:space="preserve">ктілсрінің тіркелген бірлестіктері </w:t>
      </w:r>
      <w:r w:rsidRPr="002623F4">
        <w:rPr>
          <w:rFonts w:ascii="Times New Roman" w:hAnsi="Times New Roman"/>
          <w:noProof/>
          <w:spacing w:val="7"/>
          <w:sz w:val="28"/>
          <w:szCs w:val="28"/>
          <w:lang w:val="kk-KZ"/>
        </w:rPr>
        <w:t>арқылы сараптама кеңестеріне жұмысына қатысуға;</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pacing w:val="-9"/>
          <w:sz w:val="28"/>
          <w:szCs w:val="28"/>
          <w:lang w:val="kk-KZ"/>
        </w:rPr>
        <w:t xml:space="preserve">9) </w:t>
      </w:r>
      <w:r w:rsidRPr="002623F4">
        <w:rPr>
          <w:rFonts w:ascii="Times New Roman" w:hAnsi="Times New Roman"/>
          <w:noProof/>
          <w:spacing w:val="6"/>
          <w:sz w:val="28"/>
          <w:szCs w:val="28"/>
          <w:lang w:val="kk-KZ"/>
        </w:rPr>
        <w:t xml:space="preserve">кәсіпкерлік субьектілсрінің құқықтарының бұзылуына </w:t>
      </w:r>
      <w:r w:rsidRPr="002623F4">
        <w:rPr>
          <w:rFonts w:ascii="Times New Roman" w:hAnsi="Times New Roman"/>
          <w:noProof/>
          <w:spacing w:val="9"/>
          <w:sz w:val="28"/>
          <w:szCs w:val="28"/>
          <w:lang w:val="kk-KZ"/>
        </w:rPr>
        <w:t xml:space="preserve">кінәлі болған тұлғаларды жауапкершілікке тарту мәселелері бойынша </w:t>
      </w:r>
      <w:r w:rsidRPr="002623F4">
        <w:rPr>
          <w:rFonts w:ascii="Times New Roman" w:hAnsi="Times New Roman"/>
          <w:noProof/>
          <w:spacing w:val="15"/>
          <w:sz w:val="28"/>
          <w:szCs w:val="28"/>
          <w:lang w:val="kk-KZ"/>
        </w:rPr>
        <w:t xml:space="preserve">бақылау және қадағалау қызметтерін атқаратын құқық қорғау және </w:t>
      </w:r>
      <w:r w:rsidRPr="002623F4">
        <w:rPr>
          <w:rFonts w:ascii="Times New Roman" w:hAnsi="Times New Roman"/>
          <w:noProof/>
          <w:spacing w:val="6"/>
          <w:sz w:val="28"/>
          <w:szCs w:val="28"/>
          <w:lang w:val="kk-KZ"/>
        </w:rPr>
        <w:t>мемлекеттік органдарға шағымдануға;</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pacing w:val="-17"/>
          <w:sz w:val="28"/>
          <w:szCs w:val="28"/>
          <w:lang w:val="kk-KZ"/>
        </w:rPr>
        <w:t xml:space="preserve">10) </w:t>
      </w:r>
      <w:r w:rsidRPr="002623F4">
        <w:rPr>
          <w:rFonts w:ascii="Times New Roman" w:hAnsi="Times New Roman"/>
          <w:noProof/>
          <w:spacing w:val="11"/>
          <w:sz w:val="28"/>
          <w:szCs w:val="28"/>
          <w:lang w:val="kk-KZ"/>
        </w:rPr>
        <w:t>өз құқықтары мен заңды мүдделерін қорғау үшін, сот орган</w:t>
      </w:r>
      <w:r w:rsidRPr="002623F4">
        <w:rPr>
          <w:rFonts w:ascii="Times New Roman" w:hAnsi="Times New Roman"/>
          <w:noProof/>
          <w:spacing w:val="1"/>
          <w:sz w:val="28"/>
          <w:szCs w:val="28"/>
          <w:lang w:val="kk-KZ"/>
        </w:rPr>
        <w:t>дарына шағымдануға;</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pacing w:val="-15"/>
          <w:sz w:val="28"/>
          <w:szCs w:val="28"/>
          <w:lang w:val="kk-KZ"/>
        </w:rPr>
        <w:t>11)</w:t>
      </w:r>
      <w:r w:rsidRPr="002623F4">
        <w:rPr>
          <w:rFonts w:ascii="Times New Roman" w:hAnsi="Times New Roman"/>
          <w:noProof/>
          <w:spacing w:val="9"/>
          <w:sz w:val="28"/>
          <w:szCs w:val="28"/>
          <w:lang w:val="kk-KZ"/>
        </w:rPr>
        <w:t xml:space="preserve">жеке кәсіпкерлікті қолдау және қорғау мәселелері бойынша </w:t>
      </w:r>
      <w:r w:rsidRPr="002623F4">
        <w:rPr>
          <w:rFonts w:ascii="Times New Roman" w:hAnsi="Times New Roman"/>
          <w:noProof/>
          <w:spacing w:val="11"/>
          <w:sz w:val="28"/>
          <w:szCs w:val="28"/>
          <w:lang w:val="kk-KZ"/>
        </w:rPr>
        <w:t xml:space="preserve">нормативтік құқықтық актілердің орындалмауына немесе тиісті емес </w:t>
      </w:r>
      <w:r w:rsidRPr="002623F4">
        <w:rPr>
          <w:rFonts w:ascii="Times New Roman" w:hAnsi="Times New Roman"/>
          <w:noProof/>
          <w:spacing w:val="12"/>
          <w:sz w:val="28"/>
          <w:szCs w:val="28"/>
          <w:lang w:val="kk-KZ"/>
        </w:rPr>
        <w:t xml:space="preserve">дәрежеде орындалуына ықпал еткен себептер мен жағдайларды жою </w:t>
      </w:r>
      <w:r w:rsidRPr="002623F4">
        <w:rPr>
          <w:rFonts w:ascii="Times New Roman" w:hAnsi="Times New Roman"/>
          <w:noProof/>
          <w:spacing w:val="10"/>
          <w:sz w:val="28"/>
          <w:szCs w:val="28"/>
          <w:lang w:val="kk-KZ"/>
        </w:rPr>
        <w:t xml:space="preserve">туралы  мемлекеттік  органдарда  қарауға ұсыныстар  беруге  («Жеке </w:t>
      </w:r>
      <w:r w:rsidRPr="002623F4">
        <w:rPr>
          <w:rFonts w:ascii="Times New Roman" w:hAnsi="Times New Roman"/>
          <w:noProof/>
          <w:spacing w:val="6"/>
          <w:sz w:val="28"/>
          <w:szCs w:val="28"/>
          <w:lang w:val="kk-KZ"/>
        </w:rPr>
        <w:t>кәсіпкерлік туралы» Заңның 8-бабы, 1-тармағы).</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3. Әлемдік тәжірибе дәлелдегендей, мемлекеттік қолдаусыз шағын бизнес субъектілері банкроттыққа ұшырамай қоймайды, өйткені олардың әрбір 10-ының 2-3-і ғана жұмыс істеп қала алады, сондықтан шағын бизнес ең бір тәуекелді бизнес саласына жатады. Халықаралық тәжірибе көрсеткендей, дамыған елдерде шағын бизнес субъектілерін қолдау шаралары қабылданады, өйткені шағын кәсіпорындар кәсіпкерлік және бәсекелестік орта құруда және оны қолдауда үлкен рөл атқарғанмен, сонымен бірге өзінің шектеулі масштабтарына және ресурстарына бола, нарықта ірі кәсіпорындарға қарағанда, тиімсіздеу жағдайға тап болады да, олармен тең дәрежеде бәсекелесе алмайды. Сол себепті бұл елдердің мемлекеттік саясаты шағын кәсіпорындардың осындай қабілеттерін өтеуге және оларға нарықта бәсекелестіктің толық құқылы субъектілері ретінде әрекет етуге көмектесуге бағытталған.</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Экономикасы дамыған елдердегі шағын бизнес мәртебелерінің қатарына дәстүрлі түрде мыналар жатқызылады: 1) икемділік және шешім қабылдаудың шапшаңдығы (шағын кәсіпорын қызметіне шаруашылық  саясатты анықтай отырып, өзгермелі нарық жағдайларына қатысты жеңіл талдау жасауға болады); 2) кәсіпорынның шағын көлемдері өндіріс үдерісін тұтынушылар мен нарықтың бүгінгі күнгі сұраныстарына (салықтардағы, жеңілдіктердегі өзгерістерге шапшаң бейімделу, бәсекелестік ортадағы тұрақтылық)     байланысты   қайта  реттеу отырып, оны оңай бақылай алады; 3) кәсіпорын ішіндегі қарапайым коммуникация байланыстары және тиісінше бұйрықтарға және өкімдерге жылдам икемделу қызметтің тиімділігін көтереді; 4) ірі кесірін тигізетін жеке қарым-қатынастар (байланыстар) шағын бизнесте оның негізін құрайды және тиімділігін көтеруге көмектеседі.</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Қазақстан Республикасында әлі де экономика тұрақтылығы экономикалық өсуді қамтамасыз етуге негізделген өркениетті кәсіпкерлік орта құру үшін қажетті шарттар құру міндеті тұр. Соған байланысты шағын бизнес субъектілері қызметін іс жүзіне асыру үшін жеңілдік  шарттарын құру экономиканың жалпылай көтерілуіне және өндірістің құлдырауын жеңуге септігін тигізетін ынталандыру болары сөзсіз. </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Қазіргі таңда шағын кәсіпкерлікті мемлекеттік қолдау төмендегі ұстанымдар негізінде іске асады: 1) Қазақстан Республикасында шағын кәсіпкерлікті дамыту басымдығы; 2) шағын кәсіпкерлік мемлекеттік қолдаудың кешендігі; 3) шағын кәсіпкерлікті қолдау құрылымына және шағын кәсіпкерліктің барлық субъектілері үшін іске асырылатын шараларға қол жеткізу мүмкіндігі; 4) шағын кәсіпкерлікті қолдау және дамыту саласындағы халықаралық ынтымақтастық. Қолданыстағы заңдарға сәйкес шағын кәсіпкерлікті қолдау және дамыту саласындағы халықаралық ынтымақтастық.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4. Шағын кәсіпкерлікті мемлекеттік қолдау мемлекеттік, салалық (секторлық) және аймақтық бағдарламалар негізінде жүзеге асырылады  және шағын кәсіпкерлікті өркендетуге және қолдауға бағытталған шаралар кешені болып табылады. Шағын кәсіпкерлікті қолдау мен дамытудың мемлекеттік, салалық (секторлық) және аймақтық бағдармалары бәсекелестікке қабілетті өнім өндіруді қамтамасыз ету, сонымен қатар шағын субъектілеріне инновациялық білім беру, қаржы және құқықтық консалтинг салаларында қаржылай, оқу-әдістемелік көмек көрсету мақсатында әзірленеді.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Шағын </w:t>
      </w:r>
      <w:r w:rsidRPr="002623F4">
        <w:rPr>
          <w:rFonts w:ascii="Times New Roman" w:hAnsi="Times New Roman"/>
          <w:noProof/>
          <w:sz w:val="28"/>
          <w:szCs w:val="28"/>
          <w:lang w:val="kk-KZ"/>
        </w:rPr>
        <w:t>кәсіпкерлікті қолдау және өркендетудің мемелекеттік бағдарламаларын ҚР Президенті бекітеді және олар республиканың бар аумағында мемлекеттік органдар мен шағын кәсіпкерлік субъектілерінің орындауы үшін міндетті болып саналады. ҚР Президенті жыл қорытындысы бойынша ҚР Президенті алдында ҚР заңдарымен белгіленген тәртіпте шағын кәсіпкерлікті қолдау мен дамытудың мемлекеттік және салалық (секторлық) бағдарламаларын іс асыру барысында қол жеткен нәтижелер туралы есеп береді.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Мемлекет экономикасын өркендетудің басым бағыттарына аймақ экономикасының дамуы ерекшелігіне сәйкес, жергілікті органдары аймақтың экономикалық дамуы бағдарламасының құрамдас бөлігі болып табылатын шағын кәсіпкерлікті қолдау мен дамытудың </w:t>
      </w:r>
      <w:r w:rsidRPr="002623F4">
        <w:rPr>
          <w:rFonts w:ascii="Times New Roman" w:hAnsi="Times New Roman"/>
          <w:iCs/>
          <w:noProof/>
          <w:sz w:val="28"/>
          <w:szCs w:val="28"/>
          <w:lang w:val="kk-KZ"/>
        </w:rPr>
        <w:t xml:space="preserve">аймақтық бағдарламаларын </w:t>
      </w:r>
      <w:r w:rsidRPr="002623F4">
        <w:rPr>
          <w:rFonts w:ascii="Times New Roman" w:hAnsi="Times New Roman"/>
          <w:noProof/>
          <w:sz w:val="28"/>
          <w:szCs w:val="28"/>
          <w:lang w:val="kk-KZ"/>
        </w:rPr>
        <w:t>әзірлейді.</w:t>
      </w:r>
    </w:p>
    <w:p w:rsidR="00745019" w:rsidRPr="002623F4" w:rsidRDefault="00745019" w:rsidP="002F22F9">
      <w:pPr>
        <w:spacing w:after="0" w:line="240" w:lineRule="auto"/>
        <w:ind w:firstLine="360"/>
        <w:jc w:val="both"/>
        <w:rPr>
          <w:rFonts w:ascii="Times New Roman" w:hAnsi="Times New Roman"/>
          <w:sz w:val="28"/>
          <w:szCs w:val="28"/>
          <w:lang w:val="kk-KZ"/>
        </w:rPr>
      </w:pPr>
    </w:p>
    <w:p w:rsidR="00745019" w:rsidRDefault="00745019" w:rsidP="00A847E3">
      <w:pPr>
        <w:spacing w:after="0" w:line="240" w:lineRule="auto"/>
        <w:ind w:firstLine="426"/>
        <w:rPr>
          <w:rFonts w:ascii="Times New Roman" w:hAnsi="Times New Roman"/>
          <w:b/>
          <w:sz w:val="28"/>
          <w:szCs w:val="28"/>
          <w:lang w:val="kk-KZ"/>
        </w:rPr>
      </w:pPr>
      <w:r w:rsidRPr="00B77AFB">
        <w:rPr>
          <w:rFonts w:ascii="Times New Roman" w:hAnsi="Times New Roman"/>
          <w:b/>
          <w:sz w:val="28"/>
          <w:szCs w:val="28"/>
          <w:lang w:val="kk-KZ"/>
        </w:rPr>
        <w:t>Тақырып бойынша бақылау сұрақтары:</w:t>
      </w:r>
    </w:p>
    <w:p w:rsidR="00745019" w:rsidRDefault="00745019" w:rsidP="00CF242F">
      <w:pPr>
        <w:numPr>
          <w:ilvl w:val="0"/>
          <w:numId w:val="5"/>
        </w:numPr>
        <w:tabs>
          <w:tab w:val="clear" w:pos="720"/>
          <w:tab w:val="num" w:pos="360"/>
        </w:tabs>
        <w:spacing w:after="0" w:line="240" w:lineRule="auto"/>
        <w:ind w:left="0" w:firstLine="0"/>
        <w:jc w:val="both"/>
        <w:rPr>
          <w:rFonts w:ascii="Times New Roman" w:hAnsi="Times New Roman"/>
          <w:noProof/>
          <w:sz w:val="28"/>
          <w:szCs w:val="28"/>
          <w:lang w:val="kk-KZ"/>
        </w:rPr>
      </w:pPr>
      <w:r w:rsidRPr="007B57B4">
        <w:rPr>
          <w:rFonts w:ascii="Times New Roman" w:hAnsi="Times New Roman"/>
          <w:noProof/>
          <w:spacing w:val="-2"/>
          <w:sz w:val="28"/>
          <w:szCs w:val="28"/>
          <w:lang w:val="kk-KZ"/>
        </w:rPr>
        <w:t xml:space="preserve">Мемлекеттік заңды тұлғалардың басқа түрлерімен кәсіпкерлік қызметті </w:t>
      </w:r>
      <w:r w:rsidRPr="007B57B4">
        <w:rPr>
          <w:rFonts w:ascii="Times New Roman" w:hAnsi="Times New Roman"/>
          <w:noProof/>
          <w:sz w:val="28"/>
          <w:szCs w:val="28"/>
          <w:lang w:val="kk-KZ"/>
        </w:rPr>
        <w:t xml:space="preserve">жүзеге асыру мүмкіндігі. </w:t>
      </w:r>
    </w:p>
    <w:p w:rsidR="00745019" w:rsidRPr="007B57B4" w:rsidRDefault="00745019" w:rsidP="00CF242F">
      <w:pPr>
        <w:numPr>
          <w:ilvl w:val="0"/>
          <w:numId w:val="5"/>
        </w:numPr>
        <w:tabs>
          <w:tab w:val="clear" w:pos="720"/>
          <w:tab w:val="num" w:pos="360"/>
        </w:tabs>
        <w:spacing w:after="0" w:line="240" w:lineRule="auto"/>
        <w:ind w:left="0" w:firstLine="0"/>
        <w:jc w:val="both"/>
        <w:rPr>
          <w:rFonts w:ascii="Times New Roman" w:hAnsi="Times New Roman"/>
          <w:sz w:val="28"/>
          <w:szCs w:val="28"/>
          <w:lang w:val="kk-KZ"/>
        </w:rPr>
      </w:pPr>
      <w:r w:rsidRPr="007B57B4">
        <w:rPr>
          <w:rFonts w:ascii="Times New Roman" w:hAnsi="Times New Roman"/>
          <w:noProof/>
          <w:spacing w:val="-1"/>
          <w:sz w:val="28"/>
          <w:szCs w:val="28"/>
          <w:lang w:val="kk-KZ"/>
        </w:rPr>
        <w:t xml:space="preserve">Заңды тұлғалардың кәсіпкерлігінің мемлекет катысуымен проблемалық </w:t>
      </w:r>
      <w:r w:rsidRPr="007B57B4">
        <w:rPr>
          <w:rFonts w:ascii="Times New Roman" w:hAnsi="Times New Roman"/>
          <w:noProof/>
          <w:sz w:val="28"/>
          <w:szCs w:val="28"/>
          <w:lang w:val="kk-KZ"/>
        </w:rPr>
        <w:t>мәселелері.</w:t>
      </w:r>
    </w:p>
    <w:p w:rsidR="00745019" w:rsidRPr="007B57B4" w:rsidRDefault="00745019" w:rsidP="007B57B4">
      <w:pPr>
        <w:spacing w:after="0" w:line="240" w:lineRule="auto"/>
        <w:ind w:firstLine="360"/>
        <w:jc w:val="both"/>
        <w:rPr>
          <w:rFonts w:ascii="Times New Roman" w:hAnsi="Times New Roman"/>
          <w:sz w:val="28"/>
          <w:szCs w:val="28"/>
          <w:lang w:val="kk-KZ"/>
        </w:rPr>
      </w:pPr>
    </w:p>
    <w:p w:rsidR="00745019" w:rsidRPr="00B27B91" w:rsidRDefault="00745019" w:rsidP="00166A81">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166A81">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166A81">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166A81">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166A81">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166A8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94ж.</w:t>
      </w:r>
      <w:r>
        <w:rPr>
          <w:rFonts w:ascii="Times New Roman" w:hAnsi="Times New Roman"/>
          <w:sz w:val="28"/>
          <w:szCs w:val="28"/>
          <w:lang w:val="kk-KZ"/>
        </w:rPr>
        <w:t xml:space="preserve"> </w:t>
      </w:r>
      <w:r w:rsidRPr="007F65C5">
        <w:rPr>
          <w:rFonts w:ascii="Times New Roman" w:hAnsi="Times New Roman"/>
          <w:sz w:val="28"/>
          <w:szCs w:val="28"/>
          <w:lang w:val="kk-KZ"/>
        </w:rPr>
        <w:t xml:space="preserve">24  желтоқсан. </w:t>
      </w:r>
    </w:p>
    <w:p w:rsidR="00745019" w:rsidRPr="007F65C5" w:rsidRDefault="00745019" w:rsidP="00166A81">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Default="00745019" w:rsidP="002F22F9">
      <w:pPr>
        <w:spacing w:after="0" w:line="240" w:lineRule="auto"/>
        <w:ind w:firstLine="360"/>
        <w:jc w:val="both"/>
        <w:rPr>
          <w:rFonts w:ascii="Times New Roman" w:hAnsi="Times New Roman"/>
          <w:sz w:val="28"/>
          <w:szCs w:val="28"/>
          <w:lang w:val="kk-KZ"/>
        </w:rPr>
      </w:pPr>
    </w:p>
    <w:p w:rsidR="00745019" w:rsidRPr="002623F4" w:rsidRDefault="00745019" w:rsidP="002F22F9">
      <w:pPr>
        <w:spacing w:after="0" w:line="240" w:lineRule="auto"/>
        <w:ind w:firstLine="360"/>
        <w:jc w:val="both"/>
        <w:rPr>
          <w:rFonts w:ascii="Times New Roman" w:hAnsi="Times New Roman"/>
          <w:sz w:val="28"/>
          <w:szCs w:val="28"/>
          <w:lang w:val="kk-KZ"/>
        </w:rPr>
      </w:pPr>
    </w:p>
    <w:p w:rsidR="00745019" w:rsidRPr="002623F4" w:rsidRDefault="00745019" w:rsidP="002F22F9">
      <w:pPr>
        <w:pStyle w:val="BodyText2"/>
        <w:spacing w:after="0" w:line="240" w:lineRule="auto"/>
        <w:jc w:val="both"/>
        <w:rPr>
          <w:b/>
          <w:sz w:val="28"/>
          <w:szCs w:val="28"/>
          <w:lang w:val="kk-KZ"/>
        </w:rPr>
      </w:pPr>
      <w:r w:rsidRPr="002623F4">
        <w:rPr>
          <w:b/>
          <w:sz w:val="28"/>
          <w:szCs w:val="28"/>
          <w:lang w:val="kk-KZ"/>
        </w:rPr>
        <w:t>8-тақырып.</w:t>
      </w:r>
      <w:r w:rsidRPr="002623F4">
        <w:rPr>
          <w:b/>
          <w:sz w:val="28"/>
          <w:szCs w:val="28"/>
          <w:lang w:val="kk-KZ" w:eastAsia="ko-KR"/>
        </w:rPr>
        <w:t xml:space="preserve"> </w:t>
      </w:r>
      <w:r w:rsidRPr="002623F4">
        <w:rPr>
          <w:b/>
          <w:noProof/>
          <w:sz w:val="28"/>
          <w:szCs w:val="28"/>
          <w:lang w:val="kk-KZ"/>
        </w:rPr>
        <w:t>Кәсіпкерлердің    абсолютті    құқықтарының    азаматтық-құқықтық регламентациясы</w:t>
      </w:r>
    </w:p>
    <w:p w:rsidR="00745019" w:rsidRPr="002623F4" w:rsidRDefault="00745019" w:rsidP="002F22F9">
      <w:pPr>
        <w:spacing w:after="0" w:line="240" w:lineRule="auto"/>
        <w:ind w:left="720" w:right="355"/>
        <w:rPr>
          <w:rFonts w:ascii="Times New Roman" w:hAnsi="Times New Roman"/>
          <w:noProof/>
          <w:sz w:val="28"/>
          <w:szCs w:val="28"/>
          <w:lang w:val="kk-KZ"/>
        </w:rPr>
      </w:pPr>
    </w:p>
    <w:p w:rsidR="00745019" w:rsidRPr="002623F4" w:rsidRDefault="00745019" w:rsidP="00294072">
      <w:pPr>
        <w:spacing w:after="0" w:line="240" w:lineRule="auto"/>
        <w:ind w:right="355"/>
        <w:rPr>
          <w:rFonts w:ascii="Times New Roman" w:hAnsi="Times New Roman"/>
          <w:noProof/>
          <w:sz w:val="28"/>
          <w:szCs w:val="28"/>
          <w:lang w:val="kk-KZ"/>
        </w:rPr>
      </w:pPr>
      <w:r w:rsidRPr="002623F4">
        <w:rPr>
          <w:rFonts w:ascii="Times New Roman" w:hAnsi="Times New Roman"/>
          <w:noProof/>
          <w:sz w:val="28"/>
          <w:szCs w:val="28"/>
          <w:lang w:val="kk-KZ"/>
        </w:rPr>
        <w:t>1. Кәсіпкерлік қызметтің мазмұны - кәсіпкердің субъективті құқықтары мен міндеттері</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294072">
      <w:pPr>
        <w:spacing w:after="0" w:line="240" w:lineRule="auto"/>
        <w:ind w:right="355"/>
        <w:rPr>
          <w:rFonts w:ascii="Times New Roman" w:hAnsi="Times New Roman"/>
          <w:noProof/>
          <w:sz w:val="28"/>
          <w:szCs w:val="28"/>
          <w:lang w:val="kk-KZ"/>
        </w:rPr>
      </w:pPr>
      <w:r w:rsidRPr="002623F4">
        <w:rPr>
          <w:rFonts w:ascii="Times New Roman" w:hAnsi="Times New Roman"/>
          <w:noProof/>
          <w:sz w:val="28"/>
          <w:szCs w:val="28"/>
          <w:lang w:val="kk-KZ"/>
        </w:rPr>
        <w:t>2. Кәсіпкердің заттык құқық  шеңбері</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294072">
      <w:pPr>
        <w:spacing w:after="0" w:line="240" w:lineRule="auto"/>
        <w:ind w:right="355"/>
        <w:rPr>
          <w:rFonts w:ascii="Times New Roman" w:hAnsi="Times New Roman"/>
          <w:noProof/>
          <w:sz w:val="28"/>
          <w:szCs w:val="28"/>
          <w:lang w:val="kk-KZ"/>
        </w:rPr>
      </w:pPr>
      <w:r w:rsidRPr="002623F4">
        <w:rPr>
          <w:rFonts w:ascii="Times New Roman" w:hAnsi="Times New Roman"/>
          <w:noProof/>
          <w:sz w:val="28"/>
          <w:szCs w:val="28"/>
          <w:lang w:val="kk-KZ"/>
        </w:rPr>
        <w:t>3. Мемлекеттік меншікті жекешелендіруде жеке кәсіпкерлердің катысуының кұкықтық регламентациясы</w:t>
      </w:r>
      <w:r>
        <w:rPr>
          <w:rFonts w:ascii="Times New Roman" w:hAnsi="Times New Roman"/>
          <w:noProof/>
          <w:sz w:val="28"/>
          <w:szCs w:val="28"/>
          <w:lang w:val="kk-KZ"/>
        </w:rPr>
        <w:t>.</w:t>
      </w:r>
    </w:p>
    <w:p w:rsidR="00745019" w:rsidRPr="002623F4" w:rsidRDefault="00745019" w:rsidP="002F22F9">
      <w:pPr>
        <w:spacing w:after="0" w:line="240" w:lineRule="auto"/>
        <w:ind w:firstLine="360"/>
        <w:jc w:val="both"/>
        <w:rPr>
          <w:rFonts w:ascii="Times New Roman" w:hAnsi="Times New Roman"/>
          <w:noProof/>
          <w:spacing w:val="7"/>
          <w:sz w:val="28"/>
          <w:szCs w:val="28"/>
          <w:lang w:val="kk-KZ"/>
        </w:rPr>
      </w:pP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7"/>
          <w:sz w:val="28"/>
          <w:szCs w:val="28"/>
          <w:lang w:val="kk-KZ"/>
        </w:rPr>
        <w:t xml:space="preserve">1.Заңдарға сәйкес жеке кәсіпкерлік субъектілері төмендегілерді </w:t>
      </w:r>
      <w:r w:rsidRPr="002623F4">
        <w:rPr>
          <w:rFonts w:ascii="Times New Roman" w:hAnsi="Times New Roman"/>
          <w:noProof/>
          <w:spacing w:val="4"/>
          <w:sz w:val="28"/>
          <w:szCs w:val="28"/>
          <w:lang w:val="kk-KZ"/>
        </w:rPr>
        <w:t xml:space="preserve">орындауға </w:t>
      </w:r>
      <w:r w:rsidRPr="002623F4">
        <w:rPr>
          <w:rFonts w:ascii="Times New Roman" w:hAnsi="Times New Roman"/>
          <w:iCs/>
          <w:noProof/>
          <w:spacing w:val="4"/>
          <w:sz w:val="28"/>
          <w:szCs w:val="28"/>
          <w:lang w:val="kk-KZ"/>
        </w:rPr>
        <w:t>құқылы:</w:t>
      </w:r>
    </w:p>
    <w:p w:rsidR="00745019" w:rsidRPr="002623F4" w:rsidRDefault="00745019" w:rsidP="002F22F9">
      <w:pPr>
        <w:spacing w:after="0" w:line="240" w:lineRule="auto"/>
        <w:ind w:firstLine="360"/>
        <w:jc w:val="both"/>
        <w:rPr>
          <w:rFonts w:ascii="Times New Roman" w:hAnsi="Times New Roman"/>
          <w:noProof/>
          <w:spacing w:val="-24"/>
          <w:sz w:val="28"/>
          <w:szCs w:val="28"/>
          <w:lang w:val="kk-KZ"/>
        </w:rPr>
      </w:pPr>
      <w:r w:rsidRPr="002623F4">
        <w:rPr>
          <w:rFonts w:ascii="Times New Roman" w:hAnsi="Times New Roman"/>
          <w:noProof/>
          <w:spacing w:val="19"/>
          <w:sz w:val="28"/>
          <w:szCs w:val="28"/>
          <w:lang w:val="kk-KZ"/>
        </w:rPr>
        <w:t>1)егер ҚР заңымен басқадай көзделмеген болса, жеке кәсіп</w:t>
      </w:r>
      <w:r w:rsidRPr="002623F4">
        <w:rPr>
          <w:rFonts w:ascii="Times New Roman" w:hAnsi="Times New Roman"/>
          <w:noProof/>
          <w:spacing w:val="6"/>
          <w:sz w:val="28"/>
          <w:szCs w:val="28"/>
          <w:lang w:val="kk-KZ"/>
        </w:rPr>
        <w:t>керліктің кез келген түрін жүзеге асыруға;</w:t>
      </w:r>
    </w:p>
    <w:p w:rsidR="00745019" w:rsidRPr="002623F4" w:rsidRDefault="00745019" w:rsidP="002F22F9">
      <w:pPr>
        <w:spacing w:after="0" w:line="240" w:lineRule="auto"/>
        <w:ind w:firstLine="360"/>
        <w:jc w:val="both"/>
        <w:rPr>
          <w:rFonts w:ascii="Times New Roman" w:hAnsi="Times New Roman"/>
          <w:noProof/>
          <w:spacing w:val="-7"/>
          <w:sz w:val="28"/>
          <w:szCs w:val="28"/>
          <w:lang w:val="kk-KZ"/>
        </w:rPr>
      </w:pPr>
      <w:r w:rsidRPr="002623F4">
        <w:rPr>
          <w:rFonts w:ascii="Times New Roman" w:hAnsi="Times New Roman"/>
          <w:noProof/>
          <w:spacing w:val="8"/>
          <w:sz w:val="28"/>
          <w:szCs w:val="28"/>
          <w:lang w:val="kk-KZ"/>
        </w:rPr>
        <w:t xml:space="preserve">2)ҚР заңдарына  сәйкес  жеке   кәсіпкерлікті  жалдама еңбекті </w:t>
      </w:r>
      <w:r w:rsidRPr="002623F4">
        <w:rPr>
          <w:rFonts w:ascii="Times New Roman" w:hAnsi="Times New Roman"/>
          <w:noProof/>
          <w:spacing w:val="5"/>
          <w:sz w:val="28"/>
          <w:szCs w:val="28"/>
          <w:lang w:val="kk-KZ"/>
        </w:rPr>
        <w:t>пайдаланып жүзеге асыруға;</w:t>
      </w:r>
    </w:p>
    <w:p w:rsidR="00745019" w:rsidRPr="002623F4" w:rsidRDefault="00745019" w:rsidP="002F22F9">
      <w:pPr>
        <w:spacing w:after="0" w:line="240" w:lineRule="auto"/>
        <w:ind w:firstLine="360"/>
        <w:jc w:val="both"/>
        <w:rPr>
          <w:rFonts w:ascii="Times New Roman" w:hAnsi="Times New Roman"/>
          <w:noProof/>
          <w:spacing w:val="-12"/>
          <w:sz w:val="28"/>
          <w:szCs w:val="28"/>
          <w:lang w:val="kk-KZ"/>
        </w:rPr>
      </w:pPr>
      <w:r w:rsidRPr="002623F4">
        <w:rPr>
          <w:rFonts w:ascii="Times New Roman" w:hAnsi="Times New Roman"/>
          <w:noProof/>
          <w:spacing w:val="11"/>
          <w:sz w:val="28"/>
          <w:szCs w:val="28"/>
          <w:lang w:val="kk-KZ"/>
        </w:rPr>
        <w:t xml:space="preserve">3)ҚР заңдарымен көзделген тәртіпте филиалдар мен өкілдіктер </w:t>
      </w:r>
      <w:r w:rsidRPr="002623F4">
        <w:rPr>
          <w:rFonts w:ascii="Times New Roman" w:hAnsi="Times New Roman"/>
          <w:noProof/>
          <w:spacing w:val="-4"/>
          <w:sz w:val="28"/>
          <w:szCs w:val="28"/>
          <w:lang w:val="kk-KZ"/>
        </w:rPr>
        <w:t>құруға;</w:t>
      </w:r>
    </w:p>
    <w:p w:rsidR="00745019" w:rsidRPr="002623F4" w:rsidRDefault="00745019" w:rsidP="002F22F9">
      <w:pPr>
        <w:spacing w:after="0" w:line="240" w:lineRule="auto"/>
        <w:ind w:firstLine="360"/>
        <w:jc w:val="both"/>
        <w:rPr>
          <w:rFonts w:ascii="Times New Roman" w:hAnsi="Times New Roman"/>
          <w:noProof/>
          <w:spacing w:val="-5"/>
          <w:sz w:val="28"/>
          <w:szCs w:val="28"/>
          <w:lang w:val="kk-KZ"/>
        </w:rPr>
      </w:pPr>
      <w:r w:rsidRPr="002623F4">
        <w:rPr>
          <w:rFonts w:ascii="Times New Roman" w:hAnsi="Times New Roman"/>
          <w:noProof/>
          <w:spacing w:val="4"/>
          <w:sz w:val="28"/>
          <w:szCs w:val="28"/>
          <w:lang w:val="kk-KZ"/>
        </w:rPr>
        <w:t xml:space="preserve">4)ҚР заңдары белгілеген жағдайларды есептемегенде, өндірілетін </w:t>
      </w:r>
      <w:r w:rsidRPr="002623F4">
        <w:rPr>
          <w:rFonts w:ascii="Times New Roman" w:hAnsi="Times New Roman"/>
          <w:noProof/>
          <w:spacing w:val="5"/>
          <w:sz w:val="28"/>
          <w:szCs w:val="28"/>
          <w:lang w:val="kk-KZ"/>
        </w:rPr>
        <w:t>тауарларға (жұмыстарға, қызметтерге) өз бетінше баға белгілеуге;</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
          <w:sz w:val="28"/>
          <w:szCs w:val="28"/>
          <w:lang w:val="kk-KZ"/>
        </w:rPr>
        <w:t xml:space="preserve">5) </w:t>
      </w:r>
      <w:r w:rsidRPr="002623F4">
        <w:rPr>
          <w:rFonts w:ascii="Times New Roman" w:hAnsi="Times New Roman"/>
          <w:noProof/>
          <w:spacing w:val="32"/>
          <w:sz w:val="28"/>
          <w:szCs w:val="28"/>
          <w:lang w:val="kk-KZ"/>
        </w:rPr>
        <w:t>шағын</w:t>
      </w:r>
      <w:r w:rsidRPr="002623F4">
        <w:rPr>
          <w:rFonts w:ascii="Times New Roman" w:hAnsi="Times New Roman"/>
          <w:noProof/>
          <w:spacing w:val="-1"/>
          <w:sz w:val="28"/>
          <w:szCs w:val="28"/>
          <w:lang w:val="kk-KZ"/>
        </w:rPr>
        <w:t xml:space="preserve"> кәсіпкерлік субъектілеріне өтем негізінде қаражат (қарыз) беруге</w:t>
      </w:r>
      <w:r w:rsidRPr="002623F4">
        <w:rPr>
          <w:rFonts w:ascii="Times New Roman" w:hAnsi="Times New Roman"/>
          <w:noProof/>
          <w:spacing w:val="1"/>
          <w:w w:val="119"/>
          <w:sz w:val="28"/>
          <w:szCs w:val="28"/>
          <w:lang w:val="kk-KZ"/>
        </w:rPr>
        <w:t>;</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33"/>
          <w:sz w:val="28"/>
          <w:szCs w:val="28"/>
          <w:lang w:val="kk-KZ"/>
        </w:rPr>
        <w:t>6)</w:t>
      </w:r>
      <w:r w:rsidRPr="002623F4">
        <w:rPr>
          <w:rFonts w:ascii="Times New Roman" w:hAnsi="Times New Roman"/>
          <w:noProof/>
          <w:sz w:val="28"/>
          <w:szCs w:val="28"/>
          <w:lang w:val="kk-KZ"/>
        </w:rPr>
        <w:t xml:space="preserve"> </w:t>
      </w:r>
      <w:r w:rsidRPr="002623F4">
        <w:rPr>
          <w:rFonts w:ascii="Times New Roman" w:hAnsi="Times New Roman"/>
          <w:noProof/>
          <w:spacing w:val="-1"/>
          <w:sz w:val="28"/>
          <w:szCs w:val="28"/>
          <w:lang w:val="kk-KZ"/>
        </w:rPr>
        <w:t xml:space="preserve">өз құқығы қабілеті шегінде сыртқы экономикалық қызметті </w:t>
      </w:r>
      <w:r w:rsidRPr="002623F4">
        <w:rPr>
          <w:rFonts w:ascii="Times New Roman" w:hAnsi="Times New Roman"/>
          <w:noProof/>
          <w:spacing w:val="-11"/>
          <w:sz w:val="28"/>
          <w:szCs w:val="28"/>
          <w:lang w:val="kk-KZ"/>
        </w:rPr>
        <w:t>жүзеге асыруға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
          <w:sz w:val="28"/>
          <w:szCs w:val="28"/>
          <w:lang w:val="kk-KZ"/>
        </w:rPr>
        <w:t xml:space="preserve">7) </w:t>
      </w:r>
      <w:r w:rsidRPr="002623F4">
        <w:rPr>
          <w:rFonts w:ascii="Times New Roman" w:hAnsi="Times New Roman"/>
          <w:noProof/>
          <w:spacing w:val="35"/>
          <w:sz w:val="28"/>
          <w:szCs w:val="28"/>
          <w:lang w:val="kk-KZ"/>
        </w:rPr>
        <w:t xml:space="preserve"> шағын кәсіпкерлік </w:t>
      </w:r>
      <w:r w:rsidRPr="002623F4">
        <w:rPr>
          <w:rFonts w:ascii="Times New Roman" w:hAnsi="Times New Roman"/>
          <w:noProof/>
          <w:spacing w:val="1"/>
          <w:sz w:val="28"/>
          <w:szCs w:val="28"/>
          <w:lang w:val="kk-KZ"/>
        </w:rPr>
        <w:t xml:space="preserve"> субьектілері бірлестіктерін құруға;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pacing w:val="5"/>
          <w:sz w:val="28"/>
          <w:szCs w:val="28"/>
          <w:lang w:val="kk-KZ"/>
        </w:rPr>
        <w:t>8)</w:t>
      </w:r>
      <w:r>
        <w:rPr>
          <w:rFonts w:ascii="Times New Roman" w:hAnsi="Times New Roman"/>
          <w:spacing w:val="5"/>
          <w:sz w:val="28"/>
          <w:szCs w:val="28"/>
          <w:lang w:val="kk-KZ"/>
        </w:rPr>
        <w:t xml:space="preserve"> </w:t>
      </w:r>
      <w:r w:rsidRPr="002623F4">
        <w:rPr>
          <w:rFonts w:ascii="Times New Roman" w:hAnsi="Times New Roman"/>
          <w:spacing w:val="5"/>
          <w:sz w:val="28"/>
          <w:szCs w:val="28"/>
          <w:lang w:val="kk-KZ"/>
        </w:rPr>
        <w:t>жеке кәсіпкерлік субек</w:t>
      </w:r>
      <w:r w:rsidRPr="002623F4">
        <w:rPr>
          <w:rFonts w:ascii="Times New Roman" w:hAnsi="Times New Roman"/>
          <w:noProof/>
          <w:spacing w:val="5"/>
          <w:sz w:val="28"/>
          <w:szCs w:val="28"/>
          <w:lang w:val="kk-KZ"/>
        </w:rPr>
        <w:t xml:space="preserve">ктілсрінің тіркелген бірлестіктері </w:t>
      </w:r>
      <w:r w:rsidRPr="002623F4">
        <w:rPr>
          <w:rFonts w:ascii="Times New Roman" w:hAnsi="Times New Roman"/>
          <w:noProof/>
          <w:spacing w:val="7"/>
          <w:sz w:val="28"/>
          <w:szCs w:val="28"/>
          <w:lang w:val="kk-KZ"/>
        </w:rPr>
        <w:t>арқылы сараптама кеңестеріне жұмысына қатысуға;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9"/>
          <w:sz w:val="28"/>
          <w:szCs w:val="28"/>
          <w:lang w:val="kk-KZ"/>
        </w:rPr>
        <w:t xml:space="preserve">9) </w:t>
      </w:r>
      <w:r w:rsidRPr="002623F4">
        <w:rPr>
          <w:rFonts w:ascii="Times New Roman" w:hAnsi="Times New Roman"/>
          <w:noProof/>
          <w:spacing w:val="6"/>
          <w:sz w:val="28"/>
          <w:szCs w:val="28"/>
          <w:lang w:val="kk-KZ"/>
        </w:rPr>
        <w:t xml:space="preserve">кәсіпкерлік субьектілсрінің құқықтарының бұзылуына </w:t>
      </w:r>
      <w:r w:rsidRPr="002623F4">
        <w:rPr>
          <w:rFonts w:ascii="Times New Roman" w:hAnsi="Times New Roman"/>
          <w:noProof/>
          <w:spacing w:val="9"/>
          <w:sz w:val="28"/>
          <w:szCs w:val="28"/>
          <w:lang w:val="kk-KZ"/>
        </w:rPr>
        <w:t xml:space="preserve">кінәлі болған тұлғаларды жауапкершілікке тарту мәселелері бойынша </w:t>
      </w:r>
      <w:r w:rsidRPr="002623F4">
        <w:rPr>
          <w:rFonts w:ascii="Times New Roman" w:hAnsi="Times New Roman"/>
          <w:noProof/>
          <w:spacing w:val="15"/>
          <w:sz w:val="28"/>
          <w:szCs w:val="28"/>
          <w:lang w:val="kk-KZ"/>
        </w:rPr>
        <w:t xml:space="preserve">бақылау және қадағалау қызметтерін атқаратын құқық қорғау және </w:t>
      </w:r>
      <w:r w:rsidRPr="002623F4">
        <w:rPr>
          <w:rFonts w:ascii="Times New Roman" w:hAnsi="Times New Roman"/>
          <w:noProof/>
          <w:spacing w:val="6"/>
          <w:sz w:val="28"/>
          <w:szCs w:val="28"/>
          <w:lang w:val="kk-KZ"/>
        </w:rPr>
        <w:t>мемлекеттік органдарға шағымдануға;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7"/>
          <w:sz w:val="28"/>
          <w:szCs w:val="28"/>
          <w:lang w:val="kk-KZ"/>
        </w:rPr>
        <w:t xml:space="preserve">10) </w:t>
      </w:r>
      <w:r w:rsidRPr="002623F4">
        <w:rPr>
          <w:rFonts w:ascii="Times New Roman" w:hAnsi="Times New Roman"/>
          <w:noProof/>
          <w:spacing w:val="11"/>
          <w:sz w:val="28"/>
          <w:szCs w:val="28"/>
          <w:lang w:val="kk-KZ"/>
        </w:rPr>
        <w:t>өз құқықтары мен заңды мүдделерін қорғау үшін, сот орган</w:t>
      </w:r>
      <w:r w:rsidRPr="002623F4">
        <w:rPr>
          <w:rFonts w:ascii="Times New Roman" w:hAnsi="Times New Roman"/>
          <w:noProof/>
          <w:spacing w:val="1"/>
          <w:sz w:val="28"/>
          <w:szCs w:val="28"/>
          <w:lang w:val="kk-KZ"/>
        </w:rPr>
        <w:t>дарына шағымдануға;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5"/>
          <w:sz w:val="28"/>
          <w:szCs w:val="28"/>
          <w:lang w:val="kk-KZ"/>
        </w:rPr>
        <w:t>11)</w:t>
      </w:r>
      <w:r w:rsidRPr="002623F4">
        <w:rPr>
          <w:rFonts w:ascii="Times New Roman" w:hAnsi="Times New Roman"/>
          <w:noProof/>
          <w:spacing w:val="9"/>
          <w:sz w:val="28"/>
          <w:szCs w:val="28"/>
          <w:lang w:val="kk-KZ"/>
        </w:rPr>
        <w:t xml:space="preserve">жеке кәсіпкерлікті қолдау және қорғау мәселелері бойынша </w:t>
      </w:r>
      <w:r w:rsidRPr="002623F4">
        <w:rPr>
          <w:rFonts w:ascii="Times New Roman" w:hAnsi="Times New Roman"/>
          <w:noProof/>
          <w:spacing w:val="11"/>
          <w:sz w:val="28"/>
          <w:szCs w:val="28"/>
          <w:lang w:val="kk-KZ"/>
        </w:rPr>
        <w:t xml:space="preserve">нормативтік құқықтық актілердің орындалмауына немесе тиісті емес </w:t>
      </w:r>
      <w:r w:rsidRPr="002623F4">
        <w:rPr>
          <w:rFonts w:ascii="Times New Roman" w:hAnsi="Times New Roman"/>
          <w:noProof/>
          <w:spacing w:val="12"/>
          <w:sz w:val="28"/>
          <w:szCs w:val="28"/>
          <w:lang w:val="kk-KZ"/>
        </w:rPr>
        <w:t xml:space="preserve">дәрежеде орындалуына ықпал еткен себептер мен жағдайларды жою </w:t>
      </w:r>
      <w:r w:rsidRPr="002623F4">
        <w:rPr>
          <w:rFonts w:ascii="Times New Roman" w:hAnsi="Times New Roman"/>
          <w:noProof/>
          <w:spacing w:val="10"/>
          <w:sz w:val="28"/>
          <w:szCs w:val="28"/>
          <w:lang w:val="kk-KZ"/>
        </w:rPr>
        <w:t xml:space="preserve">туралы  мемлекеттік  органдарда  қарауға ұсыныстар  беруге  («Жеке </w:t>
      </w:r>
      <w:r w:rsidRPr="002623F4">
        <w:rPr>
          <w:rFonts w:ascii="Times New Roman" w:hAnsi="Times New Roman"/>
          <w:noProof/>
          <w:spacing w:val="6"/>
          <w:sz w:val="28"/>
          <w:szCs w:val="28"/>
          <w:lang w:val="kk-KZ"/>
        </w:rPr>
        <w:t>кәсіпкерлік туралы» Заңның 8-бабы, 1-тармағы).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9"/>
          <w:sz w:val="28"/>
          <w:szCs w:val="28"/>
          <w:lang w:val="kk-KZ"/>
        </w:rPr>
        <w:t xml:space="preserve">Жеке кәсіпкерлік субъектілері төмендегілерді орындауға </w:t>
      </w:r>
      <w:r w:rsidRPr="002623F4">
        <w:rPr>
          <w:rFonts w:ascii="Times New Roman" w:hAnsi="Times New Roman"/>
          <w:iCs/>
          <w:noProof/>
          <w:spacing w:val="3"/>
          <w:sz w:val="28"/>
          <w:szCs w:val="28"/>
          <w:lang w:val="kk-KZ"/>
        </w:rPr>
        <w:t>міндетті:</w:t>
      </w:r>
    </w:p>
    <w:p w:rsidR="00745019" w:rsidRPr="002623F4" w:rsidRDefault="00745019" w:rsidP="002F22F9">
      <w:pPr>
        <w:spacing w:after="0" w:line="240" w:lineRule="auto"/>
        <w:ind w:firstLine="360"/>
        <w:jc w:val="both"/>
        <w:rPr>
          <w:rFonts w:ascii="Times New Roman" w:hAnsi="Times New Roman"/>
          <w:noProof/>
          <w:spacing w:val="-27"/>
          <w:sz w:val="28"/>
          <w:szCs w:val="28"/>
          <w:lang w:val="kk-KZ"/>
        </w:rPr>
      </w:pPr>
      <w:r w:rsidRPr="002623F4">
        <w:rPr>
          <w:rFonts w:ascii="Times New Roman" w:hAnsi="Times New Roman"/>
          <w:noProof/>
          <w:spacing w:val="5"/>
          <w:sz w:val="28"/>
          <w:szCs w:val="28"/>
          <w:lang w:val="kk-KZ"/>
        </w:rPr>
        <w:t xml:space="preserve">1)ҚР заңдарын, жеке және заңды тұлғалардың заңмен қорғалатын </w:t>
      </w:r>
      <w:r w:rsidRPr="002623F4">
        <w:rPr>
          <w:rFonts w:ascii="Times New Roman" w:hAnsi="Times New Roman"/>
          <w:noProof/>
          <w:spacing w:val="6"/>
          <w:sz w:val="28"/>
          <w:szCs w:val="28"/>
          <w:lang w:val="kk-KZ"/>
        </w:rPr>
        <w:t>құқықтары мен мүдделерін сақтауға;</w:t>
      </w:r>
    </w:p>
    <w:p w:rsidR="00745019" w:rsidRPr="002623F4" w:rsidRDefault="00745019" w:rsidP="002F22F9">
      <w:pPr>
        <w:spacing w:after="0" w:line="240" w:lineRule="auto"/>
        <w:ind w:firstLine="360"/>
        <w:jc w:val="both"/>
        <w:rPr>
          <w:rFonts w:ascii="Times New Roman" w:hAnsi="Times New Roman"/>
          <w:noProof/>
          <w:spacing w:val="-27"/>
          <w:sz w:val="28"/>
          <w:szCs w:val="28"/>
          <w:lang w:val="kk-KZ"/>
        </w:rPr>
      </w:pPr>
      <w:r w:rsidRPr="002623F4">
        <w:rPr>
          <w:rFonts w:ascii="Times New Roman" w:hAnsi="Times New Roman"/>
          <w:noProof/>
          <w:spacing w:val="4"/>
          <w:sz w:val="28"/>
          <w:szCs w:val="28"/>
          <w:lang w:val="kk-KZ"/>
        </w:rPr>
        <w:t>2)өндірілетін   өнімнің   ҚР   заңдары   талаптарына   сай   болуын қамтамасыз етуге;</w:t>
      </w:r>
    </w:p>
    <w:p w:rsidR="00745019" w:rsidRPr="002623F4" w:rsidRDefault="00745019" w:rsidP="002F22F9">
      <w:pPr>
        <w:spacing w:after="0" w:line="240" w:lineRule="auto"/>
        <w:ind w:firstLine="360"/>
        <w:jc w:val="both"/>
        <w:rPr>
          <w:rFonts w:ascii="Times New Roman" w:hAnsi="Times New Roman"/>
          <w:noProof/>
          <w:spacing w:val="-5"/>
          <w:sz w:val="28"/>
          <w:szCs w:val="28"/>
          <w:lang w:val="kk-KZ"/>
        </w:rPr>
      </w:pPr>
      <w:r w:rsidRPr="002623F4">
        <w:rPr>
          <w:rFonts w:ascii="Times New Roman" w:hAnsi="Times New Roman"/>
          <w:noProof/>
          <w:spacing w:val="13"/>
          <w:sz w:val="28"/>
          <w:szCs w:val="28"/>
          <w:lang w:val="kk-KZ"/>
        </w:rPr>
        <w:t xml:space="preserve">3)жеке кәсіпкерліктің лицензиялауға жататын түрлерін жүзеге </w:t>
      </w:r>
      <w:r w:rsidRPr="002623F4">
        <w:rPr>
          <w:rFonts w:ascii="Times New Roman" w:hAnsi="Times New Roman"/>
          <w:noProof/>
          <w:spacing w:val="6"/>
          <w:sz w:val="28"/>
          <w:szCs w:val="28"/>
          <w:lang w:val="kk-KZ"/>
        </w:rPr>
        <w:t>асыру үшін, ҚР лицензиялау туралы заңына сәйкес лицензия алуға;</w:t>
      </w:r>
    </w:p>
    <w:p w:rsidR="00745019" w:rsidRPr="002623F4" w:rsidRDefault="00745019" w:rsidP="002F22F9">
      <w:pPr>
        <w:spacing w:after="0" w:line="240" w:lineRule="auto"/>
        <w:ind w:firstLine="360"/>
        <w:jc w:val="both"/>
        <w:rPr>
          <w:rFonts w:ascii="Times New Roman" w:hAnsi="Times New Roman"/>
          <w:noProof/>
          <w:spacing w:val="-5"/>
          <w:sz w:val="28"/>
          <w:szCs w:val="28"/>
          <w:lang w:val="kk-KZ"/>
        </w:rPr>
      </w:pPr>
      <w:r w:rsidRPr="002623F4">
        <w:rPr>
          <w:rFonts w:ascii="Times New Roman" w:hAnsi="Times New Roman"/>
          <w:noProof/>
          <w:spacing w:val="5"/>
          <w:sz w:val="28"/>
          <w:szCs w:val="28"/>
          <w:lang w:val="kk-KZ"/>
        </w:rPr>
        <w:t>4)ҚР   заңдарына   сәйкес   азаматтық-құқықтық  жауапкершілікті міндетті сақтандыруды орындау («Жеке кәсіпкерлік туралы» Заңның 8-</w:t>
      </w:r>
      <w:r w:rsidRPr="002623F4">
        <w:rPr>
          <w:rFonts w:ascii="Times New Roman" w:hAnsi="Times New Roman"/>
          <w:noProof/>
          <w:spacing w:val="4"/>
          <w:sz w:val="28"/>
          <w:szCs w:val="28"/>
          <w:lang w:val="kk-KZ"/>
        </w:rPr>
        <w:t>бабы, 2-тармағы).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6"/>
          <w:sz w:val="28"/>
          <w:szCs w:val="28"/>
          <w:lang w:val="kk-KZ"/>
        </w:rPr>
        <w:t xml:space="preserve">Заң тәртібімен кәсіпкерлік қызмет субъектілерінің адал емес </w:t>
      </w:r>
      <w:r w:rsidRPr="002623F4">
        <w:rPr>
          <w:rFonts w:ascii="Times New Roman" w:hAnsi="Times New Roman"/>
          <w:noProof/>
          <w:spacing w:val="12"/>
          <w:sz w:val="28"/>
          <w:szCs w:val="28"/>
          <w:lang w:val="kk-KZ"/>
        </w:rPr>
        <w:t xml:space="preserve">бәсекелестікті іске асыруына жол бермеу туралы ереже бекітілген. </w:t>
      </w:r>
      <w:r w:rsidRPr="002623F4">
        <w:rPr>
          <w:rFonts w:ascii="Times New Roman" w:hAnsi="Times New Roman"/>
          <w:noProof/>
          <w:spacing w:val="8"/>
          <w:sz w:val="28"/>
          <w:szCs w:val="28"/>
          <w:lang w:val="kk-KZ"/>
        </w:rPr>
        <w:t xml:space="preserve">Атап айтқанда, «Жеке кәсіпкерлік туралы» Заңның 9-бабына сәйкес, </w:t>
      </w:r>
      <w:r w:rsidRPr="002623F4">
        <w:rPr>
          <w:rFonts w:ascii="Times New Roman" w:hAnsi="Times New Roman"/>
          <w:noProof/>
          <w:spacing w:val="7"/>
          <w:sz w:val="28"/>
          <w:szCs w:val="28"/>
          <w:lang w:val="kk-KZ"/>
        </w:rPr>
        <w:t xml:space="preserve">жеке кәсіпкерліктің басқа субъектілерінің ҚР заңдарымен бекітілген </w:t>
      </w:r>
      <w:r w:rsidRPr="002623F4">
        <w:rPr>
          <w:rFonts w:ascii="Times New Roman" w:hAnsi="Times New Roman"/>
          <w:noProof/>
          <w:spacing w:val="11"/>
          <w:sz w:val="28"/>
          <w:szCs w:val="28"/>
          <w:lang w:val="kk-KZ"/>
        </w:rPr>
        <w:t xml:space="preserve">(бәрінен бұрын, 2008 ж. желтоқсанның 25-індегі № 112-ІV ҚРЗ </w:t>
      </w:r>
      <w:r w:rsidRPr="002623F4">
        <w:rPr>
          <w:rFonts w:ascii="Times New Roman" w:hAnsi="Times New Roman"/>
          <w:noProof/>
          <w:spacing w:val="5"/>
          <w:sz w:val="28"/>
          <w:szCs w:val="28"/>
          <w:lang w:val="kk-KZ"/>
        </w:rPr>
        <w:t xml:space="preserve">«Бәсекелестік туралы» ҚР Заңы) еркін бәсекеге деген құқықтарын бұзу </w:t>
      </w:r>
      <w:r w:rsidRPr="002623F4">
        <w:rPr>
          <w:rFonts w:ascii="Times New Roman" w:hAnsi="Times New Roman"/>
          <w:noProof/>
          <w:spacing w:val="11"/>
          <w:sz w:val="28"/>
          <w:szCs w:val="28"/>
          <w:lang w:val="kk-KZ"/>
        </w:rPr>
        <w:t>жолымен бәсекелестікті шектеу немесе жоюға бағытталған әрекет</w:t>
      </w:r>
      <w:r w:rsidRPr="002623F4">
        <w:rPr>
          <w:rFonts w:ascii="Times New Roman" w:hAnsi="Times New Roman"/>
          <w:noProof/>
          <w:spacing w:val="5"/>
          <w:sz w:val="28"/>
          <w:szCs w:val="28"/>
          <w:lang w:val="kk-KZ"/>
        </w:rPr>
        <w:t xml:space="preserve">теріне (әрекет етпеуіне) тыйым салынады. Кәсіпкерлер - отандық тауар </w:t>
      </w:r>
      <w:r w:rsidRPr="002623F4">
        <w:rPr>
          <w:rFonts w:ascii="Times New Roman" w:hAnsi="Times New Roman"/>
          <w:noProof/>
          <w:spacing w:val="15"/>
          <w:sz w:val="28"/>
          <w:szCs w:val="28"/>
          <w:lang w:val="kk-KZ"/>
        </w:rPr>
        <w:t xml:space="preserve">өндірушілер туралы айтар болсақ, ішкі нарықты қорғау тарифтік </w:t>
      </w:r>
      <w:r w:rsidRPr="002623F4">
        <w:rPr>
          <w:rFonts w:ascii="Times New Roman" w:hAnsi="Times New Roman"/>
          <w:noProof/>
          <w:spacing w:val="17"/>
          <w:sz w:val="28"/>
          <w:szCs w:val="28"/>
          <w:lang w:val="kk-KZ"/>
        </w:rPr>
        <w:t xml:space="preserve">немесе тарифтік емес реттеу шаралары (1998 ж. желтоқсанның </w:t>
      </w:r>
      <w:r w:rsidRPr="002623F4">
        <w:rPr>
          <w:rFonts w:ascii="Times New Roman" w:hAnsi="Times New Roman"/>
          <w:noProof/>
          <w:spacing w:val="5"/>
          <w:sz w:val="28"/>
          <w:szCs w:val="28"/>
          <w:lang w:val="kk-KZ"/>
        </w:rPr>
        <w:t xml:space="preserve">28-індегі № 337-1 «Тауарлар импорты барысында ішкі нарықты қорғау </w:t>
      </w:r>
      <w:r w:rsidRPr="002623F4">
        <w:rPr>
          <w:rFonts w:ascii="Times New Roman" w:hAnsi="Times New Roman"/>
          <w:noProof/>
          <w:spacing w:val="7"/>
          <w:sz w:val="28"/>
          <w:szCs w:val="28"/>
          <w:lang w:val="kk-KZ"/>
        </w:rPr>
        <w:t xml:space="preserve">шаралары туралы» ҚР Заңының нормаларына сәйксс) арқылы жүзеге </w:t>
      </w:r>
      <w:r w:rsidRPr="002623F4">
        <w:rPr>
          <w:rFonts w:ascii="Times New Roman" w:hAnsi="Times New Roman"/>
          <w:noProof/>
          <w:spacing w:val="-2"/>
          <w:sz w:val="28"/>
          <w:szCs w:val="28"/>
          <w:lang w:val="kk-KZ"/>
        </w:rPr>
        <w:t>асырылады.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7"/>
          <w:sz w:val="28"/>
          <w:szCs w:val="28"/>
          <w:lang w:val="kk-KZ"/>
        </w:rPr>
        <w:t xml:space="preserve">Жеке кәсіпкерлік туралы заңда коммерциялық кұпия саналатын </w:t>
      </w:r>
      <w:r w:rsidRPr="002623F4">
        <w:rPr>
          <w:rFonts w:ascii="Times New Roman" w:hAnsi="Times New Roman"/>
          <w:noProof/>
          <w:spacing w:val="10"/>
          <w:sz w:val="28"/>
          <w:szCs w:val="28"/>
          <w:lang w:val="kk-KZ"/>
        </w:rPr>
        <w:t xml:space="preserve">ақпаратты заңсыз алуға, таратуға немесе пайдалануға тыйым салу </w:t>
      </w:r>
      <w:r w:rsidRPr="002623F4">
        <w:rPr>
          <w:rFonts w:ascii="Times New Roman" w:hAnsi="Times New Roman"/>
          <w:noProof/>
          <w:spacing w:val="7"/>
          <w:sz w:val="28"/>
          <w:szCs w:val="28"/>
          <w:lang w:val="kk-KZ"/>
        </w:rPr>
        <w:t>болып табылатын жеке кәсіпкерлік субъектісі туралы ақпаратты құ</w:t>
      </w:r>
      <w:r w:rsidRPr="002623F4">
        <w:rPr>
          <w:rFonts w:ascii="Times New Roman" w:hAnsi="Times New Roman"/>
          <w:noProof/>
          <w:spacing w:val="5"/>
          <w:sz w:val="28"/>
          <w:szCs w:val="28"/>
          <w:lang w:val="kk-KZ"/>
        </w:rPr>
        <w:t xml:space="preserve">қықтық қорғау мәселелеріне айрықша көңіл бөлінген. Жеке кәсіпкерлік </w:t>
      </w:r>
      <w:r w:rsidRPr="002623F4">
        <w:rPr>
          <w:rFonts w:ascii="Times New Roman" w:hAnsi="Times New Roman"/>
          <w:noProof/>
          <w:spacing w:val="8"/>
          <w:sz w:val="28"/>
          <w:szCs w:val="28"/>
          <w:lang w:val="kk-KZ"/>
        </w:rPr>
        <w:t xml:space="preserve">субъектісі: 1) коммерциялық құпия болып саналатын ақпаратқа еркін </w:t>
      </w:r>
      <w:r w:rsidRPr="002623F4">
        <w:rPr>
          <w:rFonts w:ascii="Times New Roman" w:hAnsi="Times New Roman"/>
          <w:noProof/>
          <w:spacing w:val="9"/>
          <w:sz w:val="28"/>
          <w:szCs w:val="28"/>
          <w:lang w:val="kk-KZ"/>
        </w:rPr>
        <w:t>қол жеткізу құқы бар адамдар тобын белгілейді және оның құпия</w:t>
      </w:r>
      <w:r w:rsidRPr="002623F4">
        <w:rPr>
          <w:rFonts w:ascii="Times New Roman" w:hAnsi="Times New Roman"/>
          <w:noProof/>
          <w:spacing w:val="7"/>
          <w:sz w:val="28"/>
          <w:szCs w:val="28"/>
          <w:lang w:val="kk-KZ"/>
        </w:rPr>
        <w:t xml:space="preserve">лылығын қорғау шараларын қабылдайды; 2) ақпаратты жария ақпарат санатына жатқызу тәртібін, коммерциялық кұпия болып саналатын </w:t>
      </w:r>
      <w:r w:rsidRPr="002623F4">
        <w:rPr>
          <w:rFonts w:ascii="Times New Roman" w:hAnsi="Times New Roman"/>
          <w:noProof/>
          <w:spacing w:val="8"/>
          <w:sz w:val="28"/>
          <w:szCs w:val="28"/>
          <w:lang w:val="kk-KZ"/>
        </w:rPr>
        <w:t>ақпаратты сақтау және пайдалану шарттарын белгілейді; 3) коммер</w:t>
      </w:r>
      <w:r w:rsidRPr="002623F4">
        <w:rPr>
          <w:rFonts w:ascii="Times New Roman" w:hAnsi="Times New Roman"/>
          <w:noProof/>
          <w:spacing w:val="7"/>
          <w:sz w:val="28"/>
          <w:szCs w:val="28"/>
          <w:lang w:val="kk-KZ"/>
        </w:rPr>
        <w:t>циялық құпия болып саналатын ақпаратты жария етпеу туралы қызметкерлерден қолхат алуға, ал оны тексеретін адамдарға ҚР заң</w:t>
      </w:r>
      <w:r w:rsidRPr="002623F4">
        <w:rPr>
          <w:rFonts w:ascii="Times New Roman" w:hAnsi="Times New Roman"/>
          <w:noProof/>
          <w:spacing w:val="6"/>
          <w:sz w:val="28"/>
          <w:szCs w:val="28"/>
          <w:lang w:val="kk-KZ"/>
        </w:rPr>
        <w:t xml:space="preserve">дарына сәйкес жауапты екендіктерін ескертуге құқылы; 4) мемлекеттік </w:t>
      </w:r>
      <w:r w:rsidRPr="002623F4">
        <w:rPr>
          <w:rFonts w:ascii="Times New Roman" w:hAnsi="Times New Roman"/>
          <w:noProof/>
          <w:spacing w:val="9"/>
          <w:sz w:val="28"/>
          <w:szCs w:val="28"/>
          <w:lang w:val="kk-KZ"/>
        </w:rPr>
        <w:t xml:space="preserve">органдарға және лауазымды тұлғаларға тіркеу, бақылау қызметтерін </w:t>
      </w:r>
      <w:r w:rsidRPr="002623F4">
        <w:rPr>
          <w:rFonts w:ascii="Times New Roman" w:hAnsi="Times New Roman"/>
          <w:noProof/>
          <w:spacing w:val="7"/>
          <w:sz w:val="28"/>
          <w:szCs w:val="28"/>
          <w:lang w:val="kk-KZ"/>
        </w:rPr>
        <w:t xml:space="preserve">және басқа да әрекеттерді атқару кезінде ҚР заңдарымен белгіленіп </w:t>
      </w:r>
      <w:r w:rsidRPr="002623F4">
        <w:rPr>
          <w:rFonts w:ascii="Times New Roman" w:hAnsi="Times New Roman"/>
          <w:noProof/>
          <w:spacing w:val="8"/>
          <w:sz w:val="28"/>
          <w:szCs w:val="28"/>
          <w:lang w:val="kk-KZ"/>
        </w:rPr>
        <w:t>жүктелген қызметтерді орындауға қажетті ақпараттан басқа, ком</w:t>
      </w:r>
      <w:r w:rsidRPr="002623F4">
        <w:rPr>
          <w:rFonts w:ascii="Times New Roman" w:hAnsi="Times New Roman"/>
          <w:noProof/>
          <w:spacing w:val="12"/>
          <w:sz w:val="28"/>
          <w:szCs w:val="28"/>
          <w:lang w:val="kk-KZ"/>
        </w:rPr>
        <w:t xml:space="preserve">мерциялық құпия болып табылатын ақпаратты бермеуге құқылы. </w:t>
      </w:r>
      <w:r w:rsidRPr="002623F4">
        <w:rPr>
          <w:rFonts w:ascii="Times New Roman" w:hAnsi="Times New Roman"/>
          <w:noProof/>
          <w:spacing w:val="8"/>
          <w:sz w:val="28"/>
          <w:szCs w:val="28"/>
          <w:lang w:val="kk-KZ"/>
        </w:rPr>
        <w:t>Онымен қоса міндетті жариялануға немесе акционерлерге, шаруашы</w:t>
      </w:r>
      <w:r w:rsidRPr="002623F4">
        <w:rPr>
          <w:rFonts w:ascii="Times New Roman" w:hAnsi="Times New Roman"/>
          <w:noProof/>
          <w:spacing w:val="7"/>
          <w:sz w:val="28"/>
          <w:szCs w:val="28"/>
          <w:lang w:val="kk-KZ"/>
        </w:rPr>
        <w:t xml:space="preserve">лық серіктестік қатысушыларына немесе басқадай белгілі бір адамдар тобына жеткізілуге жататын ақпарат тізімдемесі ҚР заңдарына сәйкес </w:t>
      </w:r>
      <w:r w:rsidRPr="002623F4">
        <w:rPr>
          <w:rFonts w:ascii="Times New Roman" w:hAnsi="Times New Roman"/>
          <w:noProof/>
          <w:spacing w:val="8"/>
          <w:sz w:val="28"/>
          <w:szCs w:val="28"/>
          <w:lang w:val="kk-KZ"/>
        </w:rPr>
        <w:t xml:space="preserve">жеке кәсіпкерлік субъектісінің құрылтайшылық құжаттары арқылы </w:t>
      </w:r>
      <w:r w:rsidRPr="002623F4">
        <w:rPr>
          <w:rFonts w:ascii="Times New Roman" w:hAnsi="Times New Roman"/>
          <w:noProof/>
          <w:spacing w:val="3"/>
          <w:sz w:val="28"/>
          <w:szCs w:val="28"/>
          <w:lang w:val="kk-KZ"/>
        </w:rPr>
        <w:t>белгіленеді.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7"/>
          <w:sz w:val="28"/>
          <w:szCs w:val="28"/>
          <w:lang w:val="kk-KZ"/>
        </w:rPr>
        <w:t>Мемлекеттік орган өзіне жүктелген қызметтерді орындау бары</w:t>
      </w:r>
      <w:r w:rsidRPr="002623F4">
        <w:rPr>
          <w:rFonts w:ascii="Times New Roman" w:hAnsi="Times New Roman"/>
          <w:noProof/>
          <w:spacing w:val="5"/>
          <w:sz w:val="28"/>
          <w:szCs w:val="28"/>
          <w:lang w:val="kk-KZ"/>
        </w:rPr>
        <w:t xml:space="preserve">сында алған жеке кәсіпкерлік субъектісі туралы кез келген ақпарат, ҚР </w:t>
      </w:r>
      <w:r w:rsidRPr="002623F4">
        <w:rPr>
          <w:rFonts w:ascii="Times New Roman" w:hAnsi="Times New Roman"/>
          <w:noProof/>
          <w:spacing w:val="20"/>
          <w:sz w:val="28"/>
          <w:szCs w:val="28"/>
          <w:lang w:val="kk-KZ"/>
        </w:rPr>
        <w:t xml:space="preserve">заңдарына сәйкес басқа мемлекеттік органға берілуге тиісті </w:t>
      </w:r>
      <w:r w:rsidRPr="002623F4">
        <w:rPr>
          <w:rFonts w:ascii="Times New Roman" w:hAnsi="Times New Roman"/>
          <w:noProof/>
          <w:spacing w:val="13"/>
          <w:sz w:val="28"/>
          <w:szCs w:val="28"/>
          <w:lang w:val="kk-KZ"/>
        </w:rPr>
        <w:t>жағдайларды  есептемегенде, жария  етуге және таратуға жатпайды.</w:t>
      </w:r>
      <w:r w:rsidRPr="002623F4">
        <w:rPr>
          <w:rFonts w:ascii="Times New Roman" w:hAnsi="Times New Roman"/>
          <w:noProof/>
          <w:spacing w:val="11"/>
          <w:sz w:val="28"/>
          <w:szCs w:val="28"/>
          <w:lang w:val="kk-KZ"/>
        </w:rPr>
        <w:t>Құқық қорғау органдары қажетті ақпаратты, оның ішінде коммер</w:t>
      </w:r>
      <w:r w:rsidRPr="002623F4">
        <w:rPr>
          <w:rFonts w:ascii="Times New Roman" w:hAnsi="Times New Roman"/>
          <w:noProof/>
          <w:spacing w:val="10"/>
          <w:sz w:val="28"/>
          <w:szCs w:val="28"/>
          <w:lang w:val="kk-KZ"/>
        </w:rPr>
        <w:t>циялық құпия саналатындарды қосқанда, жеке кәсіпкерлік субъек</w:t>
      </w:r>
      <w:r w:rsidRPr="002623F4">
        <w:rPr>
          <w:rFonts w:ascii="Times New Roman" w:hAnsi="Times New Roman"/>
          <w:noProof/>
          <w:spacing w:val="8"/>
          <w:sz w:val="28"/>
          <w:szCs w:val="28"/>
          <w:lang w:val="kk-KZ"/>
        </w:rPr>
        <w:t>тісінен де, сол ақпаратты иеленуші мемлекеттік органнан да проку</w:t>
      </w:r>
      <w:r w:rsidRPr="002623F4">
        <w:rPr>
          <w:rFonts w:ascii="Times New Roman" w:hAnsi="Times New Roman"/>
          <w:noProof/>
          <w:spacing w:val="7"/>
          <w:sz w:val="28"/>
          <w:szCs w:val="28"/>
          <w:lang w:val="kk-KZ"/>
        </w:rPr>
        <w:t>рордың рұқсаты (санкция), тергеу органдарының қылмыстық іс қозғау туралы қаулысы немесе сот қаулысы негізінде («Жеке кәсіпкерлік ту</w:t>
      </w:r>
      <w:r w:rsidRPr="002623F4">
        <w:rPr>
          <w:rFonts w:ascii="Times New Roman" w:hAnsi="Times New Roman"/>
          <w:noProof/>
          <w:spacing w:val="6"/>
          <w:sz w:val="28"/>
          <w:szCs w:val="28"/>
          <w:lang w:val="kk-KZ"/>
        </w:rPr>
        <w:t>ралы» Заңның 11-бабы, 9-тармағы) сұратып алуға және алуға құқылы.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2"/>
          <w:sz w:val="28"/>
          <w:szCs w:val="28"/>
          <w:lang w:val="kk-KZ"/>
        </w:rPr>
        <w:t xml:space="preserve">Жауапкершілік туралы айтқанда, жеке кәсіпкерлік субъектісі </w:t>
      </w:r>
      <w:r w:rsidRPr="002623F4">
        <w:rPr>
          <w:rFonts w:ascii="Times New Roman" w:hAnsi="Times New Roman"/>
          <w:noProof/>
          <w:spacing w:val="17"/>
          <w:sz w:val="28"/>
          <w:szCs w:val="28"/>
          <w:lang w:val="kk-KZ"/>
        </w:rPr>
        <w:t>туралы ақпаратты қорғау ережелерін бұзғаны үшін азаматтық-</w:t>
      </w:r>
      <w:r w:rsidRPr="002623F4">
        <w:rPr>
          <w:rFonts w:ascii="Times New Roman" w:hAnsi="Times New Roman"/>
          <w:noProof/>
          <w:spacing w:val="5"/>
          <w:sz w:val="28"/>
          <w:szCs w:val="28"/>
          <w:lang w:val="kk-KZ"/>
        </w:rPr>
        <w:t xml:space="preserve">құқықтық жауапкершілік жүктелетінін ерекше атап өткен жөн. Сөйтіп, </w:t>
      </w:r>
      <w:r w:rsidRPr="002623F4">
        <w:rPr>
          <w:rFonts w:ascii="Times New Roman" w:hAnsi="Times New Roman"/>
          <w:noProof/>
          <w:spacing w:val="7"/>
          <w:sz w:val="28"/>
          <w:szCs w:val="28"/>
          <w:lang w:val="kk-KZ"/>
        </w:rPr>
        <w:t xml:space="preserve">«Жеке кәсіпкерлік туралы» Заңның 11-бабының 4-тармағы бойынша коммерциялық құпия саналатын ақпаратты заңсыз әдістермен алған, </w:t>
      </w:r>
      <w:r w:rsidRPr="002623F4">
        <w:rPr>
          <w:rFonts w:ascii="Times New Roman" w:hAnsi="Times New Roman"/>
          <w:noProof/>
          <w:spacing w:val="11"/>
          <w:sz w:val="28"/>
          <w:szCs w:val="28"/>
          <w:lang w:val="kk-KZ"/>
        </w:rPr>
        <w:t xml:space="preserve">ашқан немесе пайдаланған адам ҚР азаматтық заңдарына сәйкес </w:t>
      </w:r>
      <w:r w:rsidRPr="002623F4">
        <w:rPr>
          <w:rFonts w:ascii="Times New Roman" w:hAnsi="Times New Roman"/>
          <w:noProof/>
          <w:spacing w:val="5"/>
          <w:sz w:val="28"/>
          <w:szCs w:val="28"/>
          <w:lang w:val="kk-KZ"/>
        </w:rPr>
        <w:t>келтірілген залалды өтеуге міндетті.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9"/>
          <w:sz w:val="28"/>
          <w:szCs w:val="28"/>
          <w:lang w:val="kk-KZ"/>
        </w:rPr>
        <w:t>Заң шығарушының коммерциялық құпия немесе заңмен қорға</w:t>
      </w:r>
      <w:r w:rsidRPr="002623F4">
        <w:rPr>
          <w:rFonts w:ascii="Times New Roman" w:hAnsi="Times New Roman"/>
          <w:noProof/>
          <w:spacing w:val="4"/>
          <w:sz w:val="28"/>
          <w:szCs w:val="28"/>
          <w:lang w:val="kk-KZ"/>
        </w:rPr>
        <w:t xml:space="preserve">латын басқа да құпия саналатын ақпаратты пайдалану тәртібіне қоятын </w:t>
      </w:r>
      <w:r w:rsidRPr="002623F4">
        <w:rPr>
          <w:rFonts w:ascii="Times New Roman" w:hAnsi="Times New Roman"/>
          <w:noProof/>
          <w:spacing w:val="7"/>
          <w:sz w:val="28"/>
          <w:szCs w:val="28"/>
          <w:lang w:val="kk-KZ"/>
        </w:rPr>
        <w:t xml:space="preserve">басты талабы оның жеке кәсіпкерлік субъектісінің келісімінсіз жария </w:t>
      </w:r>
      <w:r w:rsidRPr="002623F4">
        <w:rPr>
          <w:rFonts w:ascii="Times New Roman" w:hAnsi="Times New Roman"/>
          <w:noProof/>
          <w:spacing w:val="15"/>
          <w:sz w:val="28"/>
          <w:szCs w:val="28"/>
          <w:lang w:val="kk-KZ"/>
        </w:rPr>
        <w:t xml:space="preserve">етілмкеуі (бұл ережеге жатпайтын жалғыз-ақ нәрсе - заңды күшіне </w:t>
      </w:r>
      <w:r w:rsidRPr="002623F4">
        <w:rPr>
          <w:rFonts w:ascii="Times New Roman" w:hAnsi="Times New Roman"/>
          <w:noProof/>
          <w:spacing w:val="4"/>
          <w:sz w:val="28"/>
          <w:szCs w:val="28"/>
          <w:lang w:val="kk-KZ"/>
        </w:rPr>
        <w:t>саяси сот шешімі) болып табылады. Жеке кәсіпкерліктің нақты субъек</w:t>
      </w:r>
      <w:r w:rsidRPr="002623F4">
        <w:rPr>
          <w:rFonts w:ascii="Times New Roman" w:hAnsi="Times New Roman"/>
          <w:noProof/>
          <w:spacing w:val="7"/>
          <w:sz w:val="28"/>
          <w:szCs w:val="28"/>
          <w:lang w:val="kk-KZ"/>
        </w:rPr>
        <w:t xml:space="preserve">тісінің қызметі туралы мәліметтерді ашпайтын жалпылама ақпаратқа қатысты белгіленеді - ол көпшілікқолды (көпшілік пайдаланатын) болып </w:t>
      </w:r>
      <w:r w:rsidRPr="002623F4">
        <w:rPr>
          <w:rFonts w:ascii="Times New Roman" w:hAnsi="Times New Roman"/>
          <w:noProof/>
          <w:spacing w:val="5"/>
          <w:sz w:val="28"/>
          <w:szCs w:val="28"/>
          <w:lang w:val="kk-KZ"/>
        </w:rPr>
        <w:t>табылады («Жеке кәсіпкерлік туралы» Заңның 11-бабы, 11-тармағы</w:t>
      </w:r>
      <w:r w:rsidRPr="002623F4">
        <w:rPr>
          <w:rFonts w:ascii="Times New Roman" w:hAnsi="Times New Roman"/>
          <w:smallCaps/>
          <w:noProof/>
          <w:spacing w:val="-4"/>
          <w:sz w:val="28"/>
          <w:szCs w:val="28"/>
          <w:lang w:val="kk-KZ"/>
        </w:rPr>
        <w:t>).</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4"/>
          <w:sz w:val="28"/>
          <w:szCs w:val="28"/>
          <w:lang w:val="kk-KZ"/>
        </w:rPr>
        <w:t>Заң және кәсіпкерлік  субъектісінің уәкілетті органға статистикалық тапсы</w:t>
      </w:r>
      <w:r w:rsidRPr="002623F4">
        <w:rPr>
          <w:rFonts w:ascii="Times New Roman" w:hAnsi="Times New Roman"/>
          <w:noProof/>
          <w:spacing w:val="-4"/>
          <w:sz w:val="28"/>
          <w:szCs w:val="28"/>
          <w:lang w:val="kk-KZ"/>
        </w:rPr>
        <w:t xml:space="preserve">ру міндетті </w:t>
      </w:r>
      <w:r w:rsidRPr="002623F4">
        <w:rPr>
          <w:rFonts w:ascii="Times New Roman" w:hAnsi="Times New Roman"/>
          <w:smallCaps/>
          <w:noProof/>
          <w:spacing w:val="-4"/>
          <w:sz w:val="28"/>
          <w:szCs w:val="28"/>
          <w:lang w:val="kk-KZ"/>
        </w:rPr>
        <w:t xml:space="preserve"> </w:t>
      </w:r>
      <w:r w:rsidRPr="002623F4">
        <w:rPr>
          <w:rFonts w:ascii="Times New Roman" w:hAnsi="Times New Roman"/>
          <w:noProof/>
          <w:spacing w:val="-4"/>
          <w:sz w:val="28"/>
          <w:szCs w:val="28"/>
          <w:lang w:val="kk-KZ"/>
        </w:rPr>
        <w:t xml:space="preserve">белгілемесе де, алайда ол шектеулі сипатта болады, өйткені мемлекеттік </w:t>
      </w:r>
      <w:r w:rsidRPr="002623F4">
        <w:rPr>
          <w:rFonts w:ascii="Times New Roman" w:hAnsi="Times New Roman"/>
          <w:sz w:val="28"/>
          <w:szCs w:val="28"/>
          <w:lang w:val="kk-KZ"/>
        </w:rPr>
        <w:t xml:space="preserve"> </w:t>
      </w:r>
      <w:r w:rsidRPr="002623F4">
        <w:rPr>
          <w:rFonts w:ascii="Times New Roman" w:hAnsi="Times New Roman"/>
          <w:noProof/>
          <w:spacing w:val="1"/>
          <w:sz w:val="28"/>
          <w:szCs w:val="28"/>
          <w:lang w:val="kk-KZ"/>
        </w:rPr>
        <w:t>органдар мемлекеттік статистика</w:t>
      </w:r>
      <w:r w:rsidRPr="002623F4">
        <w:rPr>
          <w:rFonts w:ascii="Times New Roman" w:hAnsi="Times New Roman"/>
          <w:sz w:val="28"/>
          <w:szCs w:val="28"/>
          <w:lang w:val="kk-KZ"/>
        </w:rPr>
        <w:t xml:space="preserve"> </w:t>
      </w:r>
      <w:r w:rsidRPr="002623F4">
        <w:rPr>
          <w:rFonts w:ascii="Times New Roman" w:hAnsi="Times New Roman"/>
          <w:noProof/>
          <w:spacing w:val="-3"/>
          <w:sz w:val="28"/>
          <w:szCs w:val="28"/>
          <w:lang w:val="kk-KZ"/>
        </w:rPr>
        <w:t>саласында нормативтік құқықтық   актілермен көзделмеген мәліметтерді</w:t>
      </w:r>
      <w:r w:rsidRPr="002623F4">
        <w:rPr>
          <w:rFonts w:ascii="Times New Roman" w:hAnsi="Times New Roman"/>
          <w:noProof/>
          <w:spacing w:val="3"/>
          <w:sz w:val="28"/>
          <w:szCs w:val="28"/>
          <w:lang w:val="kk-KZ"/>
        </w:rPr>
        <w:t xml:space="preserve"> талап етуге құқылы емес  (мысалы, 1997 ж. мамырдың 7-індегі №98-1 «</w:t>
      </w:r>
      <w:r w:rsidRPr="002623F4">
        <w:rPr>
          <w:rFonts w:ascii="Times New Roman" w:hAnsi="Times New Roman"/>
          <w:noProof/>
          <w:spacing w:val="10"/>
          <w:sz w:val="28"/>
          <w:szCs w:val="28"/>
          <w:lang w:val="kk-KZ"/>
        </w:rPr>
        <w:t>Мемлекеттік статистиқалық туралы» ҚР Заңы).</w:t>
      </w:r>
    </w:p>
    <w:p w:rsidR="00745019" w:rsidRDefault="00745019" w:rsidP="002F22F9">
      <w:pPr>
        <w:spacing w:after="0" w:line="240" w:lineRule="auto"/>
        <w:ind w:firstLine="360"/>
        <w:jc w:val="both"/>
        <w:rPr>
          <w:rFonts w:ascii="Times New Roman" w:hAnsi="Times New Roman"/>
          <w:noProof/>
          <w:spacing w:val="5"/>
          <w:sz w:val="28"/>
          <w:szCs w:val="28"/>
          <w:lang w:val="kk-KZ"/>
        </w:rPr>
      </w:pPr>
      <w:r w:rsidRPr="002623F4">
        <w:rPr>
          <w:rFonts w:ascii="Times New Roman" w:hAnsi="Times New Roman"/>
          <w:noProof/>
          <w:spacing w:val="18"/>
          <w:sz w:val="28"/>
          <w:szCs w:val="28"/>
          <w:lang w:val="kk-KZ"/>
        </w:rPr>
        <w:t>2.Кәсіпкерлік субъектілерін жіктеу әртүрлі негіздер бойынша жүргізідуі</w:t>
      </w:r>
      <w:r w:rsidRPr="002623F4">
        <w:rPr>
          <w:rFonts w:ascii="Times New Roman" w:hAnsi="Times New Roman"/>
          <w:noProof/>
          <w:spacing w:val="5"/>
          <w:sz w:val="28"/>
          <w:szCs w:val="28"/>
          <w:lang w:val="kk-KZ"/>
        </w:rPr>
        <w:t xml:space="preserve"> мүмкін. Біріншіден, соның негізінде құрылған және жұмыс </w:t>
      </w:r>
      <w:r w:rsidRPr="002623F4">
        <w:rPr>
          <w:rFonts w:ascii="Times New Roman" w:hAnsi="Times New Roman"/>
          <w:noProof/>
          <w:spacing w:val="34"/>
          <w:sz w:val="28"/>
          <w:szCs w:val="28"/>
          <w:lang w:val="kk-KZ"/>
        </w:rPr>
        <w:t xml:space="preserve">істейтін меншік  түріне байланысты </w:t>
      </w:r>
      <w:r w:rsidRPr="002623F4">
        <w:rPr>
          <w:rFonts w:ascii="Times New Roman" w:hAnsi="Times New Roman"/>
          <w:iCs/>
          <w:noProof/>
          <w:spacing w:val="34"/>
          <w:sz w:val="28"/>
          <w:szCs w:val="28"/>
          <w:lang w:val="kk-KZ"/>
        </w:rPr>
        <w:t xml:space="preserve">мемлекеттік </w:t>
      </w:r>
      <w:r w:rsidRPr="002623F4">
        <w:rPr>
          <w:rFonts w:ascii="Times New Roman" w:hAnsi="Times New Roman"/>
          <w:noProof/>
          <w:spacing w:val="34"/>
          <w:sz w:val="28"/>
          <w:szCs w:val="28"/>
          <w:lang w:val="kk-KZ"/>
        </w:rPr>
        <w:t xml:space="preserve">және </w:t>
      </w:r>
      <w:r w:rsidRPr="002623F4">
        <w:rPr>
          <w:rFonts w:ascii="Times New Roman" w:hAnsi="Times New Roman"/>
          <w:iCs/>
          <w:noProof/>
          <w:spacing w:val="34"/>
          <w:sz w:val="28"/>
          <w:szCs w:val="28"/>
          <w:lang w:val="kk-KZ"/>
        </w:rPr>
        <w:t xml:space="preserve">жеке ұйымдарды бөлуге </w:t>
      </w:r>
      <w:r w:rsidRPr="002623F4">
        <w:rPr>
          <w:rFonts w:ascii="Times New Roman" w:hAnsi="Times New Roman"/>
          <w:noProof/>
          <w:sz w:val="28"/>
          <w:szCs w:val="28"/>
          <w:lang w:val="kk-KZ"/>
        </w:rPr>
        <w:t xml:space="preserve"> болады. Екіншіден, кәсіпкерлік қызмет субъекті</w:t>
      </w:r>
      <w:r w:rsidRPr="002623F4">
        <w:rPr>
          <w:rFonts w:ascii="Times New Roman" w:hAnsi="Times New Roman"/>
          <w:noProof/>
          <w:spacing w:val="39"/>
          <w:sz w:val="28"/>
          <w:szCs w:val="28"/>
          <w:lang w:val="kk-KZ"/>
        </w:rPr>
        <w:t>лерін</w:t>
      </w:r>
      <w:r w:rsidRPr="002623F4">
        <w:rPr>
          <w:rFonts w:ascii="Times New Roman" w:hAnsi="Times New Roman"/>
          <w:noProof/>
          <w:spacing w:val="-1"/>
          <w:sz w:val="28"/>
          <w:szCs w:val="28"/>
          <w:lang w:val="kk-KZ"/>
        </w:rPr>
        <w:t xml:space="preserve">ің «Заңды тұлға құқықтарының болуы немесе болмауына сүйене </w:t>
      </w:r>
      <w:r w:rsidRPr="002623F4">
        <w:rPr>
          <w:rFonts w:ascii="Times New Roman" w:hAnsi="Times New Roman"/>
          <w:noProof/>
          <w:spacing w:val="5"/>
          <w:sz w:val="28"/>
          <w:szCs w:val="28"/>
          <w:lang w:val="kk-KZ"/>
        </w:rPr>
        <w:t xml:space="preserve">отырып, оларды мынадай: </w:t>
      </w:r>
      <w:r w:rsidRPr="002623F4">
        <w:rPr>
          <w:rFonts w:ascii="Times New Roman" w:hAnsi="Times New Roman"/>
          <w:iCs/>
          <w:noProof/>
          <w:spacing w:val="5"/>
          <w:sz w:val="28"/>
          <w:szCs w:val="28"/>
          <w:lang w:val="kk-KZ"/>
        </w:rPr>
        <w:t xml:space="preserve">кәсіпкерлер — заңды тұлғалар </w:t>
      </w:r>
      <w:r w:rsidRPr="002623F4">
        <w:rPr>
          <w:rFonts w:ascii="Times New Roman" w:hAnsi="Times New Roman"/>
          <w:noProof/>
          <w:spacing w:val="5"/>
          <w:sz w:val="28"/>
          <w:szCs w:val="28"/>
          <w:lang w:val="kk-KZ"/>
        </w:rPr>
        <w:t xml:space="preserve">немесе </w:t>
      </w:r>
      <w:r w:rsidRPr="002623F4">
        <w:rPr>
          <w:rFonts w:ascii="Times New Roman" w:hAnsi="Times New Roman"/>
          <w:iCs/>
          <w:noProof/>
          <w:spacing w:val="5"/>
          <w:sz w:val="28"/>
          <w:szCs w:val="28"/>
          <w:lang w:val="kk-KZ"/>
        </w:rPr>
        <w:t>жеке кәсіпкерлер</w:t>
      </w:r>
      <w:r w:rsidRPr="002623F4">
        <w:rPr>
          <w:rFonts w:ascii="Times New Roman" w:hAnsi="Times New Roman"/>
          <w:iCs/>
          <w:smallCaps/>
          <w:noProof/>
          <w:spacing w:val="10"/>
          <w:sz w:val="28"/>
          <w:szCs w:val="28"/>
          <w:lang w:val="kk-KZ"/>
        </w:rPr>
        <w:t xml:space="preserve"> </w:t>
      </w:r>
      <w:r w:rsidRPr="002623F4">
        <w:rPr>
          <w:rFonts w:ascii="Times New Roman" w:hAnsi="Times New Roman"/>
          <w:noProof/>
          <w:spacing w:val="10"/>
          <w:sz w:val="28"/>
          <w:szCs w:val="28"/>
          <w:lang w:val="kk-KZ"/>
        </w:rPr>
        <w:t>деп саралауға болады. Үшіншіден, ұйым пайда (табыс) табу үшін құрылған</w:t>
      </w:r>
      <w:r w:rsidRPr="002623F4">
        <w:rPr>
          <w:rFonts w:ascii="Times New Roman" w:hAnsi="Times New Roman"/>
          <w:noProof/>
          <w:spacing w:val="30"/>
          <w:sz w:val="28"/>
          <w:szCs w:val="28"/>
          <w:lang w:val="kk-KZ"/>
        </w:rPr>
        <w:t>ына</w:t>
      </w:r>
      <w:r w:rsidRPr="002623F4">
        <w:rPr>
          <w:rFonts w:ascii="Times New Roman" w:hAnsi="Times New Roman"/>
          <w:noProof/>
          <w:sz w:val="28"/>
          <w:szCs w:val="28"/>
          <w:lang w:val="kk-KZ"/>
        </w:rPr>
        <w:t xml:space="preserve"> </w:t>
      </w:r>
      <w:r w:rsidRPr="002623F4">
        <w:rPr>
          <w:rFonts w:ascii="Times New Roman" w:hAnsi="Times New Roman"/>
          <w:noProof/>
          <w:spacing w:val="-5"/>
          <w:sz w:val="28"/>
          <w:szCs w:val="28"/>
          <w:lang w:val="kk-KZ"/>
        </w:rPr>
        <w:t>және оны өзара қатысушылар (құрылтайшылар</w:t>
      </w:r>
      <w:r w:rsidRPr="002623F4">
        <w:rPr>
          <w:rFonts w:ascii="Times New Roman" w:hAnsi="Times New Roman"/>
          <w:noProof/>
          <w:spacing w:val="23"/>
          <w:sz w:val="28"/>
          <w:szCs w:val="28"/>
          <w:lang w:val="kk-KZ"/>
        </w:rPr>
        <w:t>)</w:t>
      </w:r>
      <w:r w:rsidRPr="002623F4">
        <w:rPr>
          <w:rFonts w:ascii="Times New Roman" w:hAnsi="Times New Roman"/>
          <w:noProof/>
          <w:sz w:val="28"/>
          <w:szCs w:val="28"/>
          <w:lang w:val="kk-KZ"/>
        </w:rPr>
        <w:t xml:space="preserve"> </w:t>
      </w:r>
      <w:r w:rsidRPr="002623F4">
        <w:rPr>
          <w:rFonts w:ascii="Times New Roman" w:hAnsi="Times New Roman"/>
          <w:noProof/>
          <w:spacing w:val="15"/>
          <w:sz w:val="28"/>
          <w:szCs w:val="28"/>
          <w:lang w:val="kk-KZ"/>
        </w:rPr>
        <w:t xml:space="preserve">арсындағы бөлісуіне </w:t>
      </w:r>
      <w:r w:rsidRPr="002623F4">
        <w:rPr>
          <w:rFonts w:ascii="Times New Roman" w:hAnsi="Times New Roman"/>
          <w:noProof/>
          <w:spacing w:val="-9"/>
          <w:sz w:val="28"/>
          <w:szCs w:val="28"/>
          <w:lang w:val="kk-KZ"/>
        </w:rPr>
        <w:t xml:space="preserve">байланысты </w:t>
      </w:r>
      <w:r w:rsidRPr="002623F4">
        <w:rPr>
          <w:rFonts w:ascii="Times New Roman" w:hAnsi="Times New Roman"/>
          <w:iCs/>
          <w:noProof/>
          <w:spacing w:val="-9"/>
          <w:sz w:val="28"/>
          <w:szCs w:val="28"/>
          <w:lang w:val="kk-KZ"/>
        </w:rPr>
        <w:t xml:space="preserve">коммерциялық </w:t>
      </w:r>
      <w:r w:rsidRPr="002623F4">
        <w:rPr>
          <w:rFonts w:ascii="Times New Roman" w:hAnsi="Times New Roman"/>
          <w:noProof/>
          <w:spacing w:val="-9"/>
          <w:sz w:val="28"/>
          <w:szCs w:val="28"/>
          <w:lang w:val="kk-KZ"/>
        </w:rPr>
        <w:t xml:space="preserve">және </w:t>
      </w:r>
      <w:r w:rsidRPr="002623F4">
        <w:rPr>
          <w:rFonts w:ascii="Times New Roman" w:hAnsi="Times New Roman"/>
          <w:iCs/>
          <w:noProof/>
          <w:spacing w:val="-9"/>
          <w:sz w:val="28"/>
          <w:szCs w:val="28"/>
          <w:lang w:val="kk-KZ"/>
        </w:rPr>
        <w:t>коммерциялық емес ұйымдар деп бөлуге болады.</w:t>
      </w:r>
      <w:r>
        <w:rPr>
          <w:rFonts w:ascii="Times New Roman" w:hAnsi="Times New Roman"/>
          <w:noProof/>
          <w:sz w:val="28"/>
          <w:szCs w:val="28"/>
          <w:lang w:val="kk-KZ"/>
        </w:rPr>
        <w:t xml:space="preserve"> </w:t>
      </w:r>
      <w:r w:rsidRPr="002623F4">
        <w:rPr>
          <w:rFonts w:ascii="Times New Roman" w:hAnsi="Times New Roman"/>
          <w:noProof/>
          <w:spacing w:val="23"/>
          <w:sz w:val="28"/>
          <w:szCs w:val="28"/>
          <w:lang w:val="kk-KZ"/>
        </w:rPr>
        <w:t xml:space="preserve">Бөлудің </w:t>
      </w:r>
      <w:r w:rsidRPr="002623F4">
        <w:rPr>
          <w:rFonts w:ascii="Times New Roman" w:hAnsi="Times New Roman"/>
          <w:smallCaps/>
          <w:noProof/>
          <w:sz w:val="28"/>
          <w:szCs w:val="28"/>
          <w:lang w:val="kk-KZ"/>
        </w:rPr>
        <w:t xml:space="preserve"> </w:t>
      </w:r>
      <w:r w:rsidRPr="002623F4">
        <w:rPr>
          <w:rFonts w:ascii="Times New Roman" w:hAnsi="Times New Roman"/>
          <w:noProof/>
          <w:spacing w:val="-4"/>
          <w:sz w:val="28"/>
          <w:szCs w:val="28"/>
          <w:lang w:val="kk-KZ"/>
        </w:rPr>
        <w:t>басқа негізі ретінде жүзеге асырылып жатқан кәсіпкерлік қызметінің</w:t>
      </w:r>
      <w:r w:rsidRPr="002623F4">
        <w:rPr>
          <w:rFonts w:ascii="Times New Roman" w:hAnsi="Times New Roman"/>
          <w:noProof/>
          <w:spacing w:val="2"/>
          <w:sz w:val="28"/>
          <w:szCs w:val="28"/>
          <w:lang w:val="kk-KZ"/>
        </w:rPr>
        <w:t xml:space="preserve"> «Жеке кәсіпкерлік туралы» Заңмен белгіленген сандық және</w:t>
      </w:r>
      <w:r w:rsidRPr="002623F4">
        <w:rPr>
          <w:rFonts w:ascii="Times New Roman" w:hAnsi="Times New Roman"/>
          <w:sz w:val="28"/>
          <w:szCs w:val="28"/>
          <w:lang w:val="kk-KZ"/>
        </w:rPr>
        <w:t xml:space="preserve"> </w:t>
      </w:r>
      <w:r w:rsidRPr="002623F4">
        <w:rPr>
          <w:rFonts w:ascii="Times New Roman" w:hAnsi="Times New Roman"/>
          <w:noProof/>
          <w:spacing w:val="9"/>
          <w:sz w:val="28"/>
          <w:szCs w:val="28"/>
          <w:lang w:val="kk-KZ"/>
        </w:rPr>
        <w:t xml:space="preserve">сапалық көрсеткіштері алынуы мүмкін және соларға сәйкес жеке </w:t>
      </w:r>
      <w:r w:rsidRPr="002623F4">
        <w:rPr>
          <w:rFonts w:ascii="Times New Roman" w:hAnsi="Times New Roman"/>
          <w:noProof/>
          <w:spacing w:val="5"/>
          <w:sz w:val="28"/>
          <w:szCs w:val="28"/>
          <w:lang w:val="kk-KZ"/>
        </w:rPr>
        <w:t>кәсіпкерлік субъектілері:</w:t>
      </w:r>
    </w:p>
    <w:p w:rsidR="00745019" w:rsidRDefault="00745019" w:rsidP="002F22F9">
      <w:pPr>
        <w:spacing w:after="0" w:line="240" w:lineRule="auto"/>
        <w:ind w:firstLine="360"/>
        <w:jc w:val="both"/>
        <w:rPr>
          <w:rFonts w:ascii="Times New Roman" w:hAnsi="Times New Roman"/>
          <w:noProof/>
          <w:spacing w:val="5"/>
          <w:sz w:val="28"/>
          <w:szCs w:val="28"/>
          <w:lang w:val="kk-KZ"/>
        </w:rPr>
      </w:pPr>
      <w:r w:rsidRPr="002623F4">
        <w:rPr>
          <w:rFonts w:ascii="Times New Roman" w:hAnsi="Times New Roman"/>
          <w:noProof/>
          <w:spacing w:val="5"/>
          <w:sz w:val="28"/>
          <w:szCs w:val="28"/>
          <w:lang w:val="kk-KZ"/>
        </w:rPr>
        <w:t xml:space="preserve"> 1) </w:t>
      </w:r>
      <w:r w:rsidRPr="002623F4">
        <w:rPr>
          <w:rFonts w:ascii="Times New Roman" w:hAnsi="Times New Roman"/>
          <w:iCs/>
          <w:noProof/>
          <w:spacing w:val="5"/>
          <w:sz w:val="28"/>
          <w:szCs w:val="28"/>
          <w:lang w:val="kk-KZ"/>
        </w:rPr>
        <w:t xml:space="preserve">шағын кәсіпкерлік </w:t>
      </w:r>
      <w:r w:rsidRPr="002623F4">
        <w:rPr>
          <w:rFonts w:ascii="Times New Roman" w:hAnsi="Times New Roman"/>
          <w:noProof/>
          <w:spacing w:val="5"/>
          <w:sz w:val="28"/>
          <w:szCs w:val="28"/>
          <w:lang w:val="kk-KZ"/>
        </w:rPr>
        <w:t xml:space="preserve">субъектілері; </w:t>
      </w:r>
    </w:p>
    <w:p w:rsidR="00745019" w:rsidRPr="002623F4" w:rsidRDefault="00745019" w:rsidP="002F22F9">
      <w:pPr>
        <w:spacing w:after="0" w:line="240" w:lineRule="auto"/>
        <w:ind w:firstLine="360"/>
        <w:jc w:val="both"/>
        <w:rPr>
          <w:rFonts w:ascii="Times New Roman" w:hAnsi="Times New Roman"/>
          <w:sz w:val="28"/>
          <w:szCs w:val="28"/>
          <w:lang w:val="kk-KZ"/>
        </w:rPr>
      </w:pPr>
      <w:r>
        <w:rPr>
          <w:rFonts w:ascii="Times New Roman" w:hAnsi="Times New Roman"/>
          <w:noProof/>
          <w:spacing w:val="5"/>
          <w:sz w:val="28"/>
          <w:szCs w:val="28"/>
          <w:lang w:val="kk-KZ"/>
        </w:rPr>
        <w:t xml:space="preserve"> </w:t>
      </w:r>
      <w:r w:rsidRPr="002623F4">
        <w:rPr>
          <w:rFonts w:ascii="Times New Roman" w:hAnsi="Times New Roman"/>
          <w:noProof/>
          <w:spacing w:val="5"/>
          <w:sz w:val="28"/>
          <w:szCs w:val="28"/>
          <w:lang w:val="kk-KZ"/>
        </w:rPr>
        <w:t xml:space="preserve">2) </w:t>
      </w:r>
      <w:r w:rsidRPr="002623F4">
        <w:rPr>
          <w:rFonts w:ascii="Times New Roman" w:hAnsi="Times New Roman"/>
          <w:iCs/>
          <w:noProof/>
          <w:spacing w:val="5"/>
          <w:sz w:val="28"/>
          <w:szCs w:val="28"/>
          <w:lang w:val="kk-KZ"/>
        </w:rPr>
        <w:t xml:space="preserve">орташа </w:t>
      </w:r>
      <w:r w:rsidRPr="002623F4">
        <w:rPr>
          <w:rFonts w:ascii="Times New Roman" w:hAnsi="Times New Roman"/>
          <w:iCs/>
          <w:noProof/>
          <w:spacing w:val="8"/>
          <w:sz w:val="28"/>
          <w:szCs w:val="28"/>
          <w:lang w:val="kk-KZ"/>
        </w:rPr>
        <w:t xml:space="preserve">кәсіпкерлік </w:t>
      </w:r>
      <w:r w:rsidRPr="002623F4">
        <w:rPr>
          <w:rFonts w:ascii="Times New Roman" w:hAnsi="Times New Roman"/>
          <w:noProof/>
          <w:spacing w:val="8"/>
          <w:sz w:val="28"/>
          <w:szCs w:val="28"/>
          <w:lang w:val="kk-KZ"/>
        </w:rPr>
        <w:t xml:space="preserve">субъектілері; </w:t>
      </w:r>
      <w:r w:rsidRPr="002623F4">
        <w:rPr>
          <w:rFonts w:ascii="Times New Roman" w:hAnsi="Times New Roman"/>
          <w:iCs/>
          <w:noProof/>
          <w:spacing w:val="8"/>
          <w:sz w:val="28"/>
          <w:szCs w:val="28"/>
          <w:lang w:val="kk-KZ"/>
        </w:rPr>
        <w:t xml:space="preserve">ірі кәсіпкерлік </w:t>
      </w:r>
      <w:r w:rsidRPr="002623F4">
        <w:rPr>
          <w:rFonts w:ascii="Times New Roman" w:hAnsi="Times New Roman"/>
          <w:noProof/>
          <w:spacing w:val="8"/>
          <w:sz w:val="28"/>
          <w:szCs w:val="28"/>
          <w:lang w:val="kk-KZ"/>
        </w:rPr>
        <w:t xml:space="preserve">субъектілері деп үш топқа </w:t>
      </w:r>
      <w:r w:rsidRPr="002623F4">
        <w:rPr>
          <w:rFonts w:ascii="Times New Roman" w:hAnsi="Times New Roman"/>
          <w:noProof/>
          <w:spacing w:val="3"/>
          <w:sz w:val="28"/>
          <w:szCs w:val="28"/>
          <w:lang w:val="kk-KZ"/>
        </w:rPr>
        <w:t>бөлінген.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4"/>
          <w:sz w:val="28"/>
          <w:szCs w:val="28"/>
          <w:lang w:val="kk-KZ"/>
        </w:rPr>
        <w:t xml:space="preserve">Шағын кәсіпкерлік субъектілері болып заңды тұлға құрмаған, </w:t>
      </w:r>
      <w:r w:rsidRPr="002623F4">
        <w:rPr>
          <w:rFonts w:ascii="Times New Roman" w:hAnsi="Times New Roman"/>
          <w:noProof/>
          <w:spacing w:val="8"/>
          <w:sz w:val="28"/>
          <w:szCs w:val="28"/>
          <w:lang w:val="kk-KZ"/>
        </w:rPr>
        <w:t xml:space="preserve">жұмыскерлерінің орташа жылдық саны 50 адамнан аспайтын жеке </w:t>
      </w:r>
      <w:r w:rsidRPr="002623F4">
        <w:rPr>
          <w:rFonts w:ascii="Times New Roman" w:hAnsi="Times New Roman"/>
          <w:noProof/>
          <w:spacing w:val="7"/>
          <w:sz w:val="28"/>
          <w:szCs w:val="28"/>
          <w:lang w:val="kk-KZ"/>
        </w:rPr>
        <w:t xml:space="preserve">кәсіпкерлер және жұмыскерлерінің орташа жылдық саны 50 адамнан аспайтын әрі активтерінің орташа жылдық құны жыл ішінде тиісті </w:t>
      </w:r>
      <w:r w:rsidRPr="002623F4">
        <w:rPr>
          <w:rFonts w:ascii="Times New Roman" w:hAnsi="Times New Roman"/>
          <w:noProof/>
          <w:spacing w:val="8"/>
          <w:sz w:val="28"/>
          <w:szCs w:val="28"/>
          <w:lang w:val="kk-KZ"/>
        </w:rPr>
        <w:t xml:space="preserve">қаржылық жылға республикалық бюджет туралы заңмен белгіленген </w:t>
      </w:r>
      <w:r w:rsidRPr="002623F4">
        <w:rPr>
          <w:rFonts w:ascii="Times New Roman" w:hAnsi="Times New Roman"/>
          <w:noProof/>
          <w:spacing w:val="10"/>
          <w:sz w:val="28"/>
          <w:szCs w:val="28"/>
          <w:lang w:val="kk-KZ"/>
        </w:rPr>
        <w:t xml:space="preserve">(заңға сәйкес 2009 ж. қаңтардың 1-інен бастап, АЕК — 1273 теңге) </w:t>
      </w:r>
      <w:r w:rsidRPr="002623F4">
        <w:rPr>
          <w:rFonts w:ascii="Times New Roman" w:hAnsi="Times New Roman"/>
          <w:noProof/>
          <w:spacing w:val="7"/>
          <w:sz w:val="28"/>
          <w:szCs w:val="28"/>
          <w:lang w:val="kk-KZ"/>
        </w:rPr>
        <w:t xml:space="preserve">алпыс мың еселенген айлық есептік көрсеткіштен (бұдан ары қарай -АЕК) жоғары емес жеке кәсіпкерлікпен айналысатын заңды тұлғалар саналады, ал шағын кәсіпкерлік субъектілері жұмыскерлерінің орташа </w:t>
      </w:r>
      <w:r w:rsidRPr="002623F4">
        <w:rPr>
          <w:rFonts w:ascii="Times New Roman" w:hAnsi="Times New Roman"/>
          <w:noProof/>
          <w:spacing w:val="10"/>
          <w:sz w:val="28"/>
          <w:szCs w:val="28"/>
          <w:lang w:val="kk-KZ"/>
        </w:rPr>
        <w:t xml:space="preserve">жылдық саны барлық жұмыскерлерді, филиалдар, өкілеттіктер және </w:t>
      </w:r>
      <w:r w:rsidRPr="002623F4">
        <w:rPr>
          <w:rFonts w:ascii="Times New Roman" w:hAnsi="Times New Roman"/>
          <w:noProof/>
          <w:spacing w:val="6"/>
          <w:sz w:val="28"/>
          <w:szCs w:val="28"/>
          <w:lang w:val="kk-KZ"/>
        </w:rPr>
        <w:t>сол субъектінің басқа да оқшауланған бөлімшелерінің жұмыскерлерін қоса есептеп анықталады.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2"/>
          <w:sz w:val="28"/>
          <w:szCs w:val="28"/>
          <w:lang w:val="kk-KZ"/>
        </w:rPr>
        <w:t xml:space="preserve"> Аталған шарттардың біреуі артық болған жағдайда, шағын </w:t>
      </w:r>
      <w:r w:rsidRPr="002623F4">
        <w:rPr>
          <w:rFonts w:ascii="Times New Roman" w:hAnsi="Times New Roman"/>
          <w:noProof/>
          <w:spacing w:val="5"/>
          <w:sz w:val="28"/>
          <w:szCs w:val="28"/>
          <w:lang w:val="kk-KZ"/>
        </w:rPr>
        <w:t xml:space="preserve">кәсіпкерлік субъектілері үшін қарастырылған жеңілдіктерді бұл шағын </w:t>
      </w:r>
      <w:r w:rsidRPr="002623F4">
        <w:rPr>
          <w:rFonts w:ascii="Times New Roman" w:hAnsi="Times New Roman"/>
          <w:noProof/>
          <w:spacing w:val="8"/>
          <w:sz w:val="28"/>
          <w:szCs w:val="28"/>
          <w:lang w:val="kk-KZ"/>
        </w:rPr>
        <w:t xml:space="preserve">кәсіпкерлік субъектісі пайдалана алмайды. Бұл жерде сөз шағын кәсіпкерлікті мемлекеттік қолдау шаралары туралы да, басқа жеңілдіктер туралы да (оның ішінде бухгалтерлік есептің және қаржылық </w:t>
      </w:r>
      <w:r w:rsidRPr="002623F4">
        <w:rPr>
          <w:rFonts w:ascii="Times New Roman" w:hAnsi="Times New Roman"/>
          <w:noProof/>
          <w:spacing w:val="6"/>
          <w:sz w:val="28"/>
          <w:szCs w:val="28"/>
          <w:lang w:val="kk-KZ"/>
        </w:rPr>
        <w:t>есеп-қисап жасаудың оңайлатылған түрі) болып отыр.</w:t>
      </w:r>
    </w:p>
    <w:p w:rsidR="00745019" w:rsidRDefault="00745019" w:rsidP="002F22F9">
      <w:pPr>
        <w:spacing w:after="0" w:line="240" w:lineRule="auto"/>
        <w:ind w:firstLine="360"/>
        <w:jc w:val="both"/>
        <w:rPr>
          <w:rFonts w:ascii="Times New Roman" w:hAnsi="Times New Roman"/>
          <w:noProof/>
          <w:spacing w:val="6"/>
          <w:sz w:val="28"/>
          <w:szCs w:val="28"/>
          <w:lang w:val="kk-KZ"/>
        </w:rPr>
      </w:pPr>
      <w:r w:rsidRPr="002623F4">
        <w:rPr>
          <w:rFonts w:ascii="Times New Roman" w:hAnsi="Times New Roman"/>
          <w:noProof/>
          <w:spacing w:val="11"/>
          <w:sz w:val="28"/>
          <w:szCs w:val="28"/>
          <w:lang w:val="kk-KZ"/>
        </w:rPr>
        <w:t xml:space="preserve">Сонымен қатар заң аталған шарттар талабына сай болғанмен, </w:t>
      </w:r>
      <w:r w:rsidRPr="002623F4">
        <w:rPr>
          <w:rFonts w:ascii="Times New Roman" w:hAnsi="Times New Roman"/>
          <w:iCs/>
          <w:noProof/>
          <w:spacing w:val="11"/>
          <w:sz w:val="28"/>
          <w:szCs w:val="28"/>
          <w:lang w:val="kk-KZ"/>
        </w:rPr>
        <w:t xml:space="preserve">шағын кәсіпкерлік субъектілері болып таныла алмайтын </w:t>
      </w:r>
      <w:r w:rsidRPr="002623F4">
        <w:rPr>
          <w:rFonts w:ascii="Times New Roman" w:hAnsi="Times New Roman"/>
          <w:noProof/>
          <w:spacing w:val="11"/>
          <w:sz w:val="28"/>
          <w:szCs w:val="28"/>
          <w:lang w:val="kk-KZ"/>
        </w:rPr>
        <w:t>субъекті</w:t>
      </w:r>
      <w:r w:rsidRPr="002623F4">
        <w:rPr>
          <w:rFonts w:ascii="Times New Roman" w:hAnsi="Times New Roman"/>
          <w:noProof/>
          <w:spacing w:val="5"/>
          <w:sz w:val="28"/>
          <w:szCs w:val="28"/>
          <w:lang w:val="kk-KZ"/>
        </w:rPr>
        <w:t xml:space="preserve">лерді арнайы бөліп көрсетіп отыр. Атап айтқанда, оларға төмендегідей </w:t>
      </w:r>
      <w:r w:rsidRPr="002623F4">
        <w:rPr>
          <w:rFonts w:ascii="Times New Roman" w:hAnsi="Times New Roman"/>
          <w:noProof/>
          <w:spacing w:val="6"/>
          <w:sz w:val="28"/>
          <w:szCs w:val="28"/>
          <w:lang w:val="kk-KZ"/>
        </w:rPr>
        <w:t xml:space="preserve">қызмет түрлерін: </w:t>
      </w:r>
    </w:p>
    <w:p w:rsidR="00745019" w:rsidRDefault="00745019" w:rsidP="002F22F9">
      <w:pPr>
        <w:spacing w:after="0" w:line="240" w:lineRule="auto"/>
        <w:ind w:firstLine="360"/>
        <w:jc w:val="both"/>
        <w:rPr>
          <w:rFonts w:ascii="Times New Roman" w:hAnsi="Times New Roman"/>
          <w:noProof/>
          <w:spacing w:val="8"/>
          <w:sz w:val="28"/>
          <w:szCs w:val="28"/>
          <w:lang w:val="kk-KZ"/>
        </w:rPr>
      </w:pPr>
      <w:r w:rsidRPr="002623F4">
        <w:rPr>
          <w:rFonts w:ascii="Times New Roman" w:hAnsi="Times New Roman"/>
          <w:noProof/>
          <w:spacing w:val="6"/>
          <w:sz w:val="28"/>
          <w:szCs w:val="28"/>
          <w:lang w:val="kk-KZ"/>
        </w:rPr>
        <w:t xml:space="preserve">1) есірткі заттары, психикаға әсер ететін заттар, </w:t>
      </w:r>
      <w:r w:rsidRPr="002623F4">
        <w:rPr>
          <w:rFonts w:ascii="Times New Roman" w:hAnsi="Times New Roman"/>
          <w:noProof/>
          <w:spacing w:val="8"/>
          <w:sz w:val="28"/>
          <w:szCs w:val="28"/>
          <w:lang w:val="kk-KZ"/>
        </w:rPr>
        <w:t>прекурсорлар айналымына байланысты қызмет;</w:t>
      </w:r>
    </w:p>
    <w:p w:rsidR="00745019" w:rsidRDefault="00745019" w:rsidP="002F22F9">
      <w:pPr>
        <w:spacing w:after="0" w:line="240" w:lineRule="auto"/>
        <w:ind w:firstLine="360"/>
        <w:jc w:val="both"/>
        <w:rPr>
          <w:rFonts w:ascii="Times New Roman" w:hAnsi="Times New Roman"/>
          <w:noProof/>
          <w:spacing w:val="17"/>
          <w:sz w:val="28"/>
          <w:szCs w:val="28"/>
          <w:lang w:val="kk-KZ"/>
        </w:rPr>
      </w:pPr>
      <w:r w:rsidRPr="002623F4">
        <w:rPr>
          <w:rFonts w:ascii="Times New Roman" w:hAnsi="Times New Roman"/>
          <w:noProof/>
          <w:spacing w:val="8"/>
          <w:sz w:val="28"/>
          <w:szCs w:val="28"/>
          <w:lang w:val="kk-KZ"/>
        </w:rPr>
        <w:t xml:space="preserve">2) акцизделген өнім </w:t>
      </w:r>
      <w:r w:rsidRPr="002623F4">
        <w:rPr>
          <w:rFonts w:ascii="Times New Roman" w:hAnsi="Times New Roman"/>
          <w:noProof/>
          <w:spacing w:val="17"/>
          <w:sz w:val="28"/>
          <w:szCs w:val="28"/>
          <w:lang w:val="kk-KZ"/>
        </w:rPr>
        <w:t>өндіру және (немесе) көтерме саудамен сату қызметі;</w:t>
      </w:r>
    </w:p>
    <w:p w:rsidR="00745019" w:rsidRDefault="00745019" w:rsidP="002F22F9">
      <w:pPr>
        <w:spacing w:after="0" w:line="240" w:lineRule="auto"/>
        <w:ind w:firstLine="360"/>
        <w:jc w:val="both"/>
        <w:rPr>
          <w:rFonts w:ascii="Times New Roman" w:hAnsi="Times New Roman"/>
          <w:noProof/>
          <w:spacing w:val="13"/>
          <w:sz w:val="28"/>
          <w:szCs w:val="28"/>
          <w:lang w:val="kk-KZ"/>
        </w:rPr>
      </w:pPr>
      <w:r w:rsidRPr="002623F4">
        <w:rPr>
          <w:rFonts w:ascii="Times New Roman" w:hAnsi="Times New Roman"/>
          <w:noProof/>
          <w:spacing w:val="17"/>
          <w:sz w:val="28"/>
          <w:szCs w:val="28"/>
          <w:lang w:val="kk-KZ"/>
        </w:rPr>
        <w:t xml:space="preserve">3) астық </w:t>
      </w:r>
      <w:r w:rsidRPr="002623F4">
        <w:rPr>
          <w:rFonts w:ascii="Times New Roman" w:hAnsi="Times New Roman"/>
          <w:noProof/>
          <w:spacing w:val="13"/>
          <w:sz w:val="28"/>
          <w:szCs w:val="28"/>
          <w:lang w:val="kk-KZ"/>
        </w:rPr>
        <w:t>қабылдау орындарында астық сақтау бойынша қызмет;</w:t>
      </w:r>
    </w:p>
    <w:p w:rsidR="00745019" w:rsidRDefault="00745019" w:rsidP="002F22F9">
      <w:pPr>
        <w:spacing w:after="0" w:line="240" w:lineRule="auto"/>
        <w:ind w:firstLine="360"/>
        <w:jc w:val="both"/>
        <w:rPr>
          <w:rFonts w:ascii="Times New Roman" w:hAnsi="Times New Roman"/>
          <w:noProof/>
          <w:spacing w:val="9"/>
          <w:sz w:val="28"/>
          <w:szCs w:val="28"/>
          <w:lang w:val="kk-KZ"/>
        </w:rPr>
      </w:pPr>
      <w:r w:rsidRPr="002623F4">
        <w:rPr>
          <w:rFonts w:ascii="Times New Roman" w:hAnsi="Times New Roman"/>
          <w:noProof/>
          <w:spacing w:val="13"/>
          <w:sz w:val="28"/>
          <w:szCs w:val="28"/>
          <w:lang w:val="kk-KZ"/>
        </w:rPr>
        <w:t xml:space="preserve">4) лотерея </w:t>
      </w:r>
      <w:r w:rsidRPr="002623F4">
        <w:rPr>
          <w:rFonts w:ascii="Times New Roman" w:hAnsi="Times New Roman"/>
          <w:noProof/>
          <w:spacing w:val="9"/>
          <w:sz w:val="28"/>
          <w:szCs w:val="28"/>
          <w:lang w:val="kk-KZ"/>
        </w:rPr>
        <w:t xml:space="preserve">өткізу қызметі; </w:t>
      </w:r>
    </w:p>
    <w:p w:rsidR="00745019" w:rsidRDefault="00745019" w:rsidP="002F22F9">
      <w:pPr>
        <w:spacing w:after="0" w:line="240" w:lineRule="auto"/>
        <w:ind w:firstLine="360"/>
        <w:jc w:val="both"/>
        <w:rPr>
          <w:rFonts w:ascii="Times New Roman" w:hAnsi="Times New Roman"/>
          <w:noProof/>
          <w:spacing w:val="9"/>
          <w:sz w:val="28"/>
          <w:szCs w:val="28"/>
          <w:lang w:val="kk-KZ"/>
        </w:rPr>
      </w:pPr>
      <w:r w:rsidRPr="002623F4">
        <w:rPr>
          <w:rFonts w:ascii="Times New Roman" w:hAnsi="Times New Roman"/>
          <w:noProof/>
          <w:spacing w:val="9"/>
          <w:sz w:val="28"/>
          <w:szCs w:val="28"/>
          <w:lang w:val="kk-KZ"/>
        </w:rPr>
        <w:t xml:space="preserve">5) ойын-сауық және шоу-бизнес саласындағы қызмет; </w:t>
      </w:r>
    </w:p>
    <w:p w:rsidR="00745019" w:rsidRDefault="00745019" w:rsidP="002F22F9">
      <w:pPr>
        <w:spacing w:after="0" w:line="240" w:lineRule="auto"/>
        <w:ind w:firstLine="360"/>
        <w:jc w:val="both"/>
        <w:rPr>
          <w:rFonts w:ascii="Times New Roman" w:hAnsi="Times New Roman"/>
          <w:noProof/>
          <w:spacing w:val="7"/>
          <w:sz w:val="28"/>
          <w:szCs w:val="28"/>
          <w:lang w:val="kk-KZ"/>
        </w:rPr>
      </w:pPr>
      <w:r w:rsidRPr="002623F4">
        <w:rPr>
          <w:rFonts w:ascii="Times New Roman" w:hAnsi="Times New Roman"/>
          <w:noProof/>
          <w:spacing w:val="15"/>
          <w:sz w:val="28"/>
          <w:szCs w:val="28"/>
          <w:lang w:val="kk-KZ"/>
        </w:rPr>
        <w:t xml:space="preserve">6) сертификация, метрология және сапаны басқару саласындағы </w:t>
      </w:r>
      <w:r w:rsidRPr="002623F4">
        <w:rPr>
          <w:rFonts w:ascii="Times New Roman" w:hAnsi="Times New Roman"/>
          <w:noProof/>
          <w:spacing w:val="7"/>
          <w:sz w:val="28"/>
          <w:szCs w:val="28"/>
          <w:lang w:val="kk-KZ"/>
        </w:rPr>
        <w:t xml:space="preserve">қызмет; </w:t>
      </w:r>
    </w:p>
    <w:p w:rsidR="00745019" w:rsidRDefault="00745019" w:rsidP="002F22F9">
      <w:pPr>
        <w:spacing w:after="0" w:line="240" w:lineRule="auto"/>
        <w:ind w:firstLine="360"/>
        <w:jc w:val="both"/>
        <w:rPr>
          <w:rFonts w:ascii="Times New Roman" w:hAnsi="Times New Roman"/>
          <w:noProof/>
          <w:spacing w:val="6"/>
          <w:sz w:val="28"/>
          <w:szCs w:val="28"/>
          <w:lang w:val="kk-KZ"/>
        </w:rPr>
      </w:pPr>
      <w:r w:rsidRPr="002623F4">
        <w:rPr>
          <w:rFonts w:ascii="Times New Roman" w:hAnsi="Times New Roman"/>
          <w:noProof/>
          <w:spacing w:val="7"/>
          <w:sz w:val="28"/>
          <w:szCs w:val="28"/>
          <w:lang w:val="kk-KZ"/>
        </w:rPr>
        <w:t xml:space="preserve">7) мұнай, мұнай өнімдерін, газ, электр және жылу энергиясын </w:t>
      </w:r>
      <w:r w:rsidRPr="002623F4">
        <w:rPr>
          <w:rFonts w:ascii="Times New Roman" w:hAnsi="Times New Roman"/>
          <w:noProof/>
          <w:spacing w:val="6"/>
          <w:sz w:val="28"/>
          <w:szCs w:val="28"/>
          <w:lang w:val="kk-KZ"/>
        </w:rPr>
        <w:t xml:space="preserve">шығару бойынша қызмет; </w:t>
      </w:r>
    </w:p>
    <w:p w:rsidR="00745019" w:rsidRDefault="00745019" w:rsidP="002F22F9">
      <w:pPr>
        <w:spacing w:after="0" w:line="240" w:lineRule="auto"/>
        <w:ind w:firstLine="360"/>
        <w:jc w:val="both"/>
        <w:rPr>
          <w:rFonts w:ascii="Times New Roman" w:hAnsi="Times New Roman"/>
          <w:noProof/>
          <w:spacing w:val="8"/>
          <w:sz w:val="28"/>
          <w:szCs w:val="28"/>
          <w:lang w:val="kk-KZ"/>
        </w:rPr>
      </w:pPr>
      <w:r w:rsidRPr="002623F4">
        <w:rPr>
          <w:rFonts w:ascii="Times New Roman" w:hAnsi="Times New Roman"/>
          <w:noProof/>
          <w:spacing w:val="6"/>
          <w:sz w:val="28"/>
          <w:szCs w:val="28"/>
          <w:lang w:val="kk-KZ"/>
        </w:rPr>
        <w:t xml:space="preserve">8) радиоактивті материалдар айналысына </w:t>
      </w:r>
      <w:r w:rsidRPr="002623F4">
        <w:rPr>
          <w:rFonts w:ascii="Times New Roman" w:hAnsi="Times New Roman"/>
          <w:noProof/>
          <w:spacing w:val="8"/>
          <w:sz w:val="28"/>
          <w:szCs w:val="28"/>
          <w:lang w:val="kk-KZ"/>
        </w:rPr>
        <w:t xml:space="preserve">байланысты қызмет; </w:t>
      </w:r>
    </w:p>
    <w:p w:rsidR="00745019" w:rsidRDefault="00745019" w:rsidP="002F22F9">
      <w:pPr>
        <w:spacing w:after="0" w:line="240" w:lineRule="auto"/>
        <w:ind w:firstLine="360"/>
        <w:jc w:val="both"/>
        <w:rPr>
          <w:rFonts w:ascii="Times New Roman" w:hAnsi="Times New Roman"/>
          <w:noProof/>
          <w:spacing w:val="7"/>
          <w:sz w:val="28"/>
          <w:szCs w:val="28"/>
          <w:lang w:val="kk-KZ"/>
        </w:rPr>
      </w:pPr>
      <w:r w:rsidRPr="002623F4">
        <w:rPr>
          <w:rFonts w:ascii="Times New Roman" w:hAnsi="Times New Roman"/>
          <w:noProof/>
          <w:spacing w:val="8"/>
          <w:sz w:val="28"/>
          <w:szCs w:val="28"/>
          <w:lang w:val="kk-KZ"/>
        </w:rPr>
        <w:t xml:space="preserve">9) банк қызметі (немесе банк операцияларының </w:t>
      </w:r>
      <w:r w:rsidRPr="002623F4">
        <w:rPr>
          <w:rFonts w:ascii="Times New Roman" w:hAnsi="Times New Roman"/>
          <w:noProof/>
          <w:spacing w:val="7"/>
          <w:sz w:val="28"/>
          <w:szCs w:val="28"/>
          <w:lang w:val="kk-KZ"/>
        </w:rPr>
        <w:t xml:space="preserve">жекелеген түрлері) және сақтандыру нарығындағы (сақтандыру агентінің қызметінен басқа) қызмет; </w:t>
      </w:r>
      <w:r>
        <w:rPr>
          <w:rFonts w:ascii="Times New Roman" w:hAnsi="Times New Roman"/>
          <w:noProof/>
          <w:spacing w:val="7"/>
          <w:sz w:val="28"/>
          <w:szCs w:val="28"/>
          <w:lang w:val="kk-KZ"/>
        </w:rPr>
        <w:t xml:space="preserve">   </w:t>
      </w:r>
    </w:p>
    <w:p w:rsidR="00745019" w:rsidRDefault="00745019" w:rsidP="002F22F9">
      <w:pPr>
        <w:spacing w:after="0" w:line="240" w:lineRule="auto"/>
        <w:ind w:firstLine="360"/>
        <w:jc w:val="both"/>
        <w:rPr>
          <w:rFonts w:ascii="Times New Roman" w:hAnsi="Times New Roman"/>
          <w:noProof/>
          <w:spacing w:val="7"/>
          <w:sz w:val="28"/>
          <w:szCs w:val="28"/>
          <w:lang w:val="kk-KZ"/>
        </w:rPr>
      </w:pPr>
      <w:r w:rsidRPr="002623F4">
        <w:rPr>
          <w:rFonts w:ascii="Times New Roman" w:hAnsi="Times New Roman"/>
          <w:noProof/>
          <w:spacing w:val="7"/>
          <w:sz w:val="28"/>
          <w:szCs w:val="28"/>
          <w:lang w:val="kk-KZ"/>
        </w:rPr>
        <w:t>10) аудиторлық қызмет;</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7"/>
          <w:sz w:val="28"/>
          <w:szCs w:val="28"/>
          <w:lang w:val="kk-KZ"/>
        </w:rPr>
        <w:t xml:space="preserve">11) бағалы </w:t>
      </w:r>
      <w:r w:rsidRPr="002623F4">
        <w:rPr>
          <w:rFonts w:ascii="Times New Roman" w:hAnsi="Times New Roman"/>
          <w:noProof/>
          <w:spacing w:val="12"/>
          <w:sz w:val="28"/>
          <w:szCs w:val="28"/>
          <w:lang w:val="kk-KZ"/>
        </w:rPr>
        <w:t xml:space="preserve">қағаздар нарығындағы кәсіби қызмет («Жеке кәсіпкерлік туралы» </w:t>
      </w:r>
      <w:r w:rsidRPr="002623F4">
        <w:rPr>
          <w:rFonts w:ascii="Times New Roman" w:hAnsi="Times New Roman"/>
          <w:noProof/>
          <w:spacing w:val="11"/>
          <w:sz w:val="28"/>
          <w:szCs w:val="28"/>
          <w:lang w:val="kk-KZ"/>
        </w:rPr>
        <w:t xml:space="preserve">Заңның 6-бабы, 4-тармағы) жүзеге асыратын жеке кәсіпкерлер мен </w:t>
      </w:r>
      <w:r w:rsidRPr="002623F4">
        <w:rPr>
          <w:rFonts w:ascii="Times New Roman" w:hAnsi="Times New Roman"/>
          <w:noProof/>
          <w:spacing w:val="8"/>
          <w:sz w:val="28"/>
          <w:szCs w:val="28"/>
          <w:lang w:val="kk-KZ"/>
        </w:rPr>
        <w:t xml:space="preserve">заңды тұлғалар жатқызылады. Мұндай шектеулер кездейсоқ енгізіліп отырған жоқ, аталған субъектілер мемлекеттік қолдау шараларының </w:t>
      </w:r>
      <w:r w:rsidRPr="002623F4">
        <w:rPr>
          <w:rFonts w:ascii="Times New Roman" w:hAnsi="Times New Roman"/>
          <w:noProof/>
          <w:spacing w:val="6"/>
          <w:sz w:val="28"/>
          <w:szCs w:val="28"/>
          <w:lang w:val="kk-KZ"/>
        </w:rPr>
        <w:t>көрсетілуіне мұқтаж  емес деген жорамал жасалған.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1"/>
          <w:sz w:val="28"/>
          <w:szCs w:val="28"/>
          <w:lang w:val="kk-KZ"/>
        </w:rPr>
        <w:t xml:space="preserve">Орташа кәсіпкерлік субъектілері болып заңды тұлға кұрмастан, </w:t>
      </w:r>
      <w:r w:rsidRPr="002623F4">
        <w:rPr>
          <w:rFonts w:ascii="Times New Roman" w:hAnsi="Times New Roman"/>
          <w:noProof/>
          <w:spacing w:val="9"/>
          <w:sz w:val="28"/>
          <w:szCs w:val="28"/>
          <w:lang w:val="kk-KZ"/>
        </w:rPr>
        <w:t xml:space="preserve">жұмыскерлерінің орташа жылдық саны елу адамнан асатын жеке </w:t>
      </w:r>
      <w:r w:rsidRPr="002623F4">
        <w:rPr>
          <w:rFonts w:ascii="Times New Roman" w:hAnsi="Times New Roman"/>
          <w:noProof/>
          <w:spacing w:val="8"/>
          <w:sz w:val="28"/>
          <w:szCs w:val="28"/>
          <w:lang w:val="kk-KZ"/>
        </w:rPr>
        <w:t xml:space="preserve">кәсіпкерлер де, жұмыскерлерінің орташа жылдық саны елу адамнан </w:t>
      </w:r>
      <w:r w:rsidRPr="002623F4">
        <w:rPr>
          <w:rFonts w:ascii="Times New Roman" w:hAnsi="Times New Roman"/>
          <w:noProof/>
          <w:spacing w:val="7"/>
          <w:sz w:val="28"/>
          <w:szCs w:val="28"/>
          <w:lang w:val="kk-KZ"/>
        </w:rPr>
        <w:t xml:space="preserve">асатын, бірақ екі жүз адамнан артық емес және активтерінің орташа жылдық </w:t>
      </w:r>
      <w:r w:rsidRPr="002623F4">
        <w:rPr>
          <w:rFonts w:ascii="Times New Roman" w:hAnsi="Times New Roman"/>
          <w:smallCaps/>
          <w:noProof/>
          <w:spacing w:val="10"/>
          <w:sz w:val="28"/>
          <w:szCs w:val="28"/>
          <w:lang w:val="kk-KZ"/>
        </w:rPr>
        <w:t xml:space="preserve"> </w:t>
      </w:r>
      <w:r w:rsidRPr="002623F4">
        <w:rPr>
          <w:rFonts w:ascii="Times New Roman" w:hAnsi="Times New Roman"/>
          <w:noProof/>
          <w:spacing w:val="10"/>
          <w:sz w:val="28"/>
          <w:szCs w:val="28"/>
          <w:lang w:val="kk-KZ"/>
        </w:rPr>
        <w:t xml:space="preserve">құны жыл ішінде тиісті қаржылық жылға республикалық </w:t>
      </w:r>
      <w:r w:rsidRPr="002623F4">
        <w:rPr>
          <w:rFonts w:ascii="Times New Roman" w:hAnsi="Times New Roman"/>
          <w:noProof/>
          <w:spacing w:val="5"/>
          <w:sz w:val="28"/>
          <w:szCs w:val="28"/>
          <w:lang w:val="kk-KZ"/>
        </w:rPr>
        <w:t xml:space="preserve">бюджет туралы заңмен белгіленген үш жүз жиырма бес мың еселенген </w:t>
      </w:r>
      <w:r w:rsidRPr="002623F4">
        <w:rPr>
          <w:rFonts w:ascii="Times New Roman" w:hAnsi="Times New Roman"/>
          <w:noProof/>
          <w:spacing w:val="14"/>
          <w:sz w:val="28"/>
          <w:szCs w:val="28"/>
          <w:lang w:val="kk-KZ"/>
        </w:rPr>
        <w:t xml:space="preserve">айлық есептік көрсеткіштен жоғары емес жеке кәсіпкерлікпен </w:t>
      </w:r>
      <w:r w:rsidRPr="002623F4">
        <w:rPr>
          <w:rFonts w:ascii="Times New Roman" w:hAnsi="Times New Roman"/>
          <w:noProof/>
          <w:spacing w:val="6"/>
          <w:sz w:val="28"/>
          <w:szCs w:val="28"/>
          <w:lang w:val="kk-KZ"/>
        </w:rPr>
        <w:t xml:space="preserve">айналысатын заңды тұлғалар да саналады («Жеке кәсіпкерлік туралы» </w:t>
      </w:r>
      <w:r w:rsidRPr="002623F4">
        <w:rPr>
          <w:rFonts w:ascii="Times New Roman" w:hAnsi="Times New Roman"/>
          <w:noProof/>
          <w:spacing w:val="5"/>
          <w:sz w:val="28"/>
          <w:szCs w:val="28"/>
          <w:lang w:val="kk-KZ"/>
        </w:rPr>
        <w:t>Заңның 6-бабы, 7-тармағы).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2"/>
          <w:sz w:val="28"/>
          <w:szCs w:val="28"/>
          <w:lang w:val="kk-KZ"/>
        </w:rPr>
        <w:t xml:space="preserve">Ірі кәсіпкерлік субъектілері болып жұмыскерлерінің орташа </w:t>
      </w:r>
      <w:r w:rsidRPr="002623F4">
        <w:rPr>
          <w:rFonts w:ascii="Times New Roman" w:hAnsi="Times New Roman"/>
          <w:noProof/>
          <w:spacing w:val="8"/>
          <w:sz w:val="28"/>
          <w:szCs w:val="28"/>
          <w:lang w:val="kk-KZ"/>
        </w:rPr>
        <w:t xml:space="preserve">жылдық саны екі жүз елу адамнан асатын немесе активтерінің орташа </w:t>
      </w:r>
      <w:r w:rsidRPr="002623F4">
        <w:rPr>
          <w:rFonts w:ascii="Times New Roman" w:hAnsi="Times New Roman"/>
          <w:noProof/>
          <w:spacing w:val="12"/>
          <w:sz w:val="28"/>
          <w:szCs w:val="28"/>
          <w:lang w:val="kk-KZ"/>
        </w:rPr>
        <w:t xml:space="preserve">жылдық құны жыл ішінде тиісті қаржылық жылға республикалық </w:t>
      </w:r>
      <w:r w:rsidRPr="002623F4">
        <w:rPr>
          <w:rFonts w:ascii="Times New Roman" w:hAnsi="Times New Roman"/>
          <w:noProof/>
          <w:spacing w:val="5"/>
          <w:sz w:val="28"/>
          <w:szCs w:val="28"/>
          <w:lang w:val="kk-KZ"/>
        </w:rPr>
        <w:t xml:space="preserve">бюджет туралы заңмен белгіленген үш жүз жиырма бес мың еселенген </w:t>
      </w:r>
      <w:r w:rsidRPr="002623F4">
        <w:rPr>
          <w:rFonts w:ascii="Times New Roman" w:hAnsi="Times New Roman"/>
          <w:noProof/>
          <w:spacing w:val="6"/>
          <w:sz w:val="28"/>
          <w:szCs w:val="28"/>
          <w:lang w:val="kk-KZ"/>
        </w:rPr>
        <w:t xml:space="preserve">айлық есептік көрсеткіштен жоғары жеке кәсіпкерлікпен айналысатын заңды тұлғалар саналады («Жеке кәсіпкерлік туралы» Заңның 6-бабы, </w:t>
      </w:r>
      <w:r w:rsidRPr="002623F4">
        <w:rPr>
          <w:rFonts w:ascii="Times New Roman" w:hAnsi="Times New Roman"/>
          <w:noProof/>
          <w:spacing w:val="3"/>
          <w:sz w:val="28"/>
          <w:szCs w:val="28"/>
          <w:lang w:val="kk-KZ"/>
        </w:rPr>
        <w:t>8-тармағы).</w:t>
      </w:r>
    </w:p>
    <w:p w:rsidR="00745019" w:rsidRPr="002623F4" w:rsidRDefault="00745019" w:rsidP="002F22F9">
      <w:pPr>
        <w:spacing w:after="0" w:line="240" w:lineRule="auto"/>
        <w:ind w:firstLine="360"/>
        <w:jc w:val="both"/>
        <w:rPr>
          <w:rFonts w:ascii="Times New Roman" w:hAnsi="Times New Roman"/>
          <w:noProof/>
          <w:spacing w:val="5"/>
          <w:sz w:val="28"/>
          <w:szCs w:val="28"/>
          <w:lang w:val="kk-KZ"/>
        </w:rPr>
      </w:pPr>
      <w:r w:rsidRPr="002623F4">
        <w:rPr>
          <w:rFonts w:ascii="Times New Roman" w:hAnsi="Times New Roman"/>
          <w:noProof/>
          <w:spacing w:val="7"/>
          <w:sz w:val="28"/>
          <w:szCs w:val="28"/>
          <w:lang w:val="kk-KZ"/>
        </w:rPr>
        <w:t xml:space="preserve"> Ақырында, кәсіпкерлік қызмет субъектілерін жіктеу олар атқара</w:t>
      </w:r>
      <w:r w:rsidRPr="002623F4">
        <w:rPr>
          <w:rFonts w:ascii="Times New Roman" w:hAnsi="Times New Roman"/>
          <w:noProof/>
          <w:spacing w:val="19"/>
          <w:sz w:val="28"/>
          <w:szCs w:val="28"/>
          <w:lang w:val="kk-KZ"/>
        </w:rPr>
        <w:t xml:space="preserve">тын қызметтерге байланысты болып шықты. Осы ұстанымдар </w:t>
      </w:r>
      <w:r w:rsidRPr="002623F4">
        <w:rPr>
          <w:rFonts w:ascii="Times New Roman" w:hAnsi="Times New Roman"/>
          <w:noProof/>
          <w:spacing w:val="5"/>
          <w:sz w:val="28"/>
          <w:szCs w:val="28"/>
          <w:lang w:val="kk-KZ"/>
        </w:rPr>
        <w:t>бойынша:</w:t>
      </w:r>
    </w:p>
    <w:p w:rsidR="00745019" w:rsidRPr="002623F4" w:rsidRDefault="00745019" w:rsidP="002F22F9">
      <w:pPr>
        <w:spacing w:after="0" w:line="240" w:lineRule="auto"/>
        <w:ind w:firstLine="360"/>
        <w:jc w:val="both"/>
        <w:rPr>
          <w:rFonts w:ascii="Times New Roman" w:hAnsi="Times New Roman"/>
          <w:noProof/>
          <w:spacing w:val="5"/>
          <w:sz w:val="28"/>
          <w:szCs w:val="28"/>
          <w:lang w:val="kk-KZ"/>
        </w:rPr>
      </w:pPr>
      <w:r w:rsidRPr="002623F4">
        <w:rPr>
          <w:rFonts w:ascii="Times New Roman" w:hAnsi="Times New Roman"/>
          <w:noProof/>
          <w:spacing w:val="5"/>
          <w:sz w:val="28"/>
          <w:szCs w:val="28"/>
          <w:lang w:val="kk-KZ"/>
        </w:rPr>
        <w:t xml:space="preserve">1) </w:t>
      </w:r>
      <w:r w:rsidRPr="002623F4">
        <w:rPr>
          <w:rFonts w:ascii="Times New Roman" w:hAnsi="Times New Roman"/>
          <w:iCs/>
          <w:noProof/>
          <w:spacing w:val="5"/>
          <w:sz w:val="28"/>
          <w:szCs w:val="28"/>
          <w:lang w:val="kk-KZ"/>
        </w:rPr>
        <w:t xml:space="preserve">кәсіпкерлік қызмет субъектілері </w:t>
      </w:r>
      <w:r w:rsidRPr="002623F4">
        <w:rPr>
          <w:rFonts w:ascii="Times New Roman" w:hAnsi="Times New Roman"/>
          <w:noProof/>
          <w:spacing w:val="5"/>
          <w:sz w:val="28"/>
          <w:szCs w:val="28"/>
          <w:lang w:val="kk-KZ"/>
        </w:rPr>
        <w:t xml:space="preserve">(кәсіпкерлік қызметте </w:t>
      </w:r>
      <w:r w:rsidRPr="002623F4">
        <w:rPr>
          <w:rFonts w:ascii="Times New Roman" w:hAnsi="Times New Roman"/>
          <w:noProof/>
          <w:spacing w:val="13"/>
          <w:sz w:val="28"/>
          <w:szCs w:val="28"/>
          <w:lang w:val="kk-KZ"/>
        </w:rPr>
        <w:t xml:space="preserve">жүзеге асыру негізгі міндет болып саналатындар); 2) </w:t>
      </w:r>
      <w:r w:rsidRPr="002623F4">
        <w:rPr>
          <w:rFonts w:ascii="Times New Roman" w:hAnsi="Times New Roman"/>
          <w:iCs/>
          <w:noProof/>
          <w:spacing w:val="13"/>
          <w:sz w:val="28"/>
          <w:szCs w:val="28"/>
          <w:lang w:val="kk-KZ"/>
        </w:rPr>
        <w:t xml:space="preserve">негізгі міндеті </w:t>
      </w:r>
      <w:r w:rsidRPr="002623F4">
        <w:rPr>
          <w:rFonts w:ascii="Times New Roman" w:hAnsi="Times New Roman"/>
          <w:noProof/>
          <w:spacing w:val="11"/>
          <w:sz w:val="28"/>
          <w:szCs w:val="28"/>
          <w:lang w:val="kk-KZ"/>
        </w:rPr>
        <w:t>әлеуметтік, мәдени</w:t>
      </w:r>
      <w:r w:rsidRPr="002623F4">
        <w:rPr>
          <w:rFonts w:ascii="Times New Roman" w:hAnsi="Times New Roman"/>
          <w:iCs/>
          <w:noProof/>
          <w:spacing w:val="11"/>
          <w:sz w:val="28"/>
          <w:szCs w:val="28"/>
          <w:lang w:val="kk-KZ"/>
        </w:rPr>
        <w:t>, ғылыми және басқадай шаруашылық қызмет болы</w:t>
      </w:r>
      <w:r w:rsidRPr="002623F4">
        <w:rPr>
          <w:rFonts w:ascii="Times New Roman" w:hAnsi="Times New Roman"/>
          <w:iCs/>
          <w:noProof/>
          <w:spacing w:val="7"/>
          <w:sz w:val="28"/>
          <w:szCs w:val="28"/>
          <w:lang w:val="kk-KZ"/>
        </w:rPr>
        <w:t xml:space="preserve">п табылатын кәсіпкерлік құқық субъектілері </w:t>
      </w:r>
      <w:r w:rsidRPr="002623F4">
        <w:rPr>
          <w:rFonts w:ascii="Times New Roman" w:hAnsi="Times New Roman"/>
          <w:noProof/>
          <w:spacing w:val="7"/>
          <w:sz w:val="28"/>
          <w:szCs w:val="28"/>
          <w:lang w:val="kk-KZ"/>
        </w:rPr>
        <w:t xml:space="preserve">(олардың негізгі міндеттерін іске асыру үшін </w:t>
      </w:r>
      <w:r w:rsidRPr="002623F4">
        <w:rPr>
          <w:rFonts w:ascii="Times New Roman" w:hAnsi="Times New Roman"/>
          <w:noProof/>
          <w:spacing w:val="6"/>
          <w:sz w:val="28"/>
          <w:szCs w:val="28"/>
          <w:lang w:val="kk-KZ"/>
        </w:rPr>
        <w:t xml:space="preserve">шаруашылық айналымға түсу, кәсіпкерлік  шарттар жасау және </w:t>
      </w:r>
      <w:r w:rsidRPr="002623F4">
        <w:rPr>
          <w:rFonts w:ascii="Times New Roman" w:hAnsi="Times New Roman"/>
          <w:noProof/>
          <w:spacing w:val="7"/>
          <w:sz w:val="28"/>
          <w:szCs w:val="28"/>
          <w:lang w:val="kk-KZ"/>
        </w:rPr>
        <w:t>т.б. қажет болатын жағдайларда кәсіпкерлік құқық субьектілері</w:t>
      </w:r>
      <w:r w:rsidRPr="002623F4">
        <w:rPr>
          <w:rFonts w:ascii="Times New Roman" w:hAnsi="Times New Roman"/>
          <w:noProof/>
          <w:spacing w:val="62"/>
          <w:sz w:val="28"/>
          <w:szCs w:val="28"/>
          <w:lang w:val="kk-KZ"/>
        </w:rPr>
        <w:t xml:space="preserve"> </w:t>
      </w:r>
      <w:r w:rsidRPr="002623F4">
        <w:rPr>
          <w:rFonts w:ascii="Times New Roman" w:hAnsi="Times New Roman"/>
          <w:noProof/>
          <w:spacing w:val="19"/>
          <w:sz w:val="28"/>
          <w:szCs w:val="28"/>
          <w:lang w:val="kk-KZ"/>
        </w:rPr>
        <w:t xml:space="preserve">ретінде әрекет ететін коммерциялық емес </w:t>
      </w:r>
      <w:r w:rsidRPr="002623F4">
        <w:rPr>
          <w:rFonts w:ascii="Times New Roman" w:hAnsi="Times New Roman"/>
          <w:noProof/>
          <w:spacing w:val="20"/>
          <w:sz w:val="28"/>
          <w:szCs w:val="28"/>
          <w:lang w:val="kk-KZ"/>
        </w:rPr>
        <w:t xml:space="preserve">ұйымдар); 1) </w:t>
      </w:r>
      <w:r w:rsidRPr="002623F4">
        <w:rPr>
          <w:rFonts w:ascii="Times New Roman" w:hAnsi="Times New Roman"/>
          <w:iCs/>
          <w:noProof/>
          <w:spacing w:val="20"/>
          <w:sz w:val="28"/>
          <w:szCs w:val="28"/>
          <w:lang w:val="kk-KZ"/>
        </w:rPr>
        <w:t xml:space="preserve">кәсіпкерлік қызметті реттеуді (ұйымдастыруды) </w:t>
      </w:r>
      <w:r w:rsidRPr="002623F4">
        <w:rPr>
          <w:rFonts w:ascii="Times New Roman" w:hAnsi="Times New Roman"/>
          <w:iCs/>
          <w:noProof/>
          <w:spacing w:val="7"/>
          <w:sz w:val="28"/>
          <w:szCs w:val="28"/>
          <w:lang w:val="kk-KZ"/>
        </w:rPr>
        <w:t xml:space="preserve">жүзеге асыратын субъектілер </w:t>
      </w:r>
      <w:r w:rsidRPr="002623F4">
        <w:rPr>
          <w:rFonts w:ascii="Times New Roman" w:hAnsi="Times New Roman"/>
          <w:noProof/>
          <w:spacing w:val="7"/>
          <w:sz w:val="28"/>
          <w:szCs w:val="28"/>
          <w:lang w:val="kk-KZ"/>
        </w:rPr>
        <w:t xml:space="preserve">(оларға, бәрінен бұрын, шаруашылық қылмысты </w:t>
      </w:r>
      <w:r w:rsidRPr="002623F4">
        <w:rPr>
          <w:rFonts w:ascii="Times New Roman" w:hAnsi="Times New Roman"/>
          <w:noProof/>
          <w:spacing w:val="5"/>
          <w:sz w:val="28"/>
          <w:szCs w:val="28"/>
          <w:lang w:val="kk-KZ"/>
        </w:rPr>
        <w:t xml:space="preserve">тиісті аумақта реттейтін, кәсіпкерлік қызметті өздері құрған </w:t>
      </w:r>
      <w:r w:rsidRPr="002623F4">
        <w:rPr>
          <w:rFonts w:ascii="Times New Roman" w:hAnsi="Times New Roman"/>
          <w:noProof/>
          <w:spacing w:val="8"/>
          <w:sz w:val="28"/>
          <w:szCs w:val="28"/>
          <w:lang w:val="kk-KZ"/>
        </w:rPr>
        <w:t xml:space="preserve">мемлекеттік кәсіпорындарда ұйымдастыратын мемлекеттік органдар </w:t>
      </w:r>
      <w:r w:rsidRPr="002623F4">
        <w:rPr>
          <w:rFonts w:ascii="Times New Roman" w:hAnsi="Times New Roman"/>
          <w:noProof/>
          <w:spacing w:val="7"/>
          <w:sz w:val="28"/>
          <w:szCs w:val="28"/>
          <w:lang w:val="kk-KZ"/>
        </w:rPr>
        <w:t>және жергілікті өзін-өзі басқару органдары жатады)</w:t>
      </w:r>
      <w:r w:rsidRPr="002623F4">
        <w:rPr>
          <w:rFonts w:ascii="Times New Roman" w:hAnsi="Times New Roman"/>
          <w:noProof/>
          <w:spacing w:val="7"/>
          <w:sz w:val="28"/>
          <w:szCs w:val="28"/>
          <w:vertAlign w:val="superscript"/>
          <w:lang w:val="kk-KZ"/>
        </w:rPr>
        <w:t xml:space="preserve"> </w:t>
      </w:r>
      <w:r w:rsidRPr="002623F4">
        <w:rPr>
          <w:rFonts w:ascii="Times New Roman" w:hAnsi="Times New Roman"/>
          <w:noProof/>
          <w:spacing w:val="7"/>
          <w:sz w:val="28"/>
          <w:szCs w:val="28"/>
          <w:lang w:val="kk-KZ"/>
        </w:rPr>
        <w:t xml:space="preserve"> жеке-жеке </w:t>
      </w:r>
      <w:r w:rsidRPr="002623F4">
        <w:rPr>
          <w:rFonts w:ascii="Times New Roman" w:hAnsi="Times New Roman"/>
          <w:noProof/>
          <w:sz w:val="28"/>
          <w:szCs w:val="28"/>
          <w:lang w:val="kk-KZ"/>
        </w:rPr>
        <w:t>ажыратылады.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7"/>
          <w:sz w:val="28"/>
          <w:szCs w:val="28"/>
          <w:lang w:val="kk-KZ"/>
        </w:rPr>
        <w:t>Қорыта келе, субъектілерді кәсіпкерлік қызметті жүзеге асырушы</w:t>
      </w:r>
      <w:r w:rsidRPr="002623F4">
        <w:rPr>
          <w:rFonts w:ascii="Times New Roman" w:hAnsi="Times New Roman"/>
          <w:noProof/>
          <w:spacing w:val="6"/>
          <w:sz w:val="28"/>
          <w:szCs w:val="28"/>
          <w:lang w:val="kk-KZ"/>
        </w:rPr>
        <w:t xml:space="preserve">лар және оны реттеушілер деп бөлу жеткілікті дәрежеде шартты </w:t>
      </w:r>
      <w:r w:rsidRPr="002623F4">
        <w:rPr>
          <w:rFonts w:ascii="Times New Roman" w:hAnsi="Times New Roman"/>
          <w:noProof/>
          <w:spacing w:val="10"/>
          <w:sz w:val="28"/>
          <w:szCs w:val="28"/>
          <w:lang w:val="kk-KZ"/>
        </w:rPr>
        <w:t xml:space="preserve">сипатқа ие екенін айтқан жөн. Бір субъект аталған сапалардың екеуін де атқаратын жағдайлар болуы мүмкін, мысалы, ұлттық компаниялар </w:t>
      </w:r>
      <w:r w:rsidRPr="002623F4">
        <w:rPr>
          <w:rFonts w:ascii="Times New Roman" w:hAnsi="Times New Roman"/>
          <w:noProof/>
          <w:spacing w:val="18"/>
          <w:sz w:val="28"/>
          <w:szCs w:val="28"/>
          <w:lang w:val="kk-KZ"/>
        </w:rPr>
        <w:t xml:space="preserve">кәсіпкерлік қызметті жүргізумен қатар, шаруашылық айналымның </w:t>
      </w:r>
      <w:r w:rsidRPr="002623F4">
        <w:rPr>
          <w:rFonts w:ascii="Times New Roman" w:hAnsi="Times New Roman"/>
          <w:noProof/>
          <w:sz w:val="28"/>
          <w:szCs w:val="28"/>
          <w:lang w:val="kk-KZ"/>
        </w:rPr>
        <w:t>басқа қатысушыларына қатысты бақылаушы қызметін де атқаралады.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z w:val="28"/>
          <w:szCs w:val="28"/>
          <w:lang w:val="kk-KZ"/>
        </w:rPr>
        <w:t>3.</w:t>
      </w:r>
      <w:r w:rsidRPr="002623F4">
        <w:rPr>
          <w:rFonts w:ascii="Times New Roman" w:hAnsi="Times New Roman"/>
          <w:snapToGrid w:val="0"/>
          <w:color w:val="000000"/>
          <w:sz w:val="28"/>
          <w:szCs w:val="28"/>
          <w:lang w:val="kk-KZ"/>
        </w:rPr>
        <w:t xml:space="preserve"> Экономикалық дамудың  бұдан бұрынға көп жылдық тәжірибесі жұмысшыларды теория жүзінде өзімен қабыстыруға тиіс болған өндіріс құралдарын мемлекет меншігіне алу іс жүзінде мүлдем төмен нәтиже берді - өндірісшілердің өндіріс құралдарынан оқшау қалуына әкеліп соқты. Адамдардың экономикалық мүдделерінің негізі меншік қатынастары екені жалпыға мәлім. Жекешелендіру - мемлекет иелігінен алудың басты бағыттарының бірі.   Алайда,   мемлекет   иелігінен   алу   -   жекешелендіруге қарағанда   анағұрлым   ауқымды   ұғым.   Мемлекет   иелігінен   алу   процесі шаруашылық жүргізуші субъектілердің экономикалық дербестігінің күшеюіне және олардың коммерциялық мүдделерінің жүзеге асуына байланысты қазіргі мемлекеттік басқару жүйесіне кәсіпорынның немесе ұйымның орны мен рөлі принципті түрде ауысатын құбылыс болып табылады.</w:t>
      </w:r>
    </w:p>
    <w:p w:rsidR="00745019" w:rsidRPr="002623F4" w:rsidRDefault="00745019" w:rsidP="002F22F9">
      <w:pPr>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    «Жекешелендіру» ұғымына келер болсақ, ол мемлекетке қарасты кәсіпорындар, көлік құралдары, тұрғын үйлер және басқа мүлік ақы төлеп немесе басқадай жолмен азаматтардың немесе акционерлігіне алынатын қоғамның (серіктестіктердің) жеке меншігіне алынатын процесті білдіреді. Мемлекет иелігінен алу</w:t>
      </w:r>
      <w:r w:rsidRPr="002623F4">
        <w:rPr>
          <w:rFonts w:ascii="Times New Roman" w:hAnsi="Times New Roman"/>
          <w:smallCaps/>
          <w:snapToGrid w:val="0"/>
          <w:color w:val="000000"/>
          <w:sz w:val="28"/>
          <w:szCs w:val="28"/>
          <w:lang w:val="kk-KZ"/>
        </w:rPr>
        <w:t xml:space="preserve"> м</w:t>
      </w:r>
      <w:r w:rsidRPr="002623F4">
        <w:rPr>
          <w:rFonts w:ascii="Times New Roman" w:hAnsi="Times New Roman"/>
          <w:snapToGrid w:val="0"/>
          <w:color w:val="000000"/>
          <w:sz w:val="28"/>
          <w:szCs w:val="28"/>
          <w:lang w:val="kk-KZ"/>
        </w:rPr>
        <w:t>ен жекешелендіру - мемлекеттік мүліктерді кәзіргі уақытта  Қазақстан Республикасындағы меншікті ұйымдастыру шаралары жөніндегі жүйенің күрделі мәселесі болып есептеледі. Ғылыми әдебиетте және тәжірибеде «мемлекет илігінен алу» және «жекешелендіру» синоним ретінде қолданылғанымен, шын мәнінде олар бір біріне дөп келе бермейді. 1991 жылы 1 маусымдағы КСРО-ның «мемлекет иелігінен алу мен жекешелендірудің бастапқы негіздері туралы» Заңы мен 1991 жылғы 22 маусымдағы Қазақ ССР-нің «Мемлекет иелігінен алу мен жекешелендіру туралы» Заңы меншікті реформалаудың екі жолын қарастырған болатын: мемлекет иелігінен алу немесе «мемлекеттік кәсіпорындарды  меншіктің басқа түріндегі (мемлекеттік емес) кәсіпорындарға айналдыру» және жекешелендіру жолымен мемлекеттік мүлікті азаматтар мен заңды тұлғалардың меншігіне алуы.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     Заң әдебиеттеріне сүйенсек, мемлекет иелігінен алу дегеніміз, мемлекеттік кәсіпорындарды басқа шаруашылық және тұтыну құрылымдарын әкімшілдік -әміршілдік әрекет ықпалынан шығарудағы нормативті реттелген процесс болып шығады.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Сол арқылы мемлекеттік басқару органдарының жекешелендіру мен монополиясыздандыру кезінде бөгде әрекеттеріне тосқауыл қойылады. Ал, жекешелендіру дегеніміз, мемлекеттік меншікті жеке, заңды тұлғаның және шетелдік заңды тұлғаның мемлекеттің келісімі арқылы заң бойынша жүзеге асуы.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Қазақстан Республикасындағы қазіргі заңдарда «жекешелендіру» деген бір ғана термин қолданылады.                           </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       Қазақстан Республикасында жекешелендіру сатылы негізде өтуде. Қазақстандағы бірінші сатыда мемлекет иелігінен алу мен жекешелендіру салдары: кәсіпорындар еңбек ұжымдарына кейін сатып алу құқығымен жалға берілді, сөйтіп ол ұжымдық кәсіпорынға айналды, кейбір жағдайда еңбек ұжымдары мемлекеттік мүлікті тегін сатып алу мүмкіндігін иеленеді; тұрғындарға жекешелендіруге жекешелендіру купондары арқылы тарту жүзеге асты. Сонымен мемлекет иелігінен алу мен жекешелендіру негізінен мемлекеттік кәсіпорындарды жалға беру мен ұжымдық кәсіпорындарға айналдырумен немесе еңбек ұжымдарының меншігіне беруімен шектелді. Қазақ ССР-інің «Жалға беру туралы» 1990 жылғы 22 ақпандағы Заңы соның бір мысалы бола алады. Бұл  заңда мемлекеттік кәсіпорындарды жалға беру үлкен орын алады. Мысалы, кәсіпорындарды жалға беру (аренда) еңбек ұжымының жалға берілетін мүлікті сатып алу арқылы кейін ұжымдық кәсіпорынға айналуға себеп болды.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napToGrid w:val="0"/>
          <w:color w:val="000000"/>
          <w:sz w:val="28"/>
          <w:szCs w:val="28"/>
          <w:lang w:val="kk-KZ"/>
        </w:rPr>
        <w:t>Қазақ ССР-інің «Мемлекет иелігінен алу және жекешелендіру туралы» Заңының 25 бабына сәйкес еңбек ұжымы ең алдымен кәсіпорынды сатып алу құқығын алды, мемлекеттік кәсіпорынға жататын құрал жабдықтың бір бөлігін сатып алу үшін пайдалануына мүмкіндік ашылды: еңбек ұжымы алатын мүліктің тек 50% құнын төлеу жеңілдігіне ие болды, сондай-ақ өндірістік және әлеуметтік инфрақұрылымдардың объектілерін меншігіне тегін алу құқығын иеленеді; кәсіпорын сауда жасар, түсірген пайдасының бір бөлігіне  салық төлеуден  босату  тәрізді  жеңілдіктерді  еншіледі</w:t>
      </w:r>
    </w:p>
    <w:p w:rsidR="00745019" w:rsidRDefault="00745019" w:rsidP="002F22F9">
      <w:pPr>
        <w:pStyle w:val="BodyText2"/>
        <w:spacing w:after="0" w:line="240" w:lineRule="auto"/>
        <w:rPr>
          <w:b/>
          <w:sz w:val="28"/>
          <w:szCs w:val="28"/>
          <w:lang w:val="kk-KZ"/>
        </w:rPr>
      </w:pPr>
    </w:p>
    <w:p w:rsidR="00745019" w:rsidRDefault="00745019" w:rsidP="00A847E3">
      <w:pPr>
        <w:spacing w:after="0" w:line="240" w:lineRule="auto"/>
        <w:ind w:firstLine="426"/>
        <w:rPr>
          <w:rFonts w:ascii="Times New Roman" w:hAnsi="Times New Roman"/>
          <w:b/>
          <w:sz w:val="28"/>
          <w:szCs w:val="28"/>
          <w:lang w:val="kk-KZ"/>
        </w:rPr>
      </w:pPr>
      <w:r w:rsidRPr="00B77AFB">
        <w:rPr>
          <w:rFonts w:ascii="Times New Roman" w:hAnsi="Times New Roman"/>
          <w:b/>
          <w:sz w:val="28"/>
          <w:szCs w:val="28"/>
          <w:lang w:val="kk-KZ"/>
        </w:rPr>
        <w:t>Тақырып бойынша бақылау сұрақтары:</w:t>
      </w:r>
    </w:p>
    <w:p w:rsidR="00745019" w:rsidRDefault="00745019" w:rsidP="00825478">
      <w:pPr>
        <w:pStyle w:val="BodyText2"/>
        <w:numPr>
          <w:ilvl w:val="0"/>
          <w:numId w:val="8"/>
        </w:numPr>
        <w:spacing w:after="0" w:line="240" w:lineRule="auto"/>
        <w:rPr>
          <w:noProof/>
          <w:sz w:val="28"/>
          <w:szCs w:val="28"/>
          <w:lang w:val="kk-KZ"/>
        </w:rPr>
      </w:pPr>
      <w:r w:rsidRPr="00F13F44">
        <w:rPr>
          <w:noProof/>
          <w:sz w:val="28"/>
          <w:szCs w:val="28"/>
          <w:lang w:val="kk-KZ"/>
        </w:rPr>
        <w:t>Шығармашылық қызметтің нәтижесі</w:t>
      </w:r>
      <w:r>
        <w:rPr>
          <w:noProof/>
          <w:sz w:val="28"/>
          <w:szCs w:val="28"/>
          <w:lang w:val="kk-KZ"/>
        </w:rPr>
        <w:t xml:space="preserve"> мен</w:t>
      </w:r>
      <w:r w:rsidRPr="00F13F44">
        <w:rPr>
          <w:noProof/>
          <w:sz w:val="28"/>
          <w:szCs w:val="28"/>
          <w:lang w:val="kk-KZ"/>
        </w:rPr>
        <w:t xml:space="preserve"> мәселесі</w:t>
      </w:r>
      <w:r>
        <w:rPr>
          <w:noProof/>
          <w:sz w:val="28"/>
          <w:szCs w:val="28"/>
          <w:lang w:val="kk-KZ"/>
        </w:rPr>
        <w:t>.</w:t>
      </w:r>
    </w:p>
    <w:p w:rsidR="00745019" w:rsidRDefault="00745019" w:rsidP="00825478">
      <w:pPr>
        <w:pStyle w:val="BodyText2"/>
        <w:numPr>
          <w:ilvl w:val="0"/>
          <w:numId w:val="8"/>
        </w:numPr>
        <w:spacing w:after="0" w:line="240" w:lineRule="auto"/>
        <w:rPr>
          <w:noProof/>
          <w:sz w:val="28"/>
          <w:szCs w:val="28"/>
          <w:lang w:val="kk-KZ"/>
        </w:rPr>
      </w:pPr>
      <w:r>
        <w:rPr>
          <w:noProof/>
          <w:sz w:val="28"/>
          <w:szCs w:val="28"/>
          <w:lang w:val="kk-KZ"/>
        </w:rPr>
        <w:t>К</w:t>
      </w:r>
      <w:r w:rsidRPr="00F13F44">
        <w:rPr>
          <w:noProof/>
          <w:sz w:val="28"/>
          <w:szCs w:val="28"/>
          <w:lang w:val="kk-KZ"/>
        </w:rPr>
        <w:t>әсіпкерлік қатынастардың құқықтық сипаттамасы.</w:t>
      </w:r>
    </w:p>
    <w:p w:rsidR="00745019" w:rsidRDefault="00745019" w:rsidP="00825478">
      <w:pPr>
        <w:pStyle w:val="BodyText2"/>
        <w:spacing w:after="0" w:line="240" w:lineRule="auto"/>
        <w:ind w:left="360"/>
        <w:rPr>
          <w:noProof/>
          <w:sz w:val="28"/>
          <w:szCs w:val="28"/>
          <w:lang w:val="kk-KZ"/>
        </w:rPr>
      </w:pPr>
    </w:p>
    <w:p w:rsidR="00745019" w:rsidRDefault="00745019" w:rsidP="00825478">
      <w:pPr>
        <w:pStyle w:val="BodyText2"/>
        <w:spacing w:after="0" w:line="240" w:lineRule="auto"/>
        <w:ind w:left="360"/>
        <w:rPr>
          <w:noProof/>
          <w:sz w:val="28"/>
          <w:szCs w:val="28"/>
          <w:lang w:val="kk-KZ"/>
        </w:rPr>
      </w:pPr>
    </w:p>
    <w:p w:rsidR="00745019" w:rsidRPr="00B27B91" w:rsidRDefault="00745019" w:rsidP="00825478">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825478">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825478">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825478">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825478">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82547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94ж.</w:t>
      </w:r>
      <w:r>
        <w:rPr>
          <w:rFonts w:ascii="Times New Roman" w:hAnsi="Times New Roman"/>
          <w:sz w:val="28"/>
          <w:szCs w:val="28"/>
          <w:lang w:val="kk-KZ"/>
        </w:rPr>
        <w:t xml:space="preserve"> </w:t>
      </w:r>
      <w:r w:rsidRPr="007F65C5">
        <w:rPr>
          <w:rFonts w:ascii="Times New Roman" w:hAnsi="Times New Roman"/>
          <w:sz w:val="28"/>
          <w:szCs w:val="28"/>
          <w:lang w:val="kk-KZ"/>
        </w:rPr>
        <w:t xml:space="preserve">24  желтоқсан. </w:t>
      </w:r>
    </w:p>
    <w:p w:rsidR="00745019" w:rsidRPr="007F65C5" w:rsidRDefault="00745019" w:rsidP="00825478">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Pr>
          <w:rFonts w:ascii="Times New Roman" w:hAnsi="Times New Roman"/>
          <w:sz w:val="28"/>
          <w:szCs w:val="28"/>
          <w:lang w:val="kk-KZ"/>
        </w:rPr>
        <w:t xml:space="preserve"> </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Pr="00F13F44" w:rsidRDefault="00745019" w:rsidP="00825478">
      <w:pPr>
        <w:pStyle w:val="BodyText2"/>
        <w:spacing w:after="0" w:line="240" w:lineRule="auto"/>
        <w:ind w:left="360"/>
        <w:rPr>
          <w:b/>
          <w:sz w:val="28"/>
          <w:szCs w:val="28"/>
          <w:lang w:val="kk-KZ"/>
        </w:rPr>
      </w:pPr>
    </w:p>
    <w:p w:rsidR="00745019" w:rsidRDefault="00745019" w:rsidP="002F22F9">
      <w:pPr>
        <w:pStyle w:val="BodyText2"/>
        <w:spacing w:after="0" w:line="240" w:lineRule="auto"/>
        <w:rPr>
          <w:b/>
          <w:sz w:val="28"/>
          <w:szCs w:val="28"/>
          <w:lang w:val="kk-KZ"/>
        </w:rPr>
      </w:pP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9-тақырып.</w:t>
      </w:r>
      <w:r w:rsidRPr="002623F4">
        <w:rPr>
          <w:b/>
          <w:sz w:val="28"/>
          <w:szCs w:val="28"/>
          <w:lang w:val="kk-KZ" w:eastAsia="ko-KR"/>
        </w:rPr>
        <w:t xml:space="preserve"> </w:t>
      </w:r>
      <w:r w:rsidRPr="002623F4">
        <w:rPr>
          <w:b/>
          <w:noProof/>
          <w:sz w:val="28"/>
          <w:szCs w:val="28"/>
          <w:lang w:val="kk-KZ"/>
        </w:rPr>
        <w:t>Кәсіпкерлік саласындағы міндеттемелік-құқықтық қатынастар</w:t>
      </w:r>
    </w:p>
    <w:p w:rsidR="00745019" w:rsidRPr="002623F4" w:rsidRDefault="00745019" w:rsidP="002F22F9">
      <w:pPr>
        <w:spacing w:after="0" w:line="240" w:lineRule="auto"/>
        <w:ind w:left="720"/>
        <w:rPr>
          <w:rFonts w:ascii="Times New Roman" w:hAnsi="Times New Roman"/>
          <w:noProof/>
          <w:sz w:val="28"/>
          <w:szCs w:val="28"/>
          <w:lang w:val="kk-KZ"/>
        </w:rPr>
      </w:pPr>
    </w:p>
    <w:p w:rsidR="00745019" w:rsidRPr="002623F4" w:rsidRDefault="00745019" w:rsidP="00C70040">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1. Кәсіпкерлердін міндеттемелік қатынастарга катысу ерекшеліктері</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C70040">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2. Кәсіпкерлік шарттардың нысаны</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C70040">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3. Кәсіпкерлік салада шарттардың орындалуы</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C70040">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4. Кәсіпкерлік айналымда қолданылатын негізгі шарттар</w:t>
      </w:r>
      <w:r>
        <w:rPr>
          <w:rFonts w:ascii="Times New Roman" w:hAnsi="Times New Roman"/>
          <w:noProof/>
          <w:sz w:val="28"/>
          <w:szCs w:val="28"/>
          <w:lang w:val="kk-KZ"/>
        </w:rPr>
        <w:t>.</w:t>
      </w:r>
      <w:r w:rsidRPr="002623F4">
        <w:rPr>
          <w:rFonts w:ascii="Times New Roman" w:hAnsi="Times New Roman"/>
          <w:b/>
          <w:sz w:val="28"/>
          <w:szCs w:val="28"/>
          <w:lang w:val="kk-KZ" w:eastAsia="ko-KR"/>
        </w:rPr>
        <w:t xml:space="preserve"> </w:t>
      </w:r>
    </w:p>
    <w:p w:rsidR="00745019" w:rsidRPr="002623F4" w:rsidRDefault="00745019" w:rsidP="002F22F9">
      <w:pPr>
        <w:spacing w:after="0" w:line="240" w:lineRule="auto"/>
        <w:rPr>
          <w:rFonts w:ascii="Times New Roman" w:hAnsi="Times New Roman"/>
          <w:b/>
          <w:sz w:val="28"/>
          <w:szCs w:val="28"/>
          <w:lang w:val="kk-KZ"/>
        </w:rPr>
      </w:pPr>
    </w:p>
    <w:p w:rsidR="00745019" w:rsidRPr="002623F4" w:rsidRDefault="00745019" w:rsidP="00BA7C5B">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1. Нарықтық экономика жағдайында кәсіпкерлік қызмет субъектілерінің өзара қатынастарын реттеудің негізгі құралы шарт болып табылады. Экономикалық айналымның басты құқықтық формасы және тараптардың құқықтарын, олардың жауапкершілігін айқындайтын дәл соның өзі болады.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Кәсіпкерлік шарттың түсінігі және мәні туралы мәселе, бірінші кезекте, шартты түсінудің бұрыннан бар тәсілдеріне талдау жасауды талап етеді. Бұл мәселеге қатысты тәсілдердің алуан түрлілігі римдік құкықтан бастау алады, ал оның ережелеріне сәйкес шартты </w:t>
      </w:r>
      <w:r w:rsidRPr="002623F4">
        <w:rPr>
          <w:rFonts w:ascii="Times New Roman" w:hAnsi="Times New Roman"/>
          <w:iCs/>
          <w:noProof/>
          <w:sz w:val="28"/>
          <w:szCs w:val="28"/>
          <w:lang w:val="kk-KZ"/>
        </w:rPr>
        <w:t xml:space="preserve">құқықтық қатынастардың пайда болуының негіздемесі, </w:t>
      </w:r>
      <w:r w:rsidRPr="002623F4">
        <w:rPr>
          <w:rFonts w:ascii="Times New Roman" w:hAnsi="Times New Roman"/>
          <w:noProof/>
          <w:sz w:val="28"/>
          <w:szCs w:val="28"/>
          <w:lang w:val="kk-KZ"/>
        </w:rPr>
        <w:t xml:space="preserve">сол негіздемеден шығатын </w:t>
      </w:r>
      <w:r w:rsidRPr="002623F4">
        <w:rPr>
          <w:rFonts w:ascii="Times New Roman" w:hAnsi="Times New Roman"/>
          <w:iCs/>
          <w:noProof/>
          <w:sz w:val="28"/>
          <w:szCs w:val="28"/>
          <w:lang w:val="kk-KZ"/>
        </w:rPr>
        <w:t xml:space="preserve">құқықтық катынастың өзі </w:t>
      </w:r>
      <w:r w:rsidRPr="002623F4">
        <w:rPr>
          <w:rFonts w:ascii="Times New Roman" w:hAnsi="Times New Roman"/>
          <w:noProof/>
          <w:sz w:val="28"/>
          <w:szCs w:val="28"/>
          <w:lang w:val="kk-KZ"/>
        </w:rPr>
        <w:t xml:space="preserve">немесе тиісті құқықтық қатынас қабылдайтын </w:t>
      </w:r>
      <w:r w:rsidRPr="002623F4">
        <w:rPr>
          <w:rFonts w:ascii="Times New Roman" w:hAnsi="Times New Roman"/>
          <w:iCs/>
          <w:noProof/>
          <w:sz w:val="28"/>
          <w:szCs w:val="28"/>
          <w:lang w:val="kk-KZ"/>
        </w:rPr>
        <w:t xml:space="preserve">форма </w:t>
      </w:r>
      <w:r w:rsidRPr="002623F4">
        <w:rPr>
          <w:rFonts w:ascii="Times New Roman" w:hAnsi="Times New Roman"/>
          <w:noProof/>
          <w:sz w:val="28"/>
          <w:szCs w:val="28"/>
          <w:lang w:val="kk-KZ"/>
        </w:rPr>
        <w:t>ретінде құрастыруға болады.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Шарт жайындағы қазіргі заманғы түсініктер жоғарыда келтірілген аспектілерді бойынша сіңірген шарт ретінде екі немесе бірнеше адамның азаматтық құқықтық қатынастардың пайда болуы, өзгеруі немесе тоқтатылуы туралы келісімін танумен қатар, шарт деп оның барлық қатысушыларының еркі бойынша заңдық факт, құқықтық қатынас, құжат, міндеттемелердің пайда болуын тіркейтін келісім және басқалары түсініледі. Айтылғандарды есепке ала отырып, көп ұғымды түсінік ретінде шартты </w:t>
      </w:r>
      <w:r w:rsidRPr="002623F4">
        <w:rPr>
          <w:rFonts w:ascii="Times New Roman" w:hAnsi="Times New Roman"/>
          <w:iCs/>
          <w:noProof/>
          <w:sz w:val="28"/>
          <w:szCs w:val="28"/>
          <w:lang w:val="kk-KZ"/>
        </w:rPr>
        <w:t xml:space="preserve">тараптардың келісімі, заңдық факт </w:t>
      </w:r>
      <w:r w:rsidRPr="002623F4">
        <w:rPr>
          <w:rFonts w:ascii="Times New Roman" w:hAnsi="Times New Roman"/>
          <w:noProof/>
          <w:sz w:val="28"/>
          <w:szCs w:val="28"/>
          <w:lang w:val="kk-KZ"/>
        </w:rPr>
        <w:t xml:space="preserve">және солардан туған </w:t>
      </w:r>
      <w:r w:rsidRPr="002623F4">
        <w:rPr>
          <w:rFonts w:ascii="Times New Roman" w:hAnsi="Times New Roman"/>
          <w:iCs/>
          <w:noProof/>
          <w:sz w:val="28"/>
          <w:szCs w:val="28"/>
          <w:lang w:val="kk-KZ"/>
        </w:rPr>
        <w:t xml:space="preserve">құқықтық қатынас </w:t>
      </w:r>
      <w:r w:rsidRPr="002623F4">
        <w:rPr>
          <w:rFonts w:ascii="Times New Roman" w:hAnsi="Times New Roman"/>
          <w:noProof/>
          <w:sz w:val="28"/>
          <w:szCs w:val="28"/>
          <w:lang w:val="kk-KZ"/>
        </w:rPr>
        <w:t>деп қарастыру ең қолайлы тәсіл болып табылады.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Кәсіпкерлік шарттың мәні туралы мәселеге көше отырып, «шаруашылық шарт» терминінің еткен жүзжылдықтың 30 жылдары бастапқыда өнім беру шартының синонимі ретінде пайда болғанын айтқан жөн. Кейіннен шаруашылық шарт түсінігі социалистік ұйымдардың шаруашылық қатынастарында пайдалану үшін арнайы белгіленген шарттарды қамтитын ерекше құрылымға дейін кеңейді. Ғалымдардың «шаруашылық шарттарының» құқықтық жаратылысына қатысты көзқарастары басынан бастап-ақ шаруашылық құқықтың және шаруашылық құқықтың дербестігін жақтаушыларға (Д.Н.Сафиуллин,  Н.И.Клейн, И.А.Танчук және басқалары) және бұл көзқарасқа қарсыларға (Д.М.Генкин) бөлінді.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Ғалымдардың пікірлері казіргі таңда да шамамен дәл осылайша бөлініп отыр. Пікірлердің соншалықты сан алуандылығына қарамастан, оларды екі үлкен топқа белуге болады: 1) кәсіпкерлік шарт - бұл шарттың дербес түрі (тұрпаты) 2) кәсіпкерлік шарт - бұл азаматтық-құқықтық шарттың ерекше түрі (тұрпаты).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Бірінші көзқарастың жақтаушылары ішінен Кәсіпкерлік шарт - бұл шарттық тұрпат емес, сонымен бірге Азаматтық кодекспен жиынтық мағынада (контекст) азаматтық-құқықтық шарттың бір түрі де болып табылмайды деп санайтын В.С.Белыхты атауға болады. Ары қарай В.С.Белых кәсіпкерлік шарт құрылысы Азаматтық кодекстің мағыналық аукымына сыймайтыны және оған заңдық бейне беру Кәсіпкерлік (коммерциялық) кодексте ғана мүмкін екені туралы қорытындыға келеді.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 С.С.Занковский де осы ұстанымды жақтайды, оның пікірінше, РФ АК-інде құкықтық реттеудің екі режимі бар: Кәсіпкерлік және тұрмыстық. Олардың алғашқысы бизнеске, екіншісі азаматтардың жеке қажеттіліктерін қанағаттандыруға арналған, ал ол оншама қолайлы емес - Кәсіпкерлік шарттарының тұрмыстық шартпен ортақ белгілері бар, бірақ ұқсастықтарына қарағанда айырмашылықтары көптеу, сол себепті азаматтықпен қатар, Кәсіпкерлік қызмет реттелген арнайы сауда немесе коммерциялық кодекстер шығарылған құқықтық жүйелер қисындылау көрінеді (Германия, Франция, Жапония).</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Шындығында, жеке құқық дуализмі жүйесі қалыптасқан елдерде азаматтық-кұқықтық шарттар сауда (коммерциялық) шарттарынан ажыратылып көрсетіледі. С.Жамен мен Л.Лакур айтқандай, халықаралық тәжірибеде де коммерциялық шарттардың төмендегідей: 1) коммерсантпен коммерциялық қызметке қажетті шарттар (сауда мәмілелері); 2) кәсіпқой емес агентпен шарттар (аралас мәмілелер); 3) коммерциялық қызметке қатысы жоқ шарттар (азаматтық мәмілелер) сияқты түрлері ажыратылады.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Кәсіпкерлік шарттың түсінігі мен мәніне өркениеттік көзқарас кәсіпкерлік   шарттың дербестігін жоққа шығаруға және оны азаматтық-құқықтық шарттың сан алуандылығының ерекшелігі деп тануға негізделген. М.И.Брагинский, В.В.Витрянский осыған байланысты РФ Азаматтық кодексінің шарттардың жекелеген түрлеріне арналған 610 бабының 262-сі тұтастай Кәсіпкерлердің қатысуына есептелген, алайда қалған (шарттық) баптары да, жоқ дегенде, жалпы ереже бойынша кәсіпкерлердің қатысуын жоққа шығармайтың қатынастарға есептелген. Сол себепті Е.А.Сухановтың жеке (азаматтық) қүқық жүйесінің қалыптасқан жағдайында Кәсіпкерлік (сауда, коммерциялық, шаруашылық) құқықтың және тиісінше жаңа шарттың жаңа құрылымын құрудың (бір бүтін азаматтық-құқықтық мектеп өкілдері істегендей) мақсаттылығын біржақты жоққа шығаруға болмайтыны туралы көзқарасымен келісу керек. Мұндай жағдайда оң жетістіктерге емес, керісінше, артқа шегіну қадамы болатын кұқық жүйесі дамуының объективті үдерісінің бұзушы орын алған болар еді.</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Сөйтіп, Кәсіпкерлік шарт - бұл Кәсіпкерлік қызметті жүзеге асыру мақсатында жасалатын, тараптар немесе тараптардың бірі Кәсіпкерлік қызмет субъектісі болып табылатын келісім.</w:t>
      </w:r>
    </w:p>
    <w:p w:rsidR="00745019" w:rsidRPr="002623F4" w:rsidRDefault="00745019" w:rsidP="004B1524">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 xml:space="preserve">2. Кәсіпкерлік шарттардың тек өздеріне тән бірқатар ерекшеліктері бар. Кеңестік шаруашышық құқық теоретиктерінің бірі А.Г.Быковтың пікірі бойынша, шаруашылық шарттың өзгеше белгілері: арнайы субъектілік құрам; шаруашылық шартпен қогамдық қатынастардың ерекше саласын жанама түрге келтіру; шаруашылық шарттың жоспарлы сипаты болып табылған. Әрине, қазіргі заман жағдайында бұрыннан келе жатқан шарттарды жоспарлы және жоспарлы емес деп бөлу енді қолданыс таппайды. Е.А.Суханов әділдікпен атап кеткендей, </w:t>
      </w:r>
      <w:r w:rsidRPr="002623F4">
        <w:rPr>
          <w:rFonts w:ascii="Times New Roman" w:hAnsi="Times New Roman"/>
          <w:iCs/>
          <w:noProof/>
          <w:sz w:val="28"/>
          <w:szCs w:val="28"/>
          <w:lang w:val="kk-KZ"/>
        </w:rPr>
        <w:t>қалыпты, азаматтық шарттан айырмашылығы тек оның қатысушылары    бір-бірімен   ештеңеге   келісе   алмай,    жоспарлау реттеу.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Органдарының нұсқаулары бойынша шарт тараптары  болып жарияланған шаруашылық шарт құрылысы енді келмеске кетті. </w:t>
      </w:r>
      <w:r w:rsidRPr="002623F4">
        <w:rPr>
          <w:rFonts w:ascii="Times New Roman" w:hAnsi="Times New Roman"/>
          <w:noProof/>
          <w:sz w:val="28"/>
          <w:szCs w:val="28"/>
          <w:lang w:val="kk-KZ"/>
        </w:rPr>
        <w:t>Бірақ, соған қарамастан, шаруашылық шарттың басқадай белгілеп нарықтық қатынастар жағдайында да өзектілігін жойған жоқ.</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 С.А.Паращук шаруашылығы шарттың келесідей ерекшеліктері атайды: 1) ол Кәсіпкерлік қызметті жүзеге асыру мақсатында жасалады. 2) оның тараптары немесе тараптардың бірі болып кәсіпкерлік қызмет субъектілері саналады; 3) қайтарымдық сипатында болады; 4) оң кәсіпкерлердің шарттық міндеттемелерінде барынша еркіндік және көтеріңкі талап үйлесім тапқан. В.С.Белых шарттарды кәсіпкерлік санатына жатқызудың мынадай белгілерін бөліп көрсетеді: 1) кәсіпкерлік қызметке қатысты әртекті қатынастар туындайтын Кәсіпкерлі қызмет саласында қалыптасқан қатынастар; 2) субъектілік құрам кәсіпкерлік қызметтің екі тарапы да болатын жағдай; 3) мүлік пайдаланудың кәсіпкерлік мақсаты. С.С.Занковский жекелеген зерттеушілердің шартты Кәсіпкерлік деп тану үшін ең болмаған тараптардың біреуі кәсіпкерлік қызмет субъектісі болып табылған: жеткілікті (мысалы, С.А.Паращук ұсынғандай) деген көзқарастарды сын көзбен бағалайды, бірақ Кәсіпкерлік шарттарға Кәсіпкерлік қызметпен айналысатын коммерциялық емес ұйымдардың қатысуымен жасалған шарттарды жатқызуға болады деп санайды (мысаль В.С.Белых сияқты). Алайда Кәсіпкерлік шарттың елеулі белгілі ретінде «Кәсіпкерлердің шарттық міндеттемелерінде барынша еркінді және көтеріңкі талап үйлесім тапқан» дегенмен келісуге бола қояр мекен, өйткені ол Кәсіпкерлік шарт дейтіндерге емес, тұтастай алғанда Кәсіпкерлік қызметке тән сипат, сол себепті бұл жерде бәрінен бұрын сөз шарт белгісі туралы емес, заң ұстанымы жөнінде болуға тиіс. Сонымен бірге «Кәсіпкерлік қызметке қатысты әртекті қатынаста туындайтын Кәсіпкерлік қызмет саласында қалыптасқан қатынастар деген белгіні бөліп айтудың да мақсатқа сай екендігі күмән тудырады. Тұжырымдаманың өзі біршама сәтсіз құрылған: Кәсіпкерлік саласын соншама көп қатынастар туындайды, егер аталып кеткендей, олар «әртекті» болып табылатын болса, онда оларды бір-бірінен қалай ажыратуға болады? Бұл белгі бір қатынастарды екіншілерінен ажырату үшін ұсынылған ғой, бірақ оны іс жүзінде қалай қолдану керектігі түсініксіз. Шартты Кәсіпкерлік деп тану үшін айтарлықтай маңызы жоқ тағы бір белгі - бұл шарттың қайтарымдық сипаты болып саналады, өйткені басты және айқындаушы белгі - </w:t>
      </w:r>
      <w:r w:rsidRPr="002623F4">
        <w:rPr>
          <w:rFonts w:ascii="Times New Roman" w:hAnsi="Times New Roman"/>
          <w:iCs/>
          <w:noProof/>
          <w:sz w:val="28"/>
          <w:szCs w:val="28"/>
          <w:lang w:val="kk-KZ"/>
        </w:rPr>
        <w:t>кәсіпкерлік қызметті жүзеге асыру үшін жасалатын шарттың кәсіпкерлік мақсаты, ал ол кәсіпкерлік қызметтің қайтарымдық сипатын да, басқадай белгілерін де алдын ала айқындайды.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Егер шарттың екі тарапы да Кәсіпкерлік қызмет субъектісі болған жағдайда ғана шарт Кәсіпкерлікке жатқызылуы мүмкін (бұл көзқарасты В.С.Белых жэне С.С.Занковский ұстанады) деген тезиске келетін болсақ, онда кәсіпкерлік қызметті жүргізу барысында шарт жасасқан Кәсіпкерлік қызмет субъектісі болып табылатын тарап үшін, - тіпті контрагент ретінде тұтынушы немесе коммерциялық емес ұйым шықса да, - шарт кез келген жағдайда Кәсіпкерлік болып саналатындықтан, оны қабылдамау керек. С.С.Занковский мұндай шарттарды </w:t>
      </w:r>
      <w:r w:rsidRPr="002623F4">
        <w:rPr>
          <w:rFonts w:ascii="Times New Roman" w:hAnsi="Times New Roman"/>
          <w:iCs/>
          <w:noProof/>
          <w:sz w:val="28"/>
          <w:szCs w:val="28"/>
          <w:lang w:val="kk-KZ"/>
        </w:rPr>
        <w:t xml:space="preserve">кәсіпкер қатысатын міндеттеме </w:t>
      </w:r>
      <w:r w:rsidRPr="002623F4">
        <w:rPr>
          <w:rFonts w:ascii="Times New Roman" w:hAnsi="Times New Roman"/>
          <w:noProof/>
          <w:sz w:val="28"/>
          <w:szCs w:val="28"/>
          <w:lang w:val="kk-KZ"/>
        </w:rPr>
        <w:t>деп бағалауды және оларды кәсіпкерлік шарттар деп танымауды ұсынады, бірақ ол мынадай фактіні кәсіпкерлік қызметті жүзеге асыру барысында шарт жасасқан Кәсіпкер үшін шарттың екінші тарапының кім болатыны - Кәсіпкер ме, әлде өзінің тұрмыстық немесе жеке қажеттіліктерін қанағаттандырушы басқадай қатысушы ма, - оның айтарлықтай маңызды емес екендігін есепке алмайды. Аталған шарттар да Кәсіпкерлік шарттар болып табылады, бірақ, әрине, олардың белгілі бір ерекшеліктері бар, сол себепті де біржақты кәсіпкерлік шарттар деп аталған, ал кәсіпкерлік қызмет субъектілері арасында жасалған шарттар таза түрінде Кәсіпкерлік қызмет жүргізу барысындағы кәсіпкерлік шарттар болып сипатталуы мүмкін.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Сонымен, кәсіпкерлік шарттың басты және айқындаушы белгісі екеу: 1) айрықша субъектілік құрам (тараптар немесе тараптардың біреуі кәсіпкерлік қызмет субъектісі болып табылады); 2) шарт жасасудың мақсаты (Кәсіпкерлік қызметті жүзеге асыру үшін жасалады, сол себепті кәсіпкерліктің барлық белгілеріне сай болады).</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Кәсіпкерлік шарт қызметтеріне мыналар жатады: 1) кәсіпкерлік кызмет субъектілері арасында заңдық маңызы бар байланыстар орнату қызметі; 2) келісімге қатысушылардың өзара байланысты қызметінің мазмұнын (яғни Кәсіпкерлік қызмет субъектілері ретіндегі тараптардың өзара құқықтары мен міндеттемелерін) анықтау қызметі; 3) кәсіпкерлік  қатынастарды қалыптастыру қызметі (Кәсіпкерлік қызмет субъекті шарт жасаса отырып, оның формасын, шарттарын, түрін, тараптар кұқықтары мен міндеттемелерін және т.б. өз қалаулары бойы айқындауға құқылы); 4) келісімге қатысушылардың шарт тәртіп сақтауын қамтамасыз ету қызметі (міндеттемелерді орында қамтамасыз етудің қосымша тәсілдерін белгілеу жолымен және  бұл қызметтер барлық Кәсіпкерлік шарттарға тән, ортақ қызме болып табылады (әдебиетте Кәсіпкерлік шарттармен орындала қызметтерге қатысты басқа да пікірлер бар болса да, мысалы, мына коммерциялық ұйымның ішкі қатынастарын оңтайландыру қызмет сонымен қатар өтемдік және жазалау қызметтері).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3. Кәсіпкерлік шарттың формасы </w:t>
      </w:r>
      <w:r w:rsidRPr="002623F4">
        <w:rPr>
          <w:rFonts w:ascii="Times New Roman" w:hAnsi="Times New Roman"/>
          <w:noProof/>
          <w:sz w:val="28"/>
          <w:szCs w:val="28"/>
          <w:lang w:val="kk-KZ"/>
        </w:rPr>
        <w:t>мәмілелер мен шарттар формасына жататын жалпы ережелермен, сонымен қатар Кәсіпкер шарттардың коптеген түрлерінің формасына жататын арнаған ережелермен реттеледі. Жалпы ереже бойынша мәмілелер ауызша немесе жазбаша түрде (жай немесе нотариалдық рәсімдеу) жасалады.  Мәміленің жай жазбаша түрін сақтамау оның жарамсыз бос қалуына соқтырмайды, бірақ дау туған жағдайда тараптарды мәміле жасалғанын, оның мазмұнын немесе орындалғанын куәге-айғақтармен растау құқығынан айырады; алайда тараптар мәміле жасалғанын, оның мазмұнын немесе орындалғанын жазбаша не өзге, куәгерлік айғақтардан басқа дәлелдермен растауға құқылы. Актілерінде немесе тараптардың келісімінде тікелей көрсету жағдайда мәміленің жай жазбаша түрін сақтамау оның жаралы болып қалуына әкеліп соқтырады (ҚР АК 153-бабының 3-тармақ сәйкес, мәмілелердің жай жазбаша түрі сақталмаған жағдайда, сан экономикалық мәмілелер жарамсыз деп танылады).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Шетелдік мемлекеттерде шарттарға жазбаша түрдегі талаптар, бәрінен бұрын, бұл белгілі бір сомапарға жасалған шарттар туралы сөз болғанда қойылады (Франция АК 1341-бабы және Испания АК 1280-бабы); шарттардың жекелеген түрлеріне нотариалдык форма (мысалы, Германияда, Швейцарияда, Ресей Федерациясында жылжымайтын дүние-мүлікке қатысты мәмілелер үшін) немесе мемлекеттік тіркеу көзделуі мүмкін; біржақты міндеттемелер үшін (яғни ыңғайласпа нәтижесіз міндеттемелер) «мөрмен бекітілген» ерекше форма (құқыктың ағылшын-американ жүйесі елдерінде) қарастырылуы мүмкін. Халықаралық сауда тәжірибесінде «шарт жасасудың еркін формасы» жүмыс істейді, соған сәйкес шарттың бар екендігі кез келген тәсілмен, оның ішінде куәгерлік айғақтармен де расталады (БҰҰ-ның 1980 ж. тауарларды сатып алу-сатудың халықаралық шарттары туралы Вена конвенциясының 11-бабы).</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ҚР Азаматтық заңымен шартты өзгерту және бұзу тәртібі белгіленген, оның үстіне </w:t>
      </w:r>
      <w:r w:rsidRPr="002623F4">
        <w:rPr>
          <w:rFonts w:ascii="Times New Roman" w:hAnsi="Times New Roman"/>
          <w:iCs/>
          <w:noProof/>
          <w:sz w:val="28"/>
          <w:szCs w:val="28"/>
          <w:lang w:val="kk-KZ"/>
        </w:rPr>
        <w:t xml:space="preserve">шартты біржақты бұзудың мүмкін еместігі </w:t>
      </w:r>
      <w:r w:rsidRPr="002623F4">
        <w:rPr>
          <w:rFonts w:ascii="Times New Roman" w:hAnsi="Times New Roman"/>
          <w:noProof/>
          <w:sz w:val="28"/>
          <w:szCs w:val="28"/>
          <w:lang w:val="kk-KZ"/>
        </w:rPr>
        <w:t>жалпы ереже болып табылады. Егер тараптар шарт жасасқанда тараптардың біреуінің бастамашылығымен шартты біржақты бұзу мүмкіндігін қарастырмаған болса, онда бұл мәселе тек сот арқылы және белгілі бір себептерге байланысты, атап айтқанда, екінші тарап шартты елеулі бұзған кезде шешіледі (ҚР АК 401-бабы). Тараптардың біреуінің шартты бұзуы екіншісіне шарт жасасу кезінде үміттенуге құқылы болған нәтижеден айтарлықтай айырылып қалатын шығынға ұшыратса, мұндай шарттың бұзылуы елеулі деп танылады.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Егер заңдармен, шартпен немесе іскерлік қызмет дағдыларымен өзгедей жағдай көзделмесе, шартты өзгерту және бұзу туралы келісім шарттың жасалған түрінде орындалады. Тараптардың бірі екінші тарап шартты өзгерту немесе бұзу туралы ұсыныстан бас тартатынын хабарлағаннан немесе ұсыныста көрсетілген немесе шартпен немесе заңмен белгіленген мерзімде, ал ондай мерзім белгіленбеген болса, отыз күн ішінде жауап бермеген жағдайда шартты өзгерту немесе бұзу туралы сотқа арыз бере 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Шарт бұзылғанда тараптардың міндеттемелері тоқтатылады, ал өзгергенде әрекет ете береді, бірақ өзгерген түрінде. Міндеттемелердің тоқтатылуының немесе өзгеруінің уақыты тараптардың шартты өзгерту немесе бұзу туралы келіскен сәті болып табылады, ал шартты бұзу немесе өзгерту сот тәртібімен шешілген жағдайда, соттың шартты бұзу немесе өзгерту туралы шешімі заңды күшіне енген сәттен есептеледі.</w:t>
      </w:r>
    </w:p>
    <w:p w:rsidR="00745019" w:rsidRPr="002623F4" w:rsidRDefault="00745019" w:rsidP="00A847E3">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4. Шартты орындаудан біржақты бас тартуға (шарттан бас тартуға) азаматтық   заңмен,   басқадай   заң   актілерімен   немесе   тараптардың  келісімімен қарастырылған жағдайларда рұқсат етіледі. Сонымен, мынандай: шартқа негізделген міндеттемелерді орындаудың мүмкін еместігі (ҚР АК 374-бабы - орындаудың мүмкін болмауы себепті міндеттеменің тоқтатылуы, егер ол борышкер жауапты болмайтын жағдайдан туындаса); белгіленген тәртіпте екінші тарап банкрот болып танылса; соның негізінде шарт жасалған мемлекеттік органның актісі өзгергенде немесе заң күшін жойғанда; сонымен қатар егер заңмен немесе тараптардың келісімімен басқадай кезделмесе, шарт мерзімі көрсетілмей жасалған жағдайларда тараптардың біреуі шартты орындаудан бас тартуға құқылы.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Егер заңмен немесе тараптардың келісімімен өзгедей белгіленбесе, тараптар шарт бұзылғанға немесе өзгергенге дейін міндеттемелері бойынша орындағандарын қайтаруды талап етуге құқылы емес. Егер шарттың бұзылуына немесе өзгеруіне тараптардың біреуінің шартты елеулі бұзғаны негіз болса, екінші тарап шарттың бұзылуы немесе өзгеруі себепті келтірілген залалдың орнын толтыруды талап етуге құқылы.</w:t>
      </w:r>
    </w:p>
    <w:p w:rsidR="00745019" w:rsidRPr="002623F4" w:rsidRDefault="00745019" w:rsidP="002F22F9">
      <w:pPr>
        <w:spacing w:after="0" w:line="240" w:lineRule="auto"/>
        <w:ind w:firstLine="360"/>
        <w:jc w:val="both"/>
        <w:rPr>
          <w:rFonts w:ascii="Times New Roman" w:hAnsi="Times New Roman"/>
          <w:sz w:val="28"/>
          <w:szCs w:val="28"/>
          <w:lang w:val="kk-KZ"/>
        </w:rPr>
      </w:pPr>
    </w:p>
    <w:p w:rsidR="00745019" w:rsidRDefault="00745019" w:rsidP="00A847E3">
      <w:pPr>
        <w:spacing w:after="0" w:line="240" w:lineRule="auto"/>
        <w:ind w:firstLine="426"/>
        <w:rPr>
          <w:rFonts w:ascii="Times New Roman" w:hAnsi="Times New Roman"/>
          <w:b/>
          <w:sz w:val="28"/>
          <w:szCs w:val="28"/>
          <w:lang w:val="kk-KZ"/>
        </w:rPr>
      </w:pPr>
      <w:r w:rsidRPr="00B77AFB">
        <w:rPr>
          <w:rFonts w:ascii="Times New Roman" w:hAnsi="Times New Roman"/>
          <w:b/>
          <w:sz w:val="28"/>
          <w:szCs w:val="28"/>
          <w:lang w:val="kk-KZ"/>
        </w:rPr>
        <w:t>Тақырып бойынша бақылау сұрақтары:</w:t>
      </w:r>
    </w:p>
    <w:p w:rsidR="00745019" w:rsidRDefault="00745019" w:rsidP="00F13F44">
      <w:pPr>
        <w:tabs>
          <w:tab w:val="left" w:pos="0"/>
          <w:tab w:val="left" w:pos="180"/>
        </w:tabs>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 xml:space="preserve">1. </w:t>
      </w:r>
      <w:r w:rsidRPr="00F13F44">
        <w:rPr>
          <w:rFonts w:ascii="Times New Roman" w:hAnsi="Times New Roman"/>
          <w:noProof/>
          <w:sz w:val="28"/>
          <w:szCs w:val="28"/>
          <w:lang w:val="kk-KZ"/>
        </w:rPr>
        <w:t xml:space="preserve">Іскерлік айналымның әдет-ғұрпы, дәстүрі. </w:t>
      </w:r>
    </w:p>
    <w:p w:rsidR="00745019" w:rsidRDefault="00745019" w:rsidP="00F13F44">
      <w:pPr>
        <w:tabs>
          <w:tab w:val="left" w:pos="0"/>
          <w:tab w:val="left" w:pos="180"/>
        </w:tabs>
        <w:spacing w:after="0" w:line="240" w:lineRule="auto"/>
        <w:jc w:val="both"/>
        <w:rPr>
          <w:rFonts w:ascii="Times New Roman" w:hAnsi="Times New Roman"/>
          <w:sz w:val="28"/>
          <w:szCs w:val="28"/>
          <w:lang w:val="kk-KZ"/>
        </w:rPr>
      </w:pPr>
      <w:r>
        <w:rPr>
          <w:rFonts w:ascii="Times New Roman" w:hAnsi="Times New Roman"/>
          <w:noProof/>
          <w:sz w:val="28"/>
          <w:szCs w:val="28"/>
          <w:lang w:val="kk-KZ"/>
        </w:rPr>
        <w:t xml:space="preserve">2. </w:t>
      </w:r>
      <w:r w:rsidRPr="00F13F44">
        <w:rPr>
          <w:rFonts w:ascii="Times New Roman" w:hAnsi="Times New Roman"/>
          <w:noProof/>
          <w:sz w:val="28"/>
          <w:szCs w:val="28"/>
          <w:lang w:val="kk-KZ"/>
        </w:rPr>
        <w:t xml:space="preserve">Мемлекеттік сатып алудың құқықтық реттелуі. </w:t>
      </w:r>
    </w:p>
    <w:p w:rsidR="00745019" w:rsidRPr="00F13F44" w:rsidRDefault="00745019" w:rsidP="00CF242F">
      <w:pPr>
        <w:numPr>
          <w:ilvl w:val="0"/>
          <w:numId w:val="5"/>
        </w:numPr>
        <w:tabs>
          <w:tab w:val="clear" w:pos="720"/>
          <w:tab w:val="left" w:pos="0"/>
          <w:tab w:val="num" w:pos="180"/>
        </w:tabs>
        <w:spacing w:after="0" w:line="240" w:lineRule="auto"/>
        <w:ind w:left="360"/>
        <w:jc w:val="both"/>
        <w:rPr>
          <w:rFonts w:ascii="Times New Roman" w:hAnsi="Times New Roman"/>
          <w:sz w:val="28"/>
          <w:szCs w:val="28"/>
          <w:lang w:val="kk-KZ"/>
        </w:rPr>
      </w:pPr>
      <w:r>
        <w:rPr>
          <w:rFonts w:ascii="Times New Roman" w:hAnsi="Times New Roman"/>
          <w:noProof/>
          <w:sz w:val="28"/>
          <w:szCs w:val="28"/>
          <w:lang w:val="kk-KZ"/>
        </w:rPr>
        <w:t>К</w:t>
      </w:r>
      <w:r w:rsidRPr="00F13F44">
        <w:rPr>
          <w:rFonts w:ascii="Times New Roman" w:hAnsi="Times New Roman"/>
          <w:noProof/>
          <w:sz w:val="28"/>
          <w:szCs w:val="28"/>
          <w:lang w:val="kk-KZ"/>
        </w:rPr>
        <w:t>әсіпкерлердің қатысуымен заемдық (карыз алу) және несиелік қ</w:t>
      </w:r>
      <w:r w:rsidRPr="00F13F44">
        <w:rPr>
          <w:rFonts w:ascii="Times New Roman" w:hAnsi="Times New Roman"/>
          <w:noProof/>
          <w:spacing w:val="-1"/>
          <w:sz w:val="28"/>
          <w:szCs w:val="28"/>
          <w:lang w:val="kk-KZ"/>
        </w:rPr>
        <w:t>атынастар.</w:t>
      </w:r>
    </w:p>
    <w:p w:rsidR="00745019" w:rsidRPr="00F13F44" w:rsidRDefault="00745019" w:rsidP="00F13F44">
      <w:pPr>
        <w:tabs>
          <w:tab w:val="left" w:pos="0"/>
          <w:tab w:val="left" w:pos="180"/>
        </w:tabs>
        <w:spacing w:after="0" w:line="240" w:lineRule="auto"/>
        <w:ind w:firstLine="360"/>
        <w:jc w:val="both"/>
        <w:rPr>
          <w:rFonts w:ascii="Times New Roman" w:hAnsi="Times New Roman"/>
          <w:sz w:val="28"/>
          <w:szCs w:val="28"/>
          <w:lang w:val="kk-KZ"/>
        </w:rPr>
      </w:pPr>
    </w:p>
    <w:p w:rsidR="00745019" w:rsidRPr="00B27B91" w:rsidRDefault="00745019" w:rsidP="00685922">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685922">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685922">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685922">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685922">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685922">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94ж.</w:t>
      </w:r>
      <w:r>
        <w:rPr>
          <w:rFonts w:ascii="Times New Roman" w:hAnsi="Times New Roman"/>
          <w:sz w:val="28"/>
          <w:szCs w:val="28"/>
          <w:lang w:val="kk-KZ"/>
        </w:rPr>
        <w:t xml:space="preserve"> </w:t>
      </w:r>
      <w:r w:rsidRPr="007F65C5">
        <w:rPr>
          <w:rFonts w:ascii="Times New Roman" w:hAnsi="Times New Roman"/>
          <w:sz w:val="28"/>
          <w:szCs w:val="28"/>
          <w:lang w:val="kk-KZ"/>
        </w:rPr>
        <w:t xml:space="preserve">24  желтоқсан. </w:t>
      </w:r>
    </w:p>
    <w:p w:rsidR="00745019" w:rsidRPr="007F65C5" w:rsidRDefault="00745019" w:rsidP="00685922">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10-тақырып.</w:t>
      </w:r>
      <w:r w:rsidRPr="002623F4">
        <w:rPr>
          <w:b/>
          <w:sz w:val="28"/>
          <w:szCs w:val="28"/>
          <w:lang w:val="kk-KZ" w:eastAsia="ko-KR"/>
        </w:rPr>
        <w:t xml:space="preserve"> </w:t>
      </w:r>
      <w:r w:rsidRPr="002623F4">
        <w:rPr>
          <w:b/>
          <w:noProof/>
          <w:spacing w:val="-2"/>
          <w:sz w:val="28"/>
          <w:szCs w:val="28"/>
          <w:lang w:val="kk-KZ"/>
        </w:rPr>
        <w:t xml:space="preserve">Кәсіпкерлік саласындағы шаруашылық   байланыстарды </w:t>
      </w:r>
      <w:r w:rsidRPr="002623F4">
        <w:rPr>
          <w:b/>
          <w:noProof/>
          <w:sz w:val="28"/>
          <w:szCs w:val="28"/>
          <w:lang w:val="kk-KZ"/>
        </w:rPr>
        <w:t>ұйымдастыру ерекшеліктері</w:t>
      </w:r>
    </w:p>
    <w:p w:rsidR="00745019" w:rsidRPr="002623F4" w:rsidRDefault="00745019" w:rsidP="002F22F9">
      <w:pPr>
        <w:pStyle w:val="BodyTextIndent"/>
        <w:spacing w:after="0"/>
        <w:ind w:left="720"/>
        <w:rPr>
          <w:noProof/>
          <w:sz w:val="28"/>
          <w:szCs w:val="28"/>
          <w:lang w:val="kk-KZ"/>
        </w:rPr>
      </w:pPr>
    </w:p>
    <w:p w:rsidR="00745019" w:rsidRPr="002623F4" w:rsidRDefault="00745019" w:rsidP="00FB1494">
      <w:pPr>
        <w:pStyle w:val="BodyTextIndent"/>
        <w:spacing w:after="0"/>
        <w:ind w:left="0"/>
        <w:rPr>
          <w:noProof/>
          <w:sz w:val="28"/>
          <w:szCs w:val="28"/>
          <w:lang w:val="kk-KZ"/>
        </w:rPr>
      </w:pPr>
      <w:r w:rsidRPr="002623F4">
        <w:rPr>
          <w:noProof/>
          <w:sz w:val="28"/>
          <w:szCs w:val="28"/>
          <w:lang w:val="kk-KZ"/>
        </w:rPr>
        <w:t>1. Кәсіпкерлік салада шаруашылық байланыстардың түсінігі</w:t>
      </w:r>
      <w:r>
        <w:rPr>
          <w:noProof/>
          <w:sz w:val="28"/>
          <w:szCs w:val="28"/>
          <w:lang w:val="kk-KZ"/>
        </w:rPr>
        <w:t>.</w:t>
      </w:r>
    </w:p>
    <w:p w:rsidR="00745019" w:rsidRPr="002623F4" w:rsidRDefault="00745019" w:rsidP="00FB1494">
      <w:pPr>
        <w:pStyle w:val="BodyTextIndent"/>
        <w:spacing w:after="0"/>
        <w:ind w:left="0"/>
        <w:rPr>
          <w:noProof/>
          <w:sz w:val="28"/>
          <w:szCs w:val="28"/>
          <w:lang w:val="kk-KZ"/>
        </w:rPr>
      </w:pPr>
      <w:r w:rsidRPr="002623F4">
        <w:rPr>
          <w:noProof/>
          <w:sz w:val="28"/>
          <w:szCs w:val="28"/>
          <w:lang w:val="kk-KZ"/>
        </w:rPr>
        <w:t>2. Шаруашылык байланыстардың кұрылымы</w:t>
      </w:r>
      <w:r>
        <w:rPr>
          <w:noProof/>
          <w:sz w:val="28"/>
          <w:szCs w:val="28"/>
          <w:lang w:val="kk-KZ"/>
        </w:rPr>
        <w:t>.</w:t>
      </w:r>
      <w:r w:rsidRPr="002623F4">
        <w:rPr>
          <w:noProof/>
          <w:sz w:val="28"/>
          <w:szCs w:val="28"/>
          <w:lang w:val="kk-KZ"/>
        </w:rPr>
        <w:t xml:space="preserve"> </w:t>
      </w:r>
    </w:p>
    <w:p w:rsidR="00745019" w:rsidRPr="002623F4" w:rsidRDefault="00745019" w:rsidP="00FB1494">
      <w:pPr>
        <w:pStyle w:val="BodyTextIndent"/>
        <w:spacing w:after="0"/>
        <w:ind w:left="0"/>
        <w:rPr>
          <w:noProof/>
          <w:spacing w:val="-1"/>
          <w:sz w:val="28"/>
          <w:szCs w:val="28"/>
          <w:lang w:val="kk-KZ"/>
        </w:rPr>
      </w:pPr>
      <w:r w:rsidRPr="002623F4">
        <w:rPr>
          <w:noProof/>
          <w:sz w:val="28"/>
          <w:szCs w:val="28"/>
          <w:lang w:val="kk-KZ"/>
        </w:rPr>
        <w:t xml:space="preserve">3. Коммерциялык кәсіпкерліктің </w:t>
      </w:r>
      <w:r w:rsidRPr="002623F4">
        <w:rPr>
          <w:noProof/>
          <w:spacing w:val="-1"/>
          <w:sz w:val="28"/>
          <w:szCs w:val="28"/>
          <w:lang w:val="kk-KZ"/>
        </w:rPr>
        <w:t>ерекшеліктері</w:t>
      </w:r>
      <w:r>
        <w:rPr>
          <w:noProof/>
          <w:spacing w:val="-1"/>
          <w:sz w:val="28"/>
          <w:szCs w:val="28"/>
          <w:lang w:val="kk-KZ"/>
        </w:rPr>
        <w:t>.</w:t>
      </w:r>
    </w:p>
    <w:p w:rsidR="00745019" w:rsidRPr="002623F4" w:rsidRDefault="00745019" w:rsidP="002F22F9">
      <w:pPr>
        <w:spacing w:after="0" w:line="240" w:lineRule="auto"/>
        <w:rPr>
          <w:rFonts w:ascii="Times New Roman" w:hAnsi="Times New Roman"/>
          <w:b/>
          <w:sz w:val="28"/>
          <w:szCs w:val="28"/>
          <w:lang w:val="kk-KZ"/>
        </w:rPr>
      </w:pPr>
    </w:p>
    <w:p w:rsidR="00745019" w:rsidRDefault="00745019" w:rsidP="002F22F9">
      <w:pPr>
        <w:shd w:val="clear" w:color="auto" w:fill="FFFFFF"/>
        <w:spacing w:after="0" w:line="240" w:lineRule="auto"/>
        <w:jc w:val="both"/>
        <w:rPr>
          <w:rFonts w:ascii="Times New Roman" w:hAnsi="Times New Roman"/>
          <w:snapToGrid w:val="0"/>
          <w:color w:val="000000"/>
          <w:sz w:val="28"/>
          <w:szCs w:val="28"/>
          <w:lang w:val="kk-KZ"/>
        </w:rPr>
      </w:pP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1.</w:t>
      </w:r>
      <w:r>
        <w:rPr>
          <w:rFonts w:ascii="Times New Roman" w:hAnsi="Times New Roman"/>
          <w:snapToGrid w:val="0"/>
          <w:color w:val="000000"/>
          <w:sz w:val="28"/>
          <w:szCs w:val="28"/>
          <w:lang w:val="kk-KZ"/>
        </w:rPr>
        <w:t xml:space="preserve"> </w:t>
      </w:r>
      <w:r w:rsidRPr="002623F4">
        <w:rPr>
          <w:rFonts w:ascii="Times New Roman" w:hAnsi="Times New Roman"/>
          <w:snapToGrid w:val="0"/>
          <w:color w:val="000000"/>
          <w:sz w:val="28"/>
          <w:szCs w:val="28"/>
          <w:lang w:val="kk-KZ"/>
        </w:rPr>
        <w:t>Ауылшаруашылығын мемлекеттік реттеу дегеніміз — нормативтік құқықтық актілер шығару, мемлекеттік органдардың жұмысын ұйымдастыру арқылы ауылшаруашылығындағы өндіріс органдарының шаруашылық қызметтеріне белгілі бір мақсатта ықпал ету болып табылады.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      Мемлекеттік ауылшаруашылығын реттеу саясатының негізгі құралдары ауыл шаруашылық өнімдерін сатып алу, салық баға саясаты, кредиттер беру, сақтандыру сыртқы экономикалық саясат болып табылады. Мемлекеттік реттеудің объектісі ауыл шаруашылығындағы өндіріс кешенінің өндірістік, әлеуметтік шаруашылық және басқа да салалардағы қызметіне байланысты шаруашылық қатынастар болып табылады. Мемлекеттің  ауылшаруашылығы саласындағы        реттеу қызметінің         басты         (саласы)        мақсаты ауыл шаруашылығындағы  барлық өндірісшілерге еркін кәсіпкерлік қызметпен айналысуға шаруашылықты ұйымдастыруда дербестікке ие болуға ауыл шаруашылық  өнімдерін өткізуге  және табысты пайдалануда еркіндікке ие болуға мүмкіндік қалыптастыру болып табылады. Мемлекеттік реттеу    барлық.    Кәсіпорындарың    меншік     және    шаруашылық    өндіріс қызметінің түрін таңдау құқығын қамтамасыз етуге оған кепіл болуға тиіс. Құқықтық тұрғыдан алғанда нарықтық қатынасқа өту кезеңінде қажетті тетіктерді қалыптастыру мәселесі тұрады. Экономиканың өзгеше сипат алуы және соған байланысты ауылшаруашылығын дамытудың құқықтық жүйесін қалыптастыру болып табылады.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Pr>
          <w:rFonts w:ascii="Times New Roman" w:hAnsi="Times New Roman"/>
          <w:snapToGrid w:val="0"/>
          <w:color w:val="000000"/>
          <w:sz w:val="28"/>
          <w:szCs w:val="28"/>
          <w:lang w:val="kk-KZ"/>
        </w:rPr>
        <w:t>2</w:t>
      </w:r>
      <w:r w:rsidRPr="002623F4">
        <w:rPr>
          <w:rFonts w:ascii="Times New Roman" w:hAnsi="Times New Roman"/>
          <w:snapToGrid w:val="0"/>
          <w:color w:val="000000"/>
          <w:sz w:val="28"/>
          <w:szCs w:val="28"/>
          <w:lang w:val="kk-KZ"/>
        </w:rPr>
        <w:t>. Жалпы бұл саладағы, яғни ауыл шаруашылығында тұрақты қатынасты қалыптастыру аграрлы саясатты нақты айқындау ауыл шаруашылығында қайта ұйымдастыруды және. жаңа жүйедегі жұмыстың жүргізілуін қамтамасыз ететін тиісті заңдарды қалыптастыру негізгі бағыттар болып есептеледі. Аграрлық қатынастағы даму стратегиясын және оны реттеудің нақты айқындамауын қарамастан тиісті заңдар қоры біршама қалыптасты. Осы кезеңге дейін ауылшаруашылығындағы нақты бағдарламалар жасалмағанымен, Үкіметтің жалпы негізінде 1998-2000 жылдарға арналған іс қимыл бағдарламасы бар. Мұнда ауылшаруашылық саласының және оған байланысты құқық базасының бүгінгі деңгейінен сапасы болашақтағы бағыт  бағдары көрсетілген.</w:t>
      </w:r>
    </w:p>
    <w:p w:rsidR="00745019" w:rsidRPr="002623F4" w:rsidRDefault="00745019" w:rsidP="002F22F9">
      <w:pPr>
        <w:shd w:val="clear" w:color="auto" w:fill="FFFFFF"/>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 xml:space="preserve">Ауылшаруашылығы  президенттің 2030 даму стратегиясында еліміздің негізгі артықшылықтарының бірі деп көрсеткен. Сонымен қатар бұл ұзақ мерзімді    жоспарда     ауылшаруашылығын     дамытудың  басымдықтары, қағидалары   белгіленген   ауылшаруашылығы   саласындағы   қатынастарды реттеудің құқықтық тетіктері ретінде бірнеше заңдар басқа да нормативті актілер қабылданды. Нарықтық қатынас тұсында өнімді өндіру және өткізу сұраныс пен ұсынысқа бәсеке және пайда табу деңгейіне жетуге негізделеді. Мемлекеттік реттеудің мақсаты нарықтық қатынасқа өту және жұмыс істеуге жағдай   жасау,    оған   келтірілген    кедергілерді    жою    болып   табылады. Мемлекеттің аграрлы қатынастарды реттеудің барысында табиғи климаттық факторлар және олардың әр қилылығын ескере отырып. соған орай құқықтық шаралар қолданады. Шаруашылық қатынастарды реттеудің ерекшелігі оның әдістерінде.   Бұл   салада  әкімшілік   емес,  басқару  әдістерінің басымдығы қолданады. Бұл  ауылшаруашылығы өндірісшілерінің еркіндігіне жол ашады. Оларға әкімшілік басқару әдісін индикативтік басқару әдісіне ауыстыруға мүмкіндік береді. Яғни шаруашылық субъектілері мемлекеттің шарттарын, тапсырмаларын.      жоспарларын,      бағдарламаларын      таңдау,    таңдамау еркіндігіне ие. Демек ауылшаруашылығына  катысты мемлекеттік саясатты қолдау, қолдамау оны қабылдау қабылдамау ауылшаруашылығы субъектілерінің  еркі болып табылады. Сондықтан  </w:t>
      </w:r>
      <w:r w:rsidRPr="002623F4">
        <w:rPr>
          <w:rFonts w:ascii="Times New Roman" w:hAnsi="Times New Roman"/>
          <w:smallCaps/>
          <w:snapToGrid w:val="0"/>
          <w:color w:val="000000"/>
          <w:sz w:val="28"/>
          <w:szCs w:val="28"/>
          <w:lang w:val="kk-KZ"/>
        </w:rPr>
        <w:t xml:space="preserve"> </w:t>
      </w:r>
      <w:r w:rsidRPr="002623F4">
        <w:rPr>
          <w:rFonts w:ascii="Times New Roman" w:hAnsi="Times New Roman"/>
          <w:snapToGrid w:val="0"/>
          <w:color w:val="000000"/>
          <w:sz w:val="28"/>
          <w:szCs w:val="28"/>
          <w:lang w:val="kk-KZ"/>
        </w:rPr>
        <w:t xml:space="preserve">да бұл саладағы басқару саясаты өзара тиімді қарым қатынас қалыптастыратын және бірлестікке қол жеткізетін тиімді болуы тиіс. </w:t>
      </w:r>
    </w:p>
    <w:p w:rsidR="00745019" w:rsidRPr="002623F4" w:rsidRDefault="00745019" w:rsidP="002F22F9">
      <w:pPr>
        <w:shd w:val="clear" w:color="auto" w:fill="FFFFFF"/>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 xml:space="preserve">    Ауыл шаруашылығы дамыған шет мемлекеттердің тәжірибесі көрсеткендей қажеттілік ғана емес сонымен бірге көптеген шет мемлекеттердің дамуының заңдылығы экономиканың негізі. Реттеудің жаңа тәсіліне орай мемлекет ауыл шаруашылығында үйлестіруші (делдал) демеуші қолдаушы және  делдал кызметін атқарады. Ауыл шаруашылығын басқарудың тиімділігін  қалыптастыру тұрғысында мына бағыттағы реформалардың маңызы зор.</w:t>
      </w:r>
    </w:p>
    <w:p w:rsidR="00745019" w:rsidRPr="002623F4" w:rsidRDefault="00745019" w:rsidP="002F22F9">
      <w:pPr>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1. Жер реформасы.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2. Меншік реформасы.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3. Ауыл шарушылық өнеркәсібінің құрылымын реформалау.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4.Ауыл шаруашылығы өнеркәсібімен мемлекеттің қатынасын реформалау. Ауылшаруашылығы    саласын    қайта    ұйымдастыруға    байланысты    заң</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шығару, атқару биліктерінің аграрлық саланы қызметінің әдісін және түрін өзгертуді талап етеді. Аграрлық қатынастың дамуына байланысты бұл салада индикативтік жоспарлау дамуды болжау мақсаты бағдарлама қаржылық реттеу және т.б. әдістер бар.</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pacing w:val="4"/>
          <w:sz w:val="28"/>
          <w:szCs w:val="28"/>
          <w:lang w:val="kk-KZ"/>
        </w:rPr>
        <w:t xml:space="preserve">3. Коммерциялық ұйымдар шарт жасасудан бас тартуға құқылы </w:t>
      </w:r>
      <w:r w:rsidRPr="002623F4">
        <w:rPr>
          <w:rFonts w:ascii="Times New Roman" w:hAnsi="Times New Roman"/>
          <w:noProof/>
          <w:spacing w:val="1"/>
          <w:sz w:val="28"/>
          <w:szCs w:val="28"/>
          <w:lang w:val="kk-KZ"/>
        </w:rPr>
        <w:t>емес: олар өздеріне келгендердің әрқайсысымен шарт жасасуға мін</w:t>
      </w:r>
      <w:r w:rsidRPr="002623F4">
        <w:rPr>
          <w:rFonts w:ascii="Times New Roman" w:hAnsi="Times New Roman"/>
          <w:noProof/>
          <w:spacing w:val="6"/>
          <w:sz w:val="28"/>
          <w:szCs w:val="28"/>
          <w:lang w:val="kk-KZ"/>
        </w:rPr>
        <w:t xml:space="preserve">детгі. Сонымен бірге олар көпшілік шарттарын жасауда (заңда </w:t>
      </w:r>
      <w:r w:rsidRPr="002623F4">
        <w:rPr>
          <w:rFonts w:ascii="Times New Roman" w:hAnsi="Times New Roman"/>
          <w:noProof/>
          <w:spacing w:val="5"/>
          <w:sz w:val="28"/>
          <w:szCs w:val="28"/>
          <w:lang w:val="kk-KZ"/>
        </w:rPr>
        <w:t xml:space="preserve">көзделген жағдайлардан басқа) бір тұлғаға қарағанда, екіншісін </w:t>
      </w:r>
      <w:r w:rsidRPr="002623F4">
        <w:rPr>
          <w:rFonts w:ascii="Times New Roman" w:hAnsi="Times New Roman"/>
          <w:noProof/>
          <w:spacing w:val="1"/>
          <w:sz w:val="28"/>
          <w:szCs w:val="28"/>
          <w:lang w:val="kk-KZ"/>
        </w:rPr>
        <w:t xml:space="preserve">таңдауға құқылы емес. Тауарлардың (жұмыстардың, қызметтердің) </w:t>
      </w:r>
      <w:r w:rsidRPr="002623F4">
        <w:rPr>
          <w:rFonts w:ascii="Times New Roman" w:hAnsi="Times New Roman"/>
          <w:noProof/>
          <w:spacing w:val="3"/>
          <w:sz w:val="28"/>
          <w:szCs w:val="28"/>
          <w:lang w:val="kk-KZ"/>
        </w:rPr>
        <w:t>бағасы, сондай-ақ көпшілік шартының талаптары барлық тұтыну</w:t>
      </w:r>
      <w:r w:rsidRPr="002623F4">
        <w:rPr>
          <w:rFonts w:ascii="Times New Roman" w:hAnsi="Times New Roman"/>
          <w:noProof/>
          <w:spacing w:val="2"/>
          <w:sz w:val="28"/>
          <w:szCs w:val="28"/>
          <w:lang w:val="kk-KZ"/>
        </w:rPr>
        <w:t xml:space="preserve">шылар үшін бірдей болып белгіленеді (заң жекелеген тұтынушылар </w:t>
      </w:r>
      <w:r w:rsidRPr="002623F4">
        <w:rPr>
          <w:rFonts w:ascii="Times New Roman" w:hAnsi="Times New Roman"/>
          <w:noProof/>
          <w:spacing w:val="-2"/>
          <w:sz w:val="28"/>
          <w:szCs w:val="28"/>
          <w:lang w:val="kk-KZ"/>
        </w:rPr>
        <w:t>үшін жеңілдіктер беретін жағдайлардан басқа).</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pacing w:val="5"/>
          <w:sz w:val="28"/>
          <w:szCs w:val="28"/>
          <w:lang w:val="kk-KZ"/>
        </w:rPr>
        <w:t xml:space="preserve">   Тұтынушыға тиісті тауарлар беру және қызметтер көрсету </w:t>
      </w:r>
      <w:r w:rsidRPr="002623F4">
        <w:rPr>
          <w:rFonts w:ascii="Times New Roman" w:hAnsi="Times New Roman"/>
          <w:noProof/>
          <w:spacing w:val="3"/>
          <w:sz w:val="28"/>
          <w:szCs w:val="28"/>
          <w:lang w:val="kk-KZ"/>
        </w:rPr>
        <w:t xml:space="preserve">мүмкіндігі бола тұра, коммерциялық ұйымның көпшілік шартын </w:t>
      </w:r>
      <w:r w:rsidRPr="002623F4">
        <w:rPr>
          <w:rFonts w:ascii="Times New Roman" w:hAnsi="Times New Roman"/>
          <w:noProof/>
          <w:spacing w:val="2"/>
          <w:sz w:val="28"/>
          <w:szCs w:val="28"/>
          <w:lang w:val="kk-KZ"/>
        </w:rPr>
        <w:t xml:space="preserve">жасаудан бас тартуына жол берілмейді. Коммерциялык ұйым ондай </w:t>
      </w:r>
      <w:r w:rsidRPr="002623F4">
        <w:rPr>
          <w:rFonts w:ascii="Times New Roman" w:hAnsi="Times New Roman"/>
          <w:noProof/>
          <w:spacing w:val="-1"/>
          <w:sz w:val="28"/>
          <w:szCs w:val="28"/>
          <w:lang w:val="kk-KZ"/>
        </w:rPr>
        <w:t>шарт жасаудан негізсіз жалтарған жағдайда, ҚР АК 399-бабының 4-</w:t>
      </w:r>
      <w:r w:rsidRPr="002623F4">
        <w:rPr>
          <w:rFonts w:ascii="Times New Roman" w:hAnsi="Times New Roman"/>
          <w:noProof/>
          <w:spacing w:val="3"/>
          <w:sz w:val="28"/>
          <w:szCs w:val="28"/>
          <w:lang w:val="kk-KZ"/>
        </w:rPr>
        <w:t xml:space="preserve">тармағында қарастырылған ереже қолданылады (тұтынушы шарт </w:t>
      </w:r>
      <w:r w:rsidRPr="002623F4">
        <w:rPr>
          <w:rFonts w:ascii="Times New Roman" w:hAnsi="Times New Roman"/>
          <w:noProof/>
          <w:spacing w:val="-1"/>
          <w:sz w:val="28"/>
          <w:szCs w:val="28"/>
          <w:lang w:val="kk-KZ"/>
        </w:rPr>
        <w:t>жасасуға мәжбүр ету туралы талап қойып, сотқа жүгінуге құқылы).</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pacing w:val="-1"/>
          <w:sz w:val="28"/>
          <w:szCs w:val="28"/>
          <w:lang w:val="kk-KZ"/>
        </w:rPr>
        <w:t xml:space="preserve">    Кәсіпкерлік қызметте талаптары тараптардың біреуі арқылы формулярларда немесе басқа стандартты формаларда белгіленген және ұсынылған шартқа тұтастай қосылу сияқты жолмен екінші тараптың қабылдауы мүмкін қосылу шарты кең қолданылады.</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pacing w:val="-1"/>
          <w:sz w:val="28"/>
          <w:szCs w:val="28"/>
          <w:lang w:val="kk-KZ"/>
        </w:rPr>
        <w:t xml:space="preserve">   Заңда қосылған тараптың мүдделерін қорғау шаралары көзделген, атап айтқанда, қосылған тараптың бастамашылығымен мұндай шартты </w:t>
      </w:r>
      <w:r w:rsidRPr="002623F4">
        <w:rPr>
          <w:rFonts w:ascii="Times New Roman" w:hAnsi="Times New Roman"/>
          <w:noProof/>
          <w:sz w:val="28"/>
          <w:szCs w:val="28"/>
          <w:lang w:val="kk-KZ"/>
        </w:rPr>
        <w:t xml:space="preserve">бұзудың оңайлатылған тәртібі белгіленген: егер қосылу шарты заңға қайшы болмағанмен, бұл тарапты шарттардың мұндай түрлерінде </w:t>
      </w:r>
      <w:r w:rsidRPr="002623F4">
        <w:rPr>
          <w:rFonts w:ascii="Times New Roman" w:hAnsi="Times New Roman"/>
          <w:noProof/>
          <w:spacing w:val="2"/>
          <w:sz w:val="28"/>
          <w:szCs w:val="28"/>
          <w:lang w:val="kk-KZ"/>
        </w:rPr>
        <w:t xml:space="preserve">көзделетін құқықтардан айырған, басқа тараптың міндеттемелерді </w:t>
      </w:r>
      <w:r w:rsidRPr="002623F4">
        <w:rPr>
          <w:rFonts w:ascii="Times New Roman" w:hAnsi="Times New Roman"/>
          <w:noProof/>
          <w:spacing w:val="5"/>
          <w:sz w:val="28"/>
          <w:szCs w:val="28"/>
          <w:lang w:val="kk-KZ"/>
        </w:rPr>
        <w:t xml:space="preserve">бұзғаны үшін жауапкершілігін жоққа шығарған немесе шектеген </w:t>
      </w:r>
      <w:r w:rsidRPr="002623F4">
        <w:rPr>
          <w:rFonts w:ascii="Times New Roman" w:hAnsi="Times New Roman"/>
          <w:noProof/>
          <w:spacing w:val="3"/>
          <w:sz w:val="28"/>
          <w:szCs w:val="28"/>
          <w:lang w:val="kk-KZ"/>
        </w:rPr>
        <w:t xml:space="preserve">немесе шартта қосылған тарап үшін ауыртпалық түсіретін, яғни ол </w:t>
      </w:r>
      <w:r w:rsidRPr="002623F4">
        <w:rPr>
          <w:rFonts w:ascii="Times New Roman" w:hAnsi="Times New Roman"/>
          <w:noProof/>
          <w:spacing w:val="6"/>
          <w:sz w:val="28"/>
          <w:szCs w:val="28"/>
          <w:lang w:val="kk-KZ"/>
        </w:rPr>
        <w:t xml:space="preserve">өзінің ақылға қонымды мүдделеріне сүйене отырып, шарттың </w:t>
      </w:r>
      <w:r w:rsidRPr="002623F4">
        <w:rPr>
          <w:rFonts w:ascii="Times New Roman" w:hAnsi="Times New Roman"/>
          <w:noProof/>
          <w:spacing w:val="1"/>
          <w:sz w:val="28"/>
          <w:szCs w:val="28"/>
          <w:lang w:val="kk-KZ"/>
        </w:rPr>
        <w:t xml:space="preserve">талаптарын белгілеуге қатысқанда өзі қабылдамауы мүмкін талаптар </w:t>
      </w:r>
      <w:r w:rsidRPr="002623F4">
        <w:rPr>
          <w:rFonts w:ascii="Times New Roman" w:hAnsi="Times New Roman"/>
          <w:noProof/>
          <w:spacing w:val="4"/>
          <w:sz w:val="28"/>
          <w:szCs w:val="28"/>
          <w:lang w:val="kk-KZ"/>
        </w:rPr>
        <w:t xml:space="preserve">бар болса, онда ол шартты бұзуды талап етуге құқылы. Шартқа </w:t>
      </w:r>
      <w:r w:rsidRPr="002623F4">
        <w:rPr>
          <w:rFonts w:ascii="Times New Roman" w:hAnsi="Times New Roman"/>
          <w:noProof/>
          <w:spacing w:val="3"/>
          <w:sz w:val="28"/>
          <w:szCs w:val="28"/>
          <w:lang w:val="kk-KZ"/>
        </w:rPr>
        <w:t xml:space="preserve">кәсіпкерлік қызметті жүзеге асыруына байланысты қосылған тарап </w:t>
      </w:r>
      <w:r w:rsidRPr="002623F4">
        <w:rPr>
          <w:rFonts w:ascii="Times New Roman" w:hAnsi="Times New Roman"/>
          <w:noProof/>
          <w:spacing w:val="1"/>
          <w:sz w:val="28"/>
          <w:szCs w:val="28"/>
          <w:lang w:val="kk-KZ"/>
        </w:rPr>
        <w:t xml:space="preserve">үшін бұл ереже, егер ол шарттың қандай талаптармен жасалатынын білген немесе білуге тиіс болған жағдайда қолданылмайды, яғни </w:t>
      </w:r>
      <w:r w:rsidRPr="002623F4">
        <w:rPr>
          <w:rFonts w:ascii="Times New Roman" w:hAnsi="Times New Roman"/>
          <w:noProof/>
          <w:spacing w:val="-2"/>
          <w:sz w:val="28"/>
          <w:szCs w:val="28"/>
          <w:lang w:val="kk-KZ"/>
        </w:rPr>
        <w:t xml:space="preserve">кәсіпкерлер қосылу шартын бұзудың оңайлатылған тәртібін пайдалана </w:t>
      </w:r>
      <w:r w:rsidRPr="002623F4">
        <w:rPr>
          <w:rFonts w:ascii="Times New Roman" w:hAnsi="Times New Roman"/>
          <w:noProof/>
          <w:spacing w:val="-3"/>
          <w:sz w:val="28"/>
          <w:szCs w:val="28"/>
          <w:lang w:val="kk-KZ"/>
        </w:rPr>
        <w:t>алмайды.</w:t>
      </w:r>
    </w:p>
    <w:p w:rsidR="00745019" w:rsidRPr="002623F4" w:rsidRDefault="00745019" w:rsidP="002F22F9">
      <w:pPr>
        <w:spacing w:after="0" w:line="240" w:lineRule="auto"/>
        <w:jc w:val="both"/>
        <w:rPr>
          <w:rFonts w:ascii="Times New Roman" w:hAnsi="Times New Roman"/>
          <w:noProof/>
          <w:spacing w:val="-4"/>
          <w:sz w:val="28"/>
          <w:szCs w:val="28"/>
          <w:lang w:val="kk-KZ"/>
        </w:rPr>
      </w:pPr>
      <w:r w:rsidRPr="002623F4">
        <w:rPr>
          <w:rFonts w:ascii="Times New Roman" w:hAnsi="Times New Roman"/>
          <w:noProof/>
          <w:spacing w:val="-4"/>
          <w:sz w:val="28"/>
          <w:szCs w:val="28"/>
          <w:lang w:val="kk-KZ"/>
        </w:rPr>
        <w:t xml:space="preserve">    </w:t>
      </w:r>
    </w:p>
    <w:p w:rsidR="00745019" w:rsidRDefault="00745019" w:rsidP="00F66E35">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77AFB">
        <w:rPr>
          <w:rFonts w:ascii="Times New Roman" w:hAnsi="Times New Roman"/>
          <w:b/>
          <w:sz w:val="28"/>
          <w:szCs w:val="28"/>
          <w:lang w:val="kk-KZ"/>
        </w:rPr>
        <w:t>Тақырып бойынша бақылау сұрақтары:</w:t>
      </w:r>
    </w:p>
    <w:p w:rsidR="00745019" w:rsidRPr="00F91789" w:rsidRDefault="00745019" w:rsidP="00F91789">
      <w:pPr>
        <w:shd w:val="clear" w:color="auto" w:fill="FFFFFF"/>
        <w:tabs>
          <w:tab w:val="left" w:pos="180"/>
        </w:tabs>
        <w:spacing w:after="0" w:line="240" w:lineRule="auto"/>
        <w:jc w:val="both"/>
        <w:outlineLvl w:val="0"/>
        <w:rPr>
          <w:rFonts w:ascii="Times New Roman" w:hAnsi="Times New Roman"/>
          <w:noProof/>
          <w:spacing w:val="-1"/>
          <w:sz w:val="28"/>
          <w:szCs w:val="28"/>
          <w:lang w:val="kk-KZ"/>
        </w:rPr>
      </w:pPr>
      <w:r>
        <w:rPr>
          <w:rFonts w:ascii="Times New Roman" w:hAnsi="Times New Roman"/>
          <w:noProof/>
          <w:spacing w:val="-1"/>
          <w:sz w:val="28"/>
          <w:szCs w:val="28"/>
          <w:lang w:val="kk-KZ"/>
        </w:rPr>
        <w:t>1.</w:t>
      </w:r>
      <w:r w:rsidRPr="00F91789">
        <w:rPr>
          <w:rFonts w:ascii="Times New Roman" w:hAnsi="Times New Roman"/>
          <w:noProof/>
          <w:spacing w:val="-1"/>
          <w:sz w:val="28"/>
          <w:szCs w:val="28"/>
          <w:lang w:val="kk-KZ"/>
        </w:rPr>
        <w:t xml:space="preserve">Кәсіпкерлердің коммерциялык-делдалдык қызметінін нысаны. </w:t>
      </w:r>
    </w:p>
    <w:p w:rsidR="00745019" w:rsidRDefault="00745019" w:rsidP="00F91789">
      <w:pPr>
        <w:shd w:val="clear" w:color="auto" w:fill="FFFFFF"/>
        <w:tabs>
          <w:tab w:val="left" w:pos="180"/>
        </w:tabs>
        <w:spacing w:after="0" w:line="240" w:lineRule="auto"/>
        <w:jc w:val="both"/>
        <w:outlineLvl w:val="0"/>
        <w:rPr>
          <w:rFonts w:ascii="Times New Roman" w:hAnsi="Times New Roman"/>
          <w:b/>
          <w:snapToGrid w:val="0"/>
          <w:color w:val="000000"/>
          <w:sz w:val="28"/>
          <w:szCs w:val="28"/>
          <w:lang w:val="kk-KZ"/>
        </w:rPr>
      </w:pPr>
      <w:r>
        <w:rPr>
          <w:rFonts w:ascii="Times New Roman" w:hAnsi="Times New Roman"/>
          <w:noProof/>
          <w:spacing w:val="-1"/>
          <w:sz w:val="28"/>
          <w:szCs w:val="28"/>
          <w:lang w:val="kk-KZ"/>
        </w:rPr>
        <w:t>2.</w:t>
      </w:r>
      <w:r w:rsidRPr="00F91789">
        <w:rPr>
          <w:rFonts w:ascii="Times New Roman" w:hAnsi="Times New Roman"/>
          <w:noProof/>
          <w:spacing w:val="-1"/>
          <w:sz w:val="28"/>
          <w:szCs w:val="28"/>
          <w:lang w:val="kk-KZ"/>
        </w:rPr>
        <w:t>Тауарды, жұмысты, қызметті жарнамалау аясындағы кәсіпкерлік қ</w:t>
      </w:r>
      <w:r w:rsidRPr="00F91789">
        <w:rPr>
          <w:rFonts w:ascii="Times New Roman" w:hAnsi="Times New Roman"/>
          <w:noProof/>
          <w:sz w:val="28"/>
          <w:szCs w:val="28"/>
          <w:lang w:val="kk-KZ"/>
        </w:rPr>
        <w:t>атынастардың құқықтық реттелуі.</w:t>
      </w:r>
    </w:p>
    <w:p w:rsidR="00745019" w:rsidRPr="00F91789" w:rsidRDefault="00745019" w:rsidP="00F91789">
      <w:pPr>
        <w:shd w:val="clear" w:color="auto" w:fill="FFFFFF"/>
        <w:tabs>
          <w:tab w:val="left" w:pos="180"/>
        </w:tabs>
        <w:spacing w:after="0" w:line="240" w:lineRule="auto"/>
        <w:jc w:val="both"/>
        <w:outlineLvl w:val="0"/>
        <w:rPr>
          <w:rFonts w:ascii="Times New Roman" w:hAnsi="Times New Roman"/>
          <w:b/>
          <w:snapToGrid w:val="0"/>
          <w:color w:val="000000"/>
          <w:sz w:val="28"/>
          <w:szCs w:val="28"/>
          <w:lang w:val="kk-KZ"/>
        </w:rPr>
      </w:pPr>
      <w:r w:rsidRPr="00F91789">
        <w:rPr>
          <w:rFonts w:ascii="Times New Roman" w:hAnsi="Times New Roman"/>
          <w:snapToGrid w:val="0"/>
          <w:color w:val="000000"/>
          <w:sz w:val="28"/>
          <w:szCs w:val="28"/>
          <w:lang w:val="kk-KZ"/>
        </w:rPr>
        <w:t>3</w:t>
      </w:r>
      <w:r>
        <w:rPr>
          <w:rFonts w:ascii="Times New Roman" w:hAnsi="Times New Roman"/>
          <w:b/>
          <w:snapToGrid w:val="0"/>
          <w:color w:val="000000"/>
          <w:sz w:val="28"/>
          <w:szCs w:val="28"/>
          <w:lang w:val="kk-KZ"/>
        </w:rPr>
        <w:t xml:space="preserve">. </w:t>
      </w:r>
      <w:r w:rsidRPr="00F91789">
        <w:rPr>
          <w:rFonts w:ascii="Times New Roman" w:hAnsi="Times New Roman"/>
          <w:noProof/>
          <w:sz w:val="28"/>
          <w:szCs w:val="28"/>
          <w:lang w:val="kk-KZ"/>
        </w:rPr>
        <w:t>Биржаның құқықтық жағдайы.</w:t>
      </w:r>
    </w:p>
    <w:p w:rsidR="00745019" w:rsidRPr="00F91789" w:rsidRDefault="00745019" w:rsidP="00F91789">
      <w:pPr>
        <w:shd w:val="clear" w:color="auto" w:fill="FFFFFF"/>
        <w:tabs>
          <w:tab w:val="left" w:pos="180"/>
        </w:tabs>
        <w:spacing w:after="0" w:line="240" w:lineRule="auto"/>
        <w:ind w:left="180" w:hanging="180"/>
        <w:jc w:val="both"/>
        <w:outlineLvl w:val="0"/>
        <w:rPr>
          <w:rFonts w:ascii="Times New Roman" w:hAnsi="Times New Roman"/>
          <w:b/>
          <w:snapToGrid w:val="0"/>
          <w:color w:val="000000"/>
          <w:sz w:val="28"/>
          <w:szCs w:val="28"/>
          <w:lang w:val="kk-KZ"/>
        </w:rPr>
      </w:pPr>
    </w:p>
    <w:p w:rsidR="00745019" w:rsidRPr="00B27B91" w:rsidRDefault="00745019" w:rsidP="009455C6">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9455C6">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9455C6">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9455C6">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9455C6">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9455C6">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94ж.</w:t>
      </w:r>
      <w:r>
        <w:rPr>
          <w:rFonts w:ascii="Times New Roman" w:hAnsi="Times New Roman"/>
          <w:sz w:val="28"/>
          <w:szCs w:val="28"/>
          <w:lang w:val="kk-KZ"/>
        </w:rPr>
        <w:t xml:space="preserve"> </w:t>
      </w:r>
      <w:r w:rsidRPr="007F65C5">
        <w:rPr>
          <w:rFonts w:ascii="Times New Roman" w:hAnsi="Times New Roman"/>
          <w:sz w:val="28"/>
          <w:szCs w:val="28"/>
          <w:lang w:val="kk-KZ"/>
        </w:rPr>
        <w:t xml:space="preserve">24  желтоқсан. </w:t>
      </w:r>
    </w:p>
    <w:p w:rsidR="00745019" w:rsidRPr="007F65C5" w:rsidRDefault="00745019" w:rsidP="009455C6">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Default="00745019" w:rsidP="002F22F9">
      <w:pPr>
        <w:shd w:val="clear" w:color="auto" w:fill="FFFFFF"/>
        <w:spacing w:after="0" w:line="240" w:lineRule="auto"/>
        <w:jc w:val="both"/>
        <w:outlineLvl w:val="0"/>
        <w:rPr>
          <w:rFonts w:ascii="Times New Roman" w:hAnsi="Times New Roman"/>
          <w:b/>
          <w:snapToGrid w:val="0"/>
          <w:color w:val="000000"/>
          <w:sz w:val="28"/>
          <w:szCs w:val="28"/>
          <w:lang w:val="kk-KZ"/>
        </w:rPr>
      </w:pPr>
    </w:p>
    <w:p w:rsidR="00745019" w:rsidRPr="002623F4" w:rsidRDefault="00745019" w:rsidP="002F22F9">
      <w:pPr>
        <w:shd w:val="clear" w:color="auto" w:fill="FFFFFF"/>
        <w:spacing w:after="0" w:line="240" w:lineRule="auto"/>
        <w:jc w:val="both"/>
        <w:outlineLvl w:val="0"/>
        <w:rPr>
          <w:rFonts w:ascii="Times New Roman" w:hAnsi="Times New Roman"/>
          <w:b/>
          <w:snapToGrid w:val="0"/>
          <w:color w:val="000000"/>
          <w:sz w:val="28"/>
          <w:szCs w:val="28"/>
          <w:lang w:val="kk-KZ"/>
        </w:rPr>
      </w:pP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11-тақырып.</w:t>
      </w:r>
      <w:r w:rsidRPr="002623F4">
        <w:rPr>
          <w:b/>
          <w:sz w:val="28"/>
          <w:szCs w:val="28"/>
          <w:lang w:val="kk-KZ" w:eastAsia="ko-KR"/>
        </w:rPr>
        <w:t xml:space="preserve"> </w:t>
      </w:r>
      <w:r w:rsidRPr="002623F4">
        <w:rPr>
          <w:b/>
          <w:noProof/>
          <w:sz w:val="28"/>
          <w:szCs w:val="28"/>
          <w:lang w:val="kk-KZ"/>
        </w:rPr>
        <w:t>Кәсіпкерлердің сыртқы экономикалық кызметінін кейбір аспектілері</w:t>
      </w:r>
    </w:p>
    <w:p w:rsidR="00745019" w:rsidRPr="002623F4" w:rsidRDefault="00745019" w:rsidP="002F22F9">
      <w:pPr>
        <w:spacing w:after="0" w:line="240" w:lineRule="auto"/>
        <w:ind w:left="720"/>
        <w:jc w:val="both"/>
        <w:rPr>
          <w:rFonts w:ascii="Times New Roman" w:hAnsi="Times New Roman"/>
          <w:noProof/>
          <w:spacing w:val="-2"/>
          <w:sz w:val="28"/>
          <w:szCs w:val="28"/>
          <w:lang w:val="kk-KZ"/>
        </w:rPr>
      </w:pPr>
    </w:p>
    <w:p w:rsidR="00745019" w:rsidRPr="002623F4" w:rsidRDefault="00745019" w:rsidP="0002276D">
      <w:pPr>
        <w:spacing w:after="0" w:line="240" w:lineRule="auto"/>
        <w:jc w:val="both"/>
        <w:rPr>
          <w:rFonts w:ascii="Times New Roman" w:hAnsi="Times New Roman"/>
          <w:noProof/>
          <w:spacing w:val="-2"/>
          <w:sz w:val="28"/>
          <w:szCs w:val="28"/>
          <w:lang w:val="kk-KZ"/>
        </w:rPr>
      </w:pPr>
      <w:r w:rsidRPr="002623F4">
        <w:rPr>
          <w:rFonts w:ascii="Times New Roman" w:hAnsi="Times New Roman"/>
          <w:noProof/>
          <w:spacing w:val="-2"/>
          <w:sz w:val="28"/>
          <w:szCs w:val="28"/>
          <w:lang w:val="kk-KZ"/>
        </w:rPr>
        <w:t>1. Сыртқы экономикалык шарттар, түсінігі, құқықтық реттелуі</w:t>
      </w:r>
      <w:r>
        <w:rPr>
          <w:rFonts w:ascii="Times New Roman" w:hAnsi="Times New Roman"/>
          <w:noProof/>
          <w:spacing w:val="-2"/>
          <w:sz w:val="28"/>
          <w:szCs w:val="28"/>
          <w:lang w:val="kk-KZ"/>
        </w:rPr>
        <w:t>.</w:t>
      </w:r>
      <w:r w:rsidRPr="002623F4">
        <w:rPr>
          <w:rFonts w:ascii="Times New Roman" w:hAnsi="Times New Roman"/>
          <w:noProof/>
          <w:spacing w:val="-2"/>
          <w:sz w:val="28"/>
          <w:szCs w:val="28"/>
          <w:lang w:val="kk-KZ"/>
        </w:rPr>
        <w:t xml:space="preserve"> </w:t>
      </w:r>
    </w:p>
    <w:p w:rsidR="00745019" w:rsidRPr="002623F4" w:rsidRDefault="00745019" w:rsidP="0002276D">
      <w:pPr>
        <w:tabs>
          <w:tab w:val="left" w:pos="900"/>
        </w:tabs>
        <w:spacing w:after="0" w:line="240" w:lineRule="auto"/>
        <w:rPr>
          <w:rFonts w:ascii="Times New Roman" w:hAnsi="Times New Roman"/>
          <w:noProof/>
          <w:spacing w:val="-2"/>
          <w:sz w:val="28"/>
          <w:szCs w:val="28"/>
          <w:lang w:val="kk-KZ"/>
        </w:rPr>
      </w:pPr>
      <w:r w:rsidRPr="002623F4">
        <w:rPr>
          <w:rFonts w:ascii="Times New Roman" w:hAnsi="Times New Roman"/>
          <w:noProof/>
          <w:spacing w:val="-2"/>
          <w:sz w:val="28"/>
          <w:szCs w:val="28"/>
          <w:lang w:val="kk-KZ"/>
        </w:rPr>
        <w:t xml:space="preserve">2. Сыртқы </w:t>
      </w:r>
      <w:r w:rsidRPr="002623F4">
        <w:rPr>
          <w:rFonts w:ascii="Times New Roman" w:hAnsi="Times New Roman"/>
          <w:noProof/>
          <w:spacing w:val="-1"/>
          <w:sz w:val="28"/>
          <w:szCs w:val="28"/>
          <w:lang w:val="kk-KZ"/>
        </w:rPr>
        <w:t xml:space="preserve">экономикалық шарттар бойынша катынастарды регламентациялау үшін </w:t>
      </w:r>
      <w:r w:rsidRPr="002623F4">
        <w:rPr>
          <w:rFonts w:ascii="Times New Roman" w:hAnsi="Times New Roman"/>
          <w:noProof/>
          <w:spacing w:val="-2"/>
          <w:sz w:val="28"/>
          <w:szCs w:val="28"/>
          <w:lang w:val="kk-KZ"/>
        </w:rPr>
        <w:t>қолданылатын заң</w:t>
      </w:r>
      <w:r>
        <w:rPr>
          <w:rFonts w:ascii="Times New Roman" w:hAnsi="Times New Roman"/>
          <w:noProof/>
          <w:spacing w:val="-2"/>
          <w:sz w:val="28"/>
          <w:szCs w:val="28"/>
          <w:lang w:val="kk-KZ"/>
        </w:rPr>
        <w:t>.</w:t>
      </w:r>
    </w:p>
    <w:p w:rsidR="00745019" w:rsidRPr="002623F4" w:rsidRDefault="00745019" w:rsidP="0002276D">
      <w:pPr>
        <w:spacing w:after="0" w:line="240" w:lineRule="auto"/>
        <w:jc w:val="both"/>
        <w:rPr>
          <w:rFonts w:ascii="Times New Roman" w:hAnsi="Times New Roman"/>
          <w:b/>
          <w:sz w:val="28"/>
          <w:szCs w:val="28"/>
          <w:lang w:val="kk-KZ"/>
        </w:rPr>
      </w:pPr>
      <w:r w:rsidRPr="002623F4">
        <w:rPr>
          <w:rFonts w:ascii="Times New Roman" w:hAnsi="Times New Roman"/>
          <w:noProof/>
          <w:spacing w:val="-2"/>
          <w:sz w:val="28"/>
          <w:szCs w:val="28"/>
          <w:lang w:val="kk-KZ"/>
        </w:rPr>
        <w:t>3.  Сыртқы экономикалық шарттардын негізгі кағидалары</w:t>
      </w:r>
      <w:r>
        <w:rPr>
          <w:rFonts w:ascii="Times New Roman" w:hAnsi="Times New Roman"/>
          <w:noProof/>
          <w:spacing w:val="-2"/>
          <w:sz w:val="28"/>
          <w:szCs w:val="28"/>
          <w:lang w:val="kk-KZ"/>
        </w:rPr>
        <w:t>.</w:t>
      </w:r>
    </w:p>
    <w:p w:rsidR="00745019" w:rsidRPr="002623F4" w:rsidRDefault="00745019" w:rsidP="002F22F9">
      <w:pPr>
        <w:spacing w:after="0" w:line="240" w:lineRule="auto"/>
        <w:rPr>
          <w:rFonts w:ascii="Times New Roman" w:hAnsi="Times New Roman"/>
          <w:b/>
          <w:sz w:val="28"/>
          <w:szCs w:val="28"/>
          <w:lang w:val="kk-KZ"/>
        </w:rPr>
      </w:pP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1. Нарықтық қатынастардың дамуы жағдайларында кәсіпкерлік қызмет ішкі нарықпен шектеліп қала алмайды. Тауарларды сатып алу және сату, жұмыстарды орындау немесе қызметтер көрсету үшін,кәсіпкерлер халықаралық нарыққа шығады, яғни </w:t>
      </w:r>
      <w:r w:rsidRPr="002623F4">
        <w:rPr>
          <w:rFonts w:ascii="Times New Roman" w:hAnsi="Times New Roman"/>
          <w:iCs/>
          <w:noProof/>
          <w:sz w:val="28"/>
          <w:szCs w:val="28"/>
          <w:lang w:val="kk-KZ"/>
        </w:rPr>
        <w:t xml:space="preserve">сыртқы экономикалық қызметті </w:t>
      </w:r>
      <w:r w:rsidRPr="002623F4">
        <w:rPr>
          <w:rFonts w:ascii="Times New Roman" w:hAnsi="Times New Roman"/>
          <w:noProof/>
          <w:sz w:val="28"/>
          <w:szCs w:val="28"/>
          <w:lang w:val="kk-KZ"/>
        </w:rPr>
        <w:t>жүзеге асырады.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«Сыртқы экономикалық қызмет» термині алғаш рет Қазақ КСР-інің 1990 ж. желтоқсанның 15-індегі №408-ХІІ «Қазақ КСР сыртқы экономикалық қызметінің негізгі принциптері» деген Заңымен енгізілді. Аталған Заңның 1-бабына сәйкес, «Қазақ КСР-індегі сыртқы экономикалық қызмет» болып «заңды тұлғалардың және азаматтардың шетелдік заңды тұлғалар және азаматтармен экономикалық, сауда-саттық, валюта, ғылыми-техникалық, мәдени және басқадай қатынастарын қамтитын қызметі» саналады. Қолданылып жүрген заңда қандай қызметтің сыртқы экономикалық деп танылатыны арнайы айтылмайды, бірақ көптеген нормативтік құқықтық актілерде бұл термин пайдаланылады (ҚР Азаматтық кодексінде, Кеден кодексінде, Салық кодексінде және т.б.), ал кейбір заң актілерінде бұл ұғымның жекелеген аспектілері ашып көрсетіледі. Мысалы, Қазақстан Республикасының 1996 ж. маусымның 18-індегі № 9-1 «Экспорттық бақылау туралы» Заңының 1-бабында «сыртқы экономикалық қызметтің қатысушысы» ұғымына «бұл - экспортты, қайта экспортты, импортты, қайта импортты және өнім тасымалдауды жүзеге асыратын Қазақстан Республикасының заңды және жеке тұлғалары, шетелдік заңды және жеке тұлғалар» деген анықтама берілген. Демек, заң шығарушы тұрғысынан алғанда, «сыртқы экономикалық қызмет» - </w:t>
      </w:r>
      <w:r w:rsidRPr="002623F4">
        <w:rPr>
          <w:rFonts w:ascii="Times New Roman" w:hAnsi="Times New Roman"/>
          <w:iCs/>
          <w:noProof/>
          <w:sz w:val="28"/>
          <w:szCs w:val="28"/>
          <w:lang w:val="kk-KZ"/>
        </w:rPr>
        <w:t>бұл экспорт, қайта экспорт, импорт, қайта импорт және өнім тасымалдау бойынша жүргізіпетін қызмет.</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 Заң әдебиетінде «сыртқы экономикалық қызмет» - ол субъектілердің тауарлар (қызметтер) экспорты, импорты, шетелдік инвестициялар, сақтандыру, республиканың нарықтық экономикасын құру және қалыптастыру мақсатында материалдық және басқадай өндіріс саласында бірлескен кәсіпкерлік қызметі, республиканың әлемдік экономикаға ену, ал, ең бастысы, республика халқының қажеттіліктерін қанағаттандыру мәселелері бойынша жүргізілетін қызмет  деп  түсініктеме   берілген.     Мұндай   қызмет  </w:t>
      </w:r>
      <w:r w:rsidRPr="002623F4">
        <w:rPr>
          <w:rFonts w:ascii="Times New Roman" w:hAnsi="Times New Roman"/>
          <w:iCs/>
          <w:noProof/>
          <w:sz w:val="28"/>
          <w:szCs w:val="28"/>
          <w:lang w:val="kk-KZ"/>
        </w:rPr>
        <w:t xml:space="preserve">коммерциялық сипатта </w:t>
      </w:r>
      <w:r w:rsidRPr="002623F4">
        <w:rPr>
          <w:rFonts w:ascii="Times New Roman" w:hAnsi="Times New Roman"/>
          <w:noProof/>
          <w:sz w:val="28"/>
          <w:szCs w:val="28"/>
          <w:lang w:val="kk-KZ"/>
        </w:rPr>
        <w:t xml:space="preserve">(ол жүйелі түрде пайда табуға бағытталған жағдайда) немесе </w:t>
      </w:r>
      <w:r w:rsidRPr="002623F4">
        <w:rPr>
          <w:rFonts w:ascii="Times New Roman" w:hAnsi="Times New Roman"/>
          <w:iCs/>
          <w:noProof/>
          <w:sz w:val="28"/>
          <w:szCs w:val="28"/>
          <w:lang w:val="kk-KZ"/>
        </w:rPr>
        <w:t xml:space="preserve">коммерциялық емес сипатта </w:t>
      </w:r>
      <w:r w:rsidRPr="002623F4">
        <w:rPr>
          <w:rFonts w:ascii="Times New Roman" w:hAnsi="Times New Roman"/>
          <w:noProof/>
          <w:sz w:val="28"/>
          <w:szCs w:val="28"/>
          <w:lang w:val="kk-KZ"/>
        </w:rPr>
        <w:t>(мысалы, қайырымдылық әрекеттерінде немесе гуманитарлық көмек түрінде) болуы мүмкін. Бірінші жағдайда әңгіме сыртқы экономикалық кәсіпкерлік қызмет туралы болса, ал екінші жағдайда сыртқы экономикалық коммерциялық емес қызмет туралы сөз болып отыр. Сыртқы экономикалық кәсіпкерлік қызметтің бір түрі сыртқы сауда қызметі болып табылады.</w:t>
      </w:r>
    </w:p>
    <w:p w:rsidR="00745019" w:rsidRDefault="00745019" w:rsidP="00710C91">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Сыртқы сауда қызметі - бұл тауарларды, жұмыстарды, қызметтерді, ақпаратты, зияткерлік шығармашылық қызмет нәтижелерін (сондай-ақ оларға дара құқықты) халықаралық айырбастау саласындағы кәсіпкерлік қызмет. Сыртқы сауда қызметі қызметтің басқа түрлерінен мынандай </w:t>
      </w:r>
      <w:r w:rsidRPr="002623F4">
        <w:rPr>
          <w:rFonts w:ascii="Times New Roman" w:hAnsi="Times New Roman"/>
          <w:iCs/>
          <w:noProof/>
          <w:sz w:val="28"/>
          <w:szCs w:val="28"/>
          <w:lang w:val="kk-KZ"/>
        </w:rPr>
        <w:t xml:space="preserve">белгілері </w:t>
      </w:r>
      <w:r w:rsidRPr="002623F4">
        <w:rPr>
          <w:rFonts w:ascii="Times New Roman" w:hAnsi="Times New Roman"/>
          <w:noProof/>
          <w:sz w:val="28"/>
          <w:szCs w:val="28"/>
          <w:lang w:val="kk-KZ"/>
        </w:rPr>
        <w:t>арқылы ерекшеленеді: 1) бұл – кәсіпкерлік қызмет түрі; 2) ол тауарларды, жұмыстарды, қызметтерді және т.б. халықаралық айырбастау (яғни әртүрлі мемлекеттерге жататын тұлғалар арасындағы айырбас) саласында жүзеге асырылады; 3) тиісті мәміле нысанын кеден аумағынан тыс шығару (экспорт кезінде) және, тиісінше, оны осы аумаққа енгізу (импорт кезінде) орын алады (кей жағдайда бұл белгінің болмауы мүмкін, мысалы, шетелдік тұлға тауарды бір резиденттен екінші резидентке өңдеуге беру үшін сатып алған және содан кейін еңделген тауарды шетелге шығарған жағдайда).</w:t>
      </w:r>
    </w:p>
    <w:p w:rsidR="00745019" w:rsidRPr="002623F4" w:rsidRDefault="00745019" w:rsidP="00710C91">
      <w:pPr>
        <w:spacing w:after="0" w:line="240" w:lineRule="auto"/>
        <w:jc w:val="both"/>
        <w:rPr>
          <w:rFonts w:ascii="Times New Roman" w:hAnsi="Times New Roman"/>
          <w:sz w:val="28"/>
          <w:szCs w:val="28"/>
          <w:lang w:val="kk-KZ"/>
        </w:rPr>
      </w:pPr>
      <w:r w:rsidRPr="002623F4">
        <w:rPr>
          <w:rFonts w:ascii="Times New Roman" w:hAnsi="Times New Roman"/>
          <w:iCs/>
          <w:noProof/>
          <w:sz w:val="28"/>
          <w:szCs w:val="28"/>
          <w:lang w:val="kk-KZ"/>
        </w:rPr>
        <w:t xml:space="preserve">2. Кәсіпкерлік қызмет түрі ретіндегі сыртқы экономикалық қызмет </w:t>
      </w:r>
      <w:r w:rsidRPr="002623F4">
        <w:rPr>
          <w:rFonts w:ascii="Times New Roman" w:hAnsi="Times New Roman"/>
          <w:noProof/>
          <w:sz w:val="28"/>
          <w:szCs w:val="28"/>
          <w:lang w:val="kk-KZ"/>
        </w:rPr>
        <w:t>кеден шекарасы арқылы тауарларды (жұмыстарды, қызметтерді) және мүліктің басқадай түрлерін шетелдік мемлекет аумағына өткізуге байланысты қызмет болып табылады. Жеке тұлғалардың сыртқы экономикалық қызметінің құқықтық формалары ретінде кәсіпкерлік шарттың өзгеше бір түрі болып табылатын сыртқы экономикалық шарттар (ал сыртқы сауда қызметінің құқықтық формасы сыртқы сауда шарттары болып табылатын) қолданылады.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Көпшілікке арналған халықаралық құқық </w:t>
      </w:r>
      <w:r w:rsidRPr="002623F4">
        <w:rPr>
          <w:rFonts w:ascii="Times New Roman" w:hAnsi="Times New Roman"/>
          <w:noProof/>
          <w:sz w:val="28"/>
          <w:szCs w:val="28"/>
          <w:lang w:val="kk-KZ"/>
        </w:rPr>
        <w:t xml:space="preserve">мемлекеттің сыртқы экономикалық қызметті жүзеге асыруы барысында туындаған қатынастарды реттейді (әдетте, оны жүзеге асырудың құқықтық формасы халықаралық шарттар болып табылады). </w:t>
      </w:r>
      <w:r w:rsidRPr="002623F4">
        <w:rPr>
          <w:rFonts w:ascii="Times New Roman" w:hAnsi="Times New Roman"/>
          <w:iCs/>
          <w:noProof/>
          <w:sz w:val="28"/>
          <w:szCs w:val="28"/>
          <w:lang w:val="kk-KZ"/>
        </w:rPr>
        <w:t xml:space="preserve">Халықаралық жеке құқық </w:t>
      </w:r>
      <w:r w:rsidRPr="002623F4">
        <w:rPr>
          <w:rFonts w:ascii="Times New Roman" w:hAnsi="Times New Roman"/>
          <w:noProof/>
          <w:sz w:val="28"/>
          <w:szCs w:val="28"/>
          <w:lang w:val="kk-KZ"/>
        </w:rPr>
        <w:t xml:space="preserve">әртүрлі мемлекеттерге (ұлттарға) жататын жеке немесе заңды тұлғалардың сыртқы экономикалық қызметті жүзеге асыруы барысында туындаған қатынастарды реттейді. </w:t>
      </w:r>
      <w:r w:rsidRPr="002623F4">
        <w:rPr>
          <w:rFonts w:ascii="Times New Roman" w:hAnsi="Times New Roman"/>
          <w:iCs/>
          <w:noProof/>
          <w:sz w:val="28"/>
          <w:szCs w:val="28"/>
          <w:lang w:val="kk-KZ"/>
        </w:rPr>
        <w:t xml:space="preserve">Кәсіпкерлік құқық </w:t>
      </w:r>
      <w:r w:rsidRPr="002623F4">
        <w:rPr>
          <w:rFonts w:ascii="Times New Roman" w:hAnsi="Times New Roman"/>
          <w:noProof/>
          <w:sz w:val="28"/>
          <w:szCs w:val="28"/>
          <w:lang w:val="kk-KZ"/>
        </w:rPr>
        <w:t xml:space="preserve">сыртқы экономикалық қызметті жүзеге асыруға байланысты қалыптасқан кәсіпкерлік қызмет субъектілерінің қатынастарын реттейді. Демек, сыртқы экономикалық қызметтің негізгі екі түрін бөліп айтуға болады: 1) </w:t>
      </w:r>
      <w:r w:rsidRPr="002623F4">
        <w:rPr>
          <w:rFonts w:ascii="Times New Roman" w:hAnsi="Times New Roman"/>
          <w:iCs/>
          <w:noProof/>
          <w:sz w:val="28"/>
          <w:szCs w:val="28"/>
          <w:lang w:val="kk-KZ"/>
        </w:rPr>
        <w:t xml:space="preserve">мемлекеттің сыртқы экономикалық қызметі </w:t>
      </w:r>
      <w:r w:rsidRPr="002623F4">
        <w:rPr>
          <w:rFonts w:ascii="Times New Roman" w:hAnsi="Times New Roman"/>
          <w:noProof/>
          <w:sz w:val="28"/>
          <w:szCs w:val="28"/>
          <w:lang w:val="kk-KZ"/>
        </w:rPr>
        <w:t>(яғни мемлекеттің  сауда, экономика, туризм және т.б. салаларда басқа мемлекеттермен ынтымақтастықты дамыту бойынша жүргізетін қызметі);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2) </w:t>
      </w:r>
      <w:r w:rsidRPr="002623F4">
        <w:rPr>
          <w:rFonts w:ascii="Times New Roman" w:hAnsi="Times New Roman"/>
          <w:iCs/>
          <w:noProof/>
          <w:sz w:val="28"/>
          <w:szCs w:val="28"/>
          <w:lang w:val="kk-KZ"/>
        </w:rPr>
        <w:t xml:space="preserve">заңды және жеке тұлғалардың сыртқы экономикалық қызметі </w:t>
      </w:r>
      <w:r w:rsidRPr="002623F4">
        <w:rPr>
          <w:rFonts w:ascii="Times New Roman" w:hAnsi="Times New Roman"/>
          <w:noProof/>
          <w:sz w:val="28"/>
          <w:szCs w:val="28"/>
          <w:lang w:val="kk-KZ"/>
        </w:rPr>
        <w:t>(ол да екі түрде – кәсіпкерлік (коммерциялық) және коммерциялық емес болуы мүмкін).</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Сөйтіп, сыртқы экономикалық қызметті құқықтық реттеу төмендегілерді: </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1) халықаралық көпшілік құқықты;</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2) халықаралық жеке құқықты; </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3) жеке бір мемлекеттің ішкі заңдарын қамтиды. </w:t>
      </w:r>
      <w:r w:rsidRPr="002623F4">
        <w:rPr>
          <w:rFonts w:ascii="Times New Roman" w:hAnsi="Times New Roman"/>
          <w:noProof/>
          <w:sz w:val="28"/>
          <w:szCs w:val="28"/>
          <w:vertAlign w:val="superscript"/>
          <w:lang w:val="kk-KZ"/>
        </w:rPr>
        <w:t xml:space="preserve"> </w:t>
      </w:r>
      <w:r w:rsidRPr="002623F4">
        <w:rPr>
          <w:rFonts w:ascii="Times New Roman" w:hAnsi="Times New Roman"/>
          <w:noProof/>
          <w:sz w:val="28"/>
          <w:szCs w:val="28"/>
          <w:lang w:val="kk-KZ"/>
        </w:rPr>
        <w:t xml:space="preserve">Құқықты жеке және көпшілік деп бөлуге сүйене отырып, сыртқы экономикалық қызмет құқығының негізгі екі топтамасын ажыратуға болады: </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1) </w:t>
      </w:r>
      <w:r w:rsidRPr="002623F4">
        <w:rPr>
          <w:rFonts w:ascii="Times New Roman" w:hAnsi="Times New Roman"/>
          <w:iCs/>
          <w:noProof/>
          <w:sz w:val="28"/>
          <w:szCs w:val="28"/>
          <w:lang w:val="kk-KZ"/>
        </w:rPr>
        <w:t xml:space="preserve">сыртқы экономикалық қызметті мемлекетаралық реттеу </w:t>
      </w:r>
      <w:r w:rsidRPr="002623F4">
        <w:rPr>
          <w:rFonts w:ascii="Times New Roman" w:hAnsi="Times New Roman"/>
          <w:noProof/>
          <w:sz w:val="28"/>
          <w:szCs w:val="28"/>
          <w:lang w:val="kk-KZ"/>
        </w:rPr>
        <w:t xml:space="preserve">(көпшілік-құқықтық реттеу); </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2) </w:t>
      </w:r>
      <w:r w:rsidRPr="002623F4">
        <w:rPr>
          <w:rFonts w:ascii="Times New Roman" w:hAnsi="Times New Roman"/>
          <w:iCs/>
          <w:noProof/>
          <w:sz w:val="28"/>
          <w:szCs w:val="28"/>
          <w:lang w:val="kk-KZ"/>
        </w:rPr>
        <w:t xml:space="preserve">сыртқы экономикалық қызметті жеке-құқықтық реттеу </w:t>
      </w:r>
      <w:r w:rsidRPr="002623F4">
        <w:rPr>
          <w:rFonts w:ascii="Times New Roman" w:hAnsi="Times New Roman"/>
          <w:noProof/>
          <w:sz w:val="28"/>
          <w:szCs w:val="28"/>
          <w:lang w:val="kk-KZ"/>
        </w:rPr>
        <w:t>(ұлттық-құқықтық реттеу, оның ішінде халықаралық-жеке-құқықтық реттеу).</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3. Жоғарыда айтылып кеткендей, «Экспорттық бақылау туралы» Заңның 1-бабына сәйкес, экспорт, қайта экспорт, импорт, қайта импорт және өнім тасымалдау бойынша қызметті жүзеге асыратын ҚР заңды және жеке тұлғалары, шетелдік заңды және жеке тұлғалар сыртқы экономикалық қызмет субъектілері бола алады. Бұл жерде «ҚР жеке тұлғалары және шетелдік жеке тұлғалар» деген түсініктің жоқ екендігін айқындап алу керек. ҚР АК-нің 12-бабына сәйкес, </w:t>
      </w:r>
      <w:r w:rsidRPr="002623F4">
        <w:rPr>
          <w:rFonts w:ascii="Times New Roman" w:hAnsi="Times New Roman"/>
          <w:iCs/>
          <w:noProof/>
          <w:sz w:val="28"/>
          <w:szCs w:val="28"/>
          <w:lang w:val="kk-KZ"/>
        </w:rPr>
        <w:t xml:space="preserve">«жеке тұлғалар» деп ҚР азаматтарын, басқа мемлекеттердің азаматтарын және азаматтығы жоқ адамдарды </w:t>
      </w:r>
      <w:r w:rsidRPr="002623F4">
        <w:rPr>
          <w:rFonts w:ascii="Times New Roman" w:hAnsi="Times New Roman"/>
          <w:noProof/>
          <w:sz w:val="28"/>
          <w:szCs w:val="28"/>
          <w:lang w:val="kk-KZ"/>
        </w:rPr>
        <w:t xml:space="preserve">түсінеміз. Демек, ҚР азаматттарын да, шетелдік азаматтарды да, азаматтығы жоқ адамдарды да қамтитын «жеке тұлға» деген жалпы ұғым бар. Сол себепті Қазақстан Республикасының жеке тұлғалары (ҚР азаматтары, шетелдік мемлекеттердің азаматтары және азаматтығы жоқ адамдар), заңды тұлғалары және шетелдік заңды тұлғалар сыртқы экономикалық қызмет субъектілері болып табылады.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Сондай-ақ Қазақстан Республикасы және шетелдік мемлекеттер де сыртқы экономикалық қызмет субъектілері болып санала алады. Алайда, негізінен, сыртқы экономикалық қызмет субъектісі — заңды тұлға болып табылады.</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Сыртқы экономикалық қызмет субъектілері ретіндегі заңды тұлғаларды үлкен екі топқа: 1) </w:t>
      </w:r>
      <w:r w:rsidRPr="002623F4">
        <w:rPr>
          <w:rFonts w:ascii="Times New Roman" w:hAnsi="Times New Roman"/>
          <w:iCs/>
          <w:noProof/>
          <w:sz w:val="28"/>
          <w:szCs w:val="28"/>
          <w:lang w:val="kk-KZ"/>
        </w:rPr>
        <w:t xml:space="preserve">ҚР заңды тұлғалары; </w:t>
      </w:r>
      <w:r w:rsidRPr="002623F4">
        <w:rPr>
          <w:rFonts w:ascii="Times New Roman" w:hAnsi="Times New Roman"/>
          <w:noProof/>
          <w:sz w:val="28"/>
          <w:szCs w:val="28"/>
          <w:lang w:val="kk-KZ"/>
        </w:rPr>
        <w:t xml:space="preserve">2) </w:t>
      </w:r>
      <w:r w:rsidRPr="002623F4">
        <w:rPr>
          <w:rFonts w:ascii="Times New Roman" w:hAnsi="Times New Roman"/>
          <w:iCs/>
          <w:noProof/>
          <w:sz w:val="28"/>
          <w:szCs w:val="28"/>
          <w:lang w:val="kk-KZ"/>
        </w:rPr>
        <w:t xml:space="preserve">шетелдік заңды тұлғалар </w:t>
      </w:r>
      <w:r w:rsidRPr="002623F4">
        <w:rPr>
          <w:rFonts w:ascii="Times New Roman" w:hAnsi="Times New Roman"/>
          <w:noProof/>
          <w:sz w:val="28"/>
          <w:szCs w:val="28"/>
          <w:lang w:val="kk-KZ"/>
        </w:rPr>
        <w:t>деп бөлуге болады. Өз кезегінде, ҚР заңды тұлғалары сыртқы экономикалық қызмет субъектілері ретінде тағы екі топқа бөліне алады: 1) Қазақстан Республикасының шетелдік капитал қатыспайтын заңды тұлғалары, мұнда қатысудың бар үлесі немесе акциялар пакеті түгелдей ҚР азаматтарына, ҚР занды тұлғаларына немесе мемлекетке (Қазакстан Республикасына) тиесілі;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2) шетелдіктер қатысатын заңды тұлғалар.</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Жалпы алғанда, қолданылып жүрген заңдарға сәйкес, қазақстандық құрылтайшылар ғана құрған заңды тұлғалар және шетелдік құрылтайшылар дербес құрған немесе қазақстандық құрылтайшылармен бірігіп құрған заңды тұлғалар қазақстандық заңды тұлғалар немесе </w:t>
      </w:r>
      <w:r w:rsidRPr="002623F4">
        <w:rPr>
          <w:rFonts w:ascii="Times New Roman" w:hAnsi="Times New Roman"/>
          <w:iCs/>
          <w:noProof/>
          <w:sz w:val="28"/>
          <w:szCs w:val="28"/>
          <w:lang w:val="kk-KZ"/>
        </w:rPr>
        <w:t xml:space="preserve">Қазакстан Республикасының заңды тұлғалары </w:t>
      </w:r>
      <w:r w:rsidRPr="002623F4">
        <w:rPr>
          <w:rFonts w:ascii="Times New Roman" w:hAnsi="Times New Roman"/>
          <w:noProof/>
          <w:sz w:val="28"/>
          <w:szCs w:val="28"/>
          <w:lang w:val="kk-KZ"/>
        </w:rPr>
        <w:t xml:space="preserve">болып табылады (өйткені тіркеуден кейін олардың барлығы да қазақстандық заңды тұлға мәртебесіне ие болады). Өз кезегінде, ҚР заңды тұлғалары: </w:t>
      </w:r>
      <w:r w:rsidRPr="002623F4">
        <w:rPr>
          <w:rFonts w:ascii="Times New Roman" w:hAnsi="Times New Roman"/>
          <w:iCs/>
          <w:noProof/>
          <w:sz w:val="28"/>
          <w:szCs w:val="28"/>
          <w:lang w:val="kk-KZ"/>
        </w:rPr>
        <w:t xml:space="preserve">толығымен қазақстандық кұрылтайшы меншігіне жататын кәсіпорындар және шетелдіктер қатысатын кәсіпорындар </w:t>
      </w:r>
      <w:r w:rsidRPr="002623F4">
        <w:rPr>
          <w:rFonts w:ascii="Times New Roman" w:hAnsi="Times New Roman"/>
          <w:noProof/>
          <w:sz w:val="28"/>
          <w:szCs w:val="28"/>
          <w:lang w:val="kk-KZ"/>
        </w:rPr>
        <w:t xml:space="preserve">болуы мүмкін. Соңғыларға бар жарғылық капиталын шетелдік құрылтайшылар құрған кәсіпорындарды да, жарғылық капиталын шетелдік және қазақстандық құрылтайшылар құрған кәсіпорындарды да </w:t>
      </w:r>
      <w:r w:rsidRPr="002623F4">
        <w:rPr>
          <w:rFonts w:ascii="Times New Roman" w:hAnsi="Times New Roman"/>
          <w:iCs/>
          <w:noProof/>
          <w:sz w:val="28"/>
          <w:szCs w:val="28"/>
          <w:lang w:val="kk-KZ"/>
        </w:rPr>
        <w:t xml:space="preserve">(бірлескен кәсіпорындар </w:t>
      </w:r>
      <w:r w:rsidRPr="002623F4">
        <w:rPr>
          <w:rFonts w:ascii="Times New Roman" w:hAnsi="Times New Roman"/>
          <w:noProof/>
          <w:sz w:val="28"/>
          <w:szCs w:val="28"/>
          <w:lang w:val="kk-KZ"/>
        </w:rPr>
        <w:t xml:space="preserve">деп аталатын) жаткызуға болады. Шетелдік капиталдың қатысы бар-жоқтығына қарамастан, заң шығарушының заңды тұлғаларға қоятын басты талабы - ол заңды тұлғаның ҚР аумағында және ҚР заңцары бойынша құрылуы. ҚР заңдары бойынша, </w:t>
      </w:r>
      <w:r w:rsidRPr="002623F4">
        <w:rPr>
          <w:rFonts w:ascii="Times New Roman" w:hAnsi="Times New Roman"/>
          <w:iCs/>
          <w:noProof/>
          <w:sz w:val="28"/>
          <w:szCs w:val="28"/>
          <w:lang w:val="kk-KZ"/>
        </w:rPr>
        <w:t xml:space="preserve">шетелдік ұйымдар </w:t>
      </w:r>
      <w:r w:rsidRPr="002623F4">
        <w:rPr>
          <w:rFonts w:ascii="Times New Roman" w:hAnsi="Times New Roman"/>
          <w:noProof/>
          <w:sz w:val="28"/>
          <w:szCs w:val="28"/>
          <w:lang w:val="kk-KZ"/>
        </w:rPr>
        <w:t>болып ҚР аумағынан тыс тиісті шетелдік мемлекет заңдарына сай құрылған заңды тұлғалар (компаниялар, фирмалар, ұйымдар және т.б.) танылады.</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Өз кезегінде, бірлескен кәсіпорындар әртүрлі, мысалы, </w:t>
      </w:r>
      <w:r w:rsidRPr="002623F4">
        <w:rPr>
          <w:rFonts w:ascii="Times New Roman" w:hAnsi="Times New Roman"/>
          <w:iCs/>
          <w:noProof/>
          <w:sz w:val="28"/>
          <w:szCs w:val="28"/>
          <w:lang w:val="kk-KZ"/>
        </w:rPr>
        <w:t xml:space="preserve">шарттық және корпорациялық </w:t>
      </w:r>
      <w:r w:rsidRPr="002623F4">
        <w:rPr>
          <w:rFonts w:ascii="Times New Roman" w:hAnsi="Times New Roman"/>
          <w:noProof/>
          <w:sz w:val="28"/>
          <w:szCs w:val="28"/>
          <w:lang w:val="kk-KZ"/>
        </w:rPr>
        <w:t xml:space="preserve">болып бөліне алады. Бірлескен кәсіпорындарды шарттық және корпорациялық деп бөлуді </w:t>
      </w:r>
      <w:r w:rsidRPr="002623F4">
        <w:rPr>
          <w:rFonts w:ascii="Times New Roman" w:hAnsi="Times New Roman"/>
          <w:iCs/>
          <w:noProof/>
          <w:sz w:val="28"/>
          <w:szCs w:val="28"/>
          <w:lang w:val="kk-KZ"/>
        </w:rPr>
        <w:t xml:space="preserve">Ұлыбритания мен АҚШ, </w:t>
      </w:r>
      <w:r w:rsidRPr="002623F4">
        <w:rPr>
          <w:rFonts w:ascii="Times New Roman" w:hAnsi="Times New Roman"/>
          <w:noProof/>
          <w:sz w:val="28"/>
          <w:szCs w:val="28"/>
          <w:lang w:val="kk-KZ"/>
        </w:rPr>
        <w:t xml:space="preserve">сондай-ақ отарлық билік заманынан бері қарай мұрагерлікпен ағылшындық құқық жүйесін сақтап келген мемлекеттер мойындайды. </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Шарттық түрдің корпорациялық түрден негізгі айырмашылығы — олардың құқықтық рәсімделуінде және ішкі құрылысында болып отыр, әйтсе де екі жағдайда да олардың құрылуы шартқа негізделген. </w:t>
      </w:r>
      <w:r w:rsidRPr="002623F4">
        <w:rPr>
          <w:rFonts w:ascii="Times New Roman" w:hAnsi="Times New Roman"/>
          <w:iCs/>
          <w:noProof/>
          <w:sz w:val="28"/>
          <w:szCs w:val="28"/>
          <w:lang w:val="kk-KZ"/>
        </w:rPr>
        <w:t xml:space="preserve">Канада мемлекеті </w:t>
      </w:r>
      <w:r w:rsidRPr="002623F4">
        <w:rPr>
          <w:rFonts w:ascii="Times New Roman" w:hAnsi="Times New Roman"/>
          <w:noProof/>
          <w:sz w:val="28"/>
          <w:szCs w:val="28"/>
          <w:lang w:val="kk-KZ"/>
        </w:rPr>
        <w:t>бірлескен кәсіпорындардың үш түрін мойындайды, олар:</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1) бірлескен кәсіпорындардың шынайы немесе классикалық тұрпаты (ол келісімге қатысушылардың қаражаттары мен күштерін біріктіру жолымен нақты бір жобаны жүзеге асыруға бағытталған келісімге негізделген ұйым болып табылады); </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2)«толымды серіктестік» немесе ағылшындық құқықтың сауда-саттық серіктестігі түрлерінің бірі (бірлескен кәсіпорынның классикалық тұрпатына қарағанда,  салық органдары үшін табыстарды толымды серіктестіктің өзі санағанын талап ететін түрі);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3) заңды тұлға түріндегі бірлескен кәсіпорын.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Шетелдік кәсіпорындардың қабылдаушы мемлекет аумағындағы кәсіпкерлік қызметі, негізінен, келесідей </w:t>
      </w:r>
      <w:r w:rsidRPr="002623F4">
        <w:rPr>
          <w:rFonts w:ascii="Times New Roman" w:hAnsi="Times New Roman"/>
          <w:iCs/>
          <w:noProof/>
          <w:sz w:val="28"/>
          <w:szCs w:val="28"/>
          <w:lang w:val="kk-KZ"/>
        </w:rPr>
        <w:t xml:space="preserve">формаларда </w:t>
      </w:r>
      <w:r w:rsidRPr="002623F4">
        <w:rPr>
          <w:rFonts w:ascii="Times New Roman" w:hAnsi="Times New Roman"/>
          <w:noProof/>
          <w:sz w:val="28"/>
          <w:szCs w:val="28"/>
          <w:lang w:val="kk-KZ"/>
        </w:rPr>
        <w:t>жүзеге асырылады:</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1) кәсіпкерлік шарттар жасасу (оның ішінде кәсіпорындар, қатысу үлестерін (үлестік жарналар, акциялар), мемлекеттік бағалы қағаздар және т.б. сатып алу); </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2) заңды тұлға құру (оның ішінде бірлескен кәсіпорындар, толығымен шетелдік қатысушыға жататын кәсіпорындар, еншілес кәсіпорындар);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3) шетелдік заңды тұлғалардың филиалдарын, өкілеттіктерін құру.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Қорыта келе, сыртқы экономикалық қызмет қатысушыларына байланысты ҚР заңдарында тағы «резидент» және «резидент емес» деген түсініктер де қолданылатынын айтқан жөн. «Валюталық реттеу туралы» Заңның 1-бабы, 15-тармағына сәйкес, </w:t>
      </w:r>
      <w:r w:rsidRPr="002623F4">
        <w:rPr>
          <w:rFonts w:ascii="Times New Roman" w:hAnsi="Times New Roman"/>
          <w:iCs/>
          <w:noProof/>
          <w:sz w:val="28"/>
          <w:szCs w:val="28"/>
          <w:lang w:val="kk-KZ"/>
        </w:rPr>
        <w:t xml:space="preserve">резиденттерге </w:t>
      </w:r>
      <w:r w:rsidRPr="002623F4">
        <w:rPr>
          <w:rFonts w:ascii="Times New Roman" w:hAnsi="Times New Roman"/>
          <w:noProof/>
          <w:sz w:val="28"/>
          <w:szCs w:val="28"/>
          <w:lang w:val="kk-KZ"/>
        </w:rPr>
        <w:t>жататындар:</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-ҚР азаматтары, оның ішінде уақытша шетелде жүргендер немесе ҚР мемлекеттік қызметімен оның аумағынан тыс жерлерде жүргендер, бірақ шетелдік мемлекетте тұрақты тұруға құқық беретін, сол мемлекеттің заңына сәйкес алынған құжаты бар ҚР азаматтарынан басқа;</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шетелдіктер және азаматтығы жоқ, бірақ ҚР аумағында тұрақты тұруға құқық беретін құжаты бар адамдар;</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 - ҚР заңдарына сай құрылған, ҚР аумағында мекенжайы бар барлық заңды тұлғалар, сондай-ақ олардың ҚР аумағында және одан тыс жерлерде мекенжайы бар филиалдары мен өкілеттіктері;</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Қазақстан Республикасы аумағынан тыс жерлердегі Қазақстанның дипломатиялық, сауда-саттық және басқа да ресми өкілеттіктері.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Резидент еместер болып жоғарыда көрсетілмеген жеке тұлғалар, заңды тұлғалар, олардың филиалдары мен өкілеттіктері танылады («Валюталық реттеу туралы» Заңның 1-бабы, 10-тармағы). Сол себепті </w:t>
      </w:r>
      <w:r w:rsidRPr="002623F4">
        <w:rPr>
          <w:rFonts w:ascii="Times New Roman" w:hAnsi="Times New Roman"/>
          <w:iCs/>
          <w:noProof/>
          <w:sz w:val="28"/>
          <w:szCs w:val="28"/>
          <w:lang w:val="kk-KZ"/>
        </w:rPr>
        <w:t xml:space="preserve">резидент еместерге </w:t>
      </w:r>
      <w:r w:rsidRPr="002623F4">
        <w:rPr>
          <w:rFonts w:ascii="Times New Roman" w:hAnsi="Times New Roman"/>
          <w:noProof/>
          <w:sz w:val="28"/>
          <w:szCs w:val="28"/>
          <w:lang w:val="kk-KZ"/>
        </w:rPr>
        <w:t>мыналарды жатқызуға болады:</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Қазақстан Республикасында тұрақты тұруға құқық беретін құжатсыз шетелдіктер және азаматтығы жоқ адамдар;</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шетелдік мемлекетте тұрақты тұруға құқық беретін құжатты сол мемлекеттің заңына сай алған ҚР азаматтары;</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ҚР аумағынан тыс шетелдік мемлекеттің заңы бойынша кұрылған шетелдік заңды тұлғалар, олардың филиалдары мен өкілдіктері;</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шетелдік мемлекеттердің дипломатиялық, сауда-саттық жәнебасқа да ресми өкілдіктері; халықаралық ұйымдар.</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Қазақстан Республикасында сыртқы экономикалық қызметті валюталық реттеудің құқыктық негіздерін валюталық реттеу туралы заң және басқа нормативтік құқықтық актілер құрайды.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Валюталық реттеуді орнықты экономикалық өсуге қол жеткізу және экономикалық қауіпсіздікті қамтамасыз ету бойынша мемлекеттік саясатты қолдау мақсатында ҚР Ұлттық банкі, сондай-ақ жалпы құзыретті органдар (ҚР Үкіметі және басқа мемлекеттік органдар) жүзеге асырады. Валюталық реттеудің негізгі органы ретінде </w:t>
      </w:r>
      <w:r w:rsidRPr="002623F4">
        <w:rPr>
          <w:rFonts w:ascii="Times New Roman" w:hAnsi="Times New Roman"/>
          <w:iCs/>
          <w:noProof/>
          <w:sz w:val="28"/>
          <w:szCs w:val="28"/>
          <w:lang w:val="kk-KZ"/>
        </w:rPr>
        <w:t>ҚР Ұлттық банкі:</w:t>
      </w:r>
    </w:p>
    <w:p w:rsidR="00745019" w:rsidRPr="002623F4" w:rsidRDefault="00745019" w:rsidP="002F22F9">
      <w:pPr>
        <w:spacing w:after="0" w:line="240" w:lineRule="auto"/>
        <w:ind w:firstLine="360"/>
        <w:jc w:val="both"/>
        <w:rPr>
          <w:rFonts w:ascii="Times New Roman" w:hAnsi="Times New Roman"/>
          <w:noProof/>
          <w:spacing w:val="-14"/>
          <w:sz w:val="28"/>
          <w:szCs w:val="28"/>
          <w:lang w:val="kk-KZ"/>
        </w:rPr>
      </w:pPr>
      <w:r w:rsidRPr="002623F4">
        <w:rPr>
          <w:rFonts w:ascii="Times New Roman" w:hAnsi="Times New Roman"/>
          <w:noProof/>
          <w:sz w:val="28"/>
          <w:szCs w:val="28"/>
          <w:lang w:val="kk-KZ"/>
        </w:rPr>
        <w:t>1)резиденттің валюталық құндылықтарды пайдалануға байланысты қызметін валюталық реттеу туралы заңға сай жүзеге асыруын талап етуді;</w:t>
      </w:r>
    </w:p>
    <w:p w:rsidR="00745019" w:rsidRPr="002623F4" w:rsidRDefault="00745019" w:rsidP="002F22F9">
      <w:pPr>
        <w:spacing w:after="0" w:line="240" w:lineRule="auto"/>
        <w:ind w:firstLine="360"/>
        <w:jc w:val="both"/>
        <w:rPr>
          <w:rFonts w:ascii="Times New Roman" w:hAnsi="Times New Roman"/>
          <w:noProof/>
          <w:spacing w:val="-3"/>
          <w:sz w:val="28"/>
          <w:szCs w:val="28"/>
          <w:lang w:val="kk-KZ"/>
        </w:rPr>
      </w:pPr>
      <w:r w:rsidRPr="002623F4">
        <w:rPr>
          <w:rFonts w:ascii="Times New Roman" w:hAnsi="Times New Roman"/>
          <w:noProof/>
          <w:sz w:val="28"/>
          <w:szCs w:val="28"/>
          <w:lang w:val="kk-KZ"/>
        </w:rPr>
        <w:t>2)резиденттердің және резидент еместердің валюта операцияларын, оның ішінде валюталық реттеу режимін жүзеге асырудың мынандай тәртіптерін:</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тіркеу (тіркеу режимі валюта шартын тіркеуді және кейіннен резиденттің тіркелген валюта шарты бойынша мәліметтер беруін білдіреді);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хабарлама (хабарлау режимі валюта операцияларының резиденттері қатысушылары және (немесе) өкілетті банктер, сондай-ақ валюта операцияларын клиенттердің тапсыруымен орындайтын бағалы қағаздар нарығына қатысушы кәсіби мамандар белгілеген тәртіпте ҚР Ұлттық банкіне ақпарат беруі және содан кейін өткізілген операциялар және валюта шарттарының өзгерістері туралы да ақпарат беруін білдіреді);</w:t>
      </w:r>
    </w:p>
    <w:p w:rsidR="00745019" w:rsidRPr="002623F4" w:rsidRDefault="00745019" w:rsidP="002F22F9">
      <w:pPr>
        <w:spacing w:after="0" w:line="240" w:lineRule="auto"/>
        <w:ind w:firstLine="360"/>
        <w:jc w:val="both"/>
        <w:rPr>
          <w:rFonts w:ascii="Times New Roman" w:hAnsi="Times New Roman"/>
          <w:noProof/>
          <w:spacing w:val="-6"/>
          <w:sz w:val="28"/>
          <w:szCs w:val="28"/>
          <w:lang w:val="kk-KZ"/>
        </w:rPr>
      </w:pPr>
      <w:r w:rsidRPr="002623F4">
        <w:rPr>
          <w:rFonts w:ascii="Times New Roman" w:hAnsi="Times New Roman"/>
          <w:noProof/>
          <w:sz w:val="28"/>
          <w:szCs w:val="28"/>
          <w:lang w:val="kk-KZ"/>
        </w:rPr>
        <w:t>3) қызметін ҚР аумағында жүзеге асыратын резидент еместердің валюта операцияларына мониторинг (валюталық мониторинг) жариялау тәртібін;</w:t>
      </w:r>
    </w:p>
    <w:p w:rsidR="00745019" w:rsidRPr="002623F4" w:rsidRDefault="00745019" w:rsidP="002F22F9">
      <w:pPr>
        <w:spacing w:after="0" w:line="240" w:lineRule="auto"/>
        <w:ind w:firstLine="360"/>
        <w:jc w:val="both"/>
        <w:rPr>
          <w:rFonts w:ascii="Times New Roman" w:hAnsi="Times New Roman"/>
          <w:noProof/>
          <w:spacing w:val="-2"/>
          <w:sz w:val="28"/>
          <w:szCs w:val="28"/>
          <w:lang w:val="kk-KZ"/>
        </w:rPr>
      </w:pPr>
      <w:r w:rsidRPr="002623F4">
        <w:rPr>
          <w:rFonts w:ascii="Times New Roman" w:hAnsi="Times New Roman"/>
          <w:noProof/>
          <w:sz w:val="28"/>
          <w:szCs w:val="28"/>
          <w:lang w:val="kk-KZ"/>
        </w:rPr>
        <w:t>4) валюта операциялары бойынша уәкілетті мемлекеттік органдардың құзыретіне сәйкес олармен келісе отырып, барлық резиденттер де, резидент еместер де орындауға міндетті есеп-қисап және есептеме формаларын белгілейді.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«Валюталық реттеу туралы» Заңның 13-бабына сәйкес, </w:t>
      </w:r>
      <w:r w:rsidRPr="002623F4">
        <w:rPr>
          <w:rFonts w:ascii="Times New Roman" w:hAnsi="Times New Roman"/>
          <w:iCs/>
          <w:noProof/>
          <w:sz w:val="28"/>
          <w:szCs w:val="28"/>
          <w:lang w:val="kk-KZ"/>
        </w:rPr>
        <w:t xml:space="preserve">резиденттер арасындағы валюта операцияларына </w:t>
      </w:r>
      <w:r w:rsidRPr="002623F4">
        <w:rPr>
          <w:rFonts w:ascii="Times New Roman" w:hAnsi="Times New Roman"/>
          <w:noProof/>
          <w:sz w:val="28"/>
          <w:szCs w:val="28"/>
          <w:lang w:val="kk-KZ"/>
        </w:rPr>
        <w:t>тыйым салынады, ал тыйым салынбайтын операциялар төмендегідей:</w:t>
      </w:r>
    </w:p>
    <w:p w:rsidR="00745019" w:rsidRPr="002623F4" w:rsidRDefault="00745019" w:rsidP="002F22F9">
      <w:pPr>
        <w:spacing w:after="0" w:line="240" w:lineRule="auto"/>
        <w:ind w:firstLine="360"/>
        <w:jc w:val="both"/>
        <w:rPr>
          <w:rFonts w:ascii="Times New Roman" w:hAnsi="Times New Roman"/>
          <w:noProof/>
          <w:spacing w:val="-14"/>
          <w:sz w:val="28"/>
          <w:szCs w:val="28"/>
          <w:lang w:val="kk-KZ"/>
        </w:rPr>
      </w:pPr>
      <w:r w:rsidRPr="002623F4">
        <w:rPr>
          <w:rFonts w:ascii="Times New Roman" w:hAnsi="Times New Roman"/>
          <w:noProof/>
          <w:sz w:val="28"/>
          <w:szCs w:val="28"/>
          <w:lang w:val="kk-KZ"/>
        </w:rPr>
        <w:t>1) тараптардың біреуі ҚР Ұлттық банкі және (немесе) ҚР Қаржы министрлігі болып табылатын операциялар;</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2) банк операцияларына және уәкілетті банктер және уәкілетті ұйымдар оларға берілген лицензияларға және (немесе) ҚР заңдарына  сәйкес жүзеге асыруға құқылы басқа да операцияларға жатқызылатын валюталық құндылықтармен жасалатын операциялар;</w:t>
      </w:r>
    </w:p>
    <w:p w:rsidR="00745019" w:rsidRPr="002623F4" w:rsidRDefault="00745019" w:rsidP="002F22F9">
      <w:pPr>
        <w:spacing w:after="0" w:line="240" w:lineRule="auto"/>
        <w:ind w:firstLine="360"/>
        <w:jc w:val="both"/>
        <w:rPr>
          <w:rFonts w:ascii="Times New Roman" w:hAnsi="Times New Roman"/>
          <w:noProof/>
          <w:spacing w:val="-4"/>
          <w:sz w:val="28"/>
          <w:szCs w:val="28"/>
          <w:lang w:val="kk-KZ"/>
        </w:rPr>
      </w:pPr>
      <w:r w:rsidRPr="002623F4">
        <w:rPr>
          <w:rFonts w:ascii="Times New Roman" w:hAnsi="Times New Roman"/>
          <w:noProof/>
          <w:sz w:val="28"/>
          <w:szCs w:val="28"/>
          <w:lang w:val="kk-KZ"/>
        </w:rPr>
        <w:t>3) валюта операцияларын өткізу бойынша банк қызметтерін төлеу, сондай-ақ банк қызметтерін шетелдік валютамен көрсетуді қарастыратын шарттар бойынша айыпақы (айыппұлдар, өсімдер) төлеу;</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4) резиденттердің шетел валютасымен шығарған бағалы қағаздарын сатып алуға, сатуға, сыйақы төлеуге және (немесе) өтеуге және резидент еместер шығарған бағалы қағаздарға байланысты операциялар;</w:t>
      </w:r>
    </w:p>
    <w:p w:rsidR="00745019" w:rsidRPr="002623F4" w:rsidRDefault="00745019" w:rsidP="002F22F9">
      <w:pPr>
        <w:spacing w:after="0" w:line="240" w:lineRule="auto"/>
        <w:ind w:firstLine="360"/>
        <w:jc w:val="both"/>
        <w:rPr>
          <w:rFonts w:ascii="Times New Roman" w:hAnsi="Times New Roman"/>
          <w:noProof/>
          <w:spacing w:val="-6"/>
          <w:sz w:val="28"/>
          <w:szCs w:val="28"/>
          <w:lang w:val="kk-KZ"/>
        </w:rPr>
      </w:pPr>
      <w:r w:rsidRPr="002623F4">
        <w:rPr>
          <w:rFonts w:ascii="Times New Roman" w:hAnsi="Times New Roman"/>
          <w:noProof/>
          <w:sz w:val="28"/>
          <w:szCs w:val="28"/>
          <w:lang w:val="kk-KZ"/>
        </w:rPr>
        <w:t>5) экспортты (импорт) жүзеге асыруға байланысты комиссияның шарттары бойынша аударма аккредитивтерін төлем түрінде пайдаланған кездегі ақша төлемдері мен аударымдары;</w:t>
      </w:r>
    </w:p>
    <w:p w:rsidR="00745019" w:rsidRPr="002623F4" w:rsidRDefault="00745019" w:rsidP="002F22F9">
      <w:pPr>
        <w:spacing w:after="0" w:line="240" w:lineRule="auto"/>
        <w:ind w:firstLine="360"/>
        <w:jc w:val="both"/>
        <w:rPr>
          <w:rFonts w:ascii="Times New Roman" w:hAnsi="Times New Roman"/>
          <w:noProof/>
          <w:spacing w:val="-4"/>
          <w:sz w:val="28"/>
          <w:szCs w:val="28"/>
          <w:lang w:val="kk-KZ"/>
        </w:rPr>
      </w:pPr>
      <w:r w:rsidRPr="002623F4">
        <w:rPr>
          <w:rFonts w:ascii="Times New Roman" w:hAnsi="Times New Roman"/>
          <w:noProof/>
          <w:sz w:val="28"/>
          <w:szCs w:val="28"/>
          <w:lang w:val="kk-KZ"/>
        </w:rPr>
        <w:t>6) шетел валютасындағы вексельдерді ақша міндеттемелерін орындау ретінде беру;</w:t>
      </w:r>
    </w:p>
    <w:p w:rsidR="00745019" w:rsidRPr="002623F4" w:rsidRDefault="00745019" w:rsidP="002F22F9">
      <w:pPr>
        <w:spacing w:after="0" w:line="240" w:lineRule="auto"/>
        <w:ind w:firstLine="360"/>
        <w:jc w:val="both"/>
        <w:rPr>
          <w:rFonts w:ascii="Times New Roman" w:hAnsi="Times New Roman"/>
          <w:noProof/>
          <w:spacing w:val="-4"/>
          <w:sz w:val="28"/>
          <w:szCs w:val="28"/>
          <w:lang w:val="kk-KZ"/>
        </w:rPr>
      </w:pPr>
      <w:r w:rsidRPr="002623F4">
        <w:rPr>
          <w:rFonts w:ascii="Times New Roman" w:hAnsi="Times New Roman"/>
          <w:noProof/>
          <w:sz w:val="28"/>
          <w:szCs w:val="28"/>
          <w:lang w:val="kk-KZ"/>
        </w:rPr>
        <w:t>7) бөлшек сауданы жүзеге асыруға және қолма-қол шетел валютасы үшін қызмет корсетуге валюталық реттеу туралы заңда және ҚР Ұлттық банкінің нормативтік кұкықтық актілерінде белгіленген талаптарға сәйкес алынған лицензиясы бар резиденттермен есеп айырысу;</w:t>
      </w:r>
    </w:p>
    <w:p w:rsidR="00745019" w:rsidRPr="002623F4" w:rsidRDefault="00745019" w:rsidP="002F22F9">
      <w:pPr>
        <w:spacing w:after="0" w:line="240" w:lineRule="auto"/>
        <w:ind w:firstLine="360"/>
        <w:jc w:val="both"/>
        <w:rPr>
          <w:rFonts w:ascii="Times New Roman" w:hAnsi="Times New Roman"/>
          <w:noProof/>
          <w:spacing w:val="-9"/>
          <w:sz w:val="28"/>
          <w:szCs w:val="28"/>
          <w:lang w:val="kk-KZ"/>
        </w:rPr>
      </w:pPr>
      <w:r w:rsidRPr="002623F4">
        <w:rPr>
          <w:rFonts w:ascii="Times New Roman" w:hAnsi="Times New Roman"/>
          <w:noProof/>
          <w:sz w:val="28"/>
          <w:szCs w:val="28"/>
          <w:lang w:val="kk-KZ"/>
        </w:rPr>
        <w:t>8) қызметкерлерді ҚР аумағынан тыс жерлерге іс сапарларға жіберуге байланысты шығындарды төлеу;</w:t>
      </w:r>
    </w:p>
    <w:p w:rsidR="00745019" w:rsidRPr="002623F4" w:rsidRDefault="00745019" w:rsidP="002F22F9">
      <w:pPr>
        <w:spacing w:after="0" w:line="240" w:lineRule="auto"/>
        <w:ind w:firstLine="360"/>
        <w:jc w:val="both"/>
        <w:rPr>
          <w:rFonts w:ascii="Times New Roman" w:hAnsi="Times New Roman"/>
          <w:noProof/>
          <w:spacing w:val="-5"/>
          <w:sz w:val="28"/>
          <w:szCs w:val="28"/>
          <w:lang w:val="kk-KZ"/>
        </w:rPr>
      </w:pPr>
      <w:r w:rsidRPr="002623F4">
        <w:rPr>
          <w:rFonts w:ascii="Times New Roman" w:hAnsi="Times New Roman"/>
          <w:noProof/>
          <w:sz w:val="28"/>
          <w:szCs w:val="28"/>
          <w:lang w:val="kk-KZ"/>
        </w:rPr>
        <w:t>9) жеке тұлғалардың жеке тұлғаларға, сондай-ақ жарғылық қызметі қайырымдылық шараларына бағытталған заңды тұлғаларға қайтарымсыз акша аударуы немесе валюта кұндылықтарын қайтарымсыз беруі;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8"/>
          <w:sz w:val="28"/>
          <w:szCs w:val="28"/>
          <w:lang w:val="kk-KZ"/>
        </w:rPr>
        <w:t>10)</w:t>
      </w:r>
      <w:r w:rsidRPr="002623F4">
        <w:rPr>
          <w:rFonts w:ascii="Times New Roman" w:hAnsi="Times New Roman"/>
          <w:noProof/>
          <w:sz w:val="28"/>
          <w:szCs w:val="28"/>
          <w:lang w:val="kk-KZ"/>
        </w:rPr>
        <w:t>жеке тұлғалардың  басқа жеке тұлғалар пайдасына банк салымдарын салуы;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8"/>
          <w:sz w:val="28"/>
          <w:szCs w:val="28"/>
          <w:lang w:val="kk-KZ"/>
        </w:rPr>
        <w:t xml:space="preserve">11) </w:t>
      </w:r>
      <w:r w:rsidRPr="002623F4">
        <w:rPr>
          <w:rFonts w:ascii="Times New Roman" w:hAnsi="Times New Roman"/>
          <w:noProof/>
          <w:sz w:val="28"/>
          <w:szCs w:val="28"/>
          <w:lang w:val="kk-KZ"/>
        </w:rPr>
        <w:t>ҚР заң актілерінде қарастырылған жағдайларда салықтар мен бюджетке теленетін басқа да міндетті төлемдерді телеуге байланысты операциялар.</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Резиденттер </w:t>
      </w:r>
      <w:r w:rsidRPr="002623F4">
        <w:rPr>
          <w:rFonts w:ascii="Times New Roman" w:hAnsi="Times New Roman"/>
          <w:noProof/>
          <w:sz w:val="28"/>
          <w:szCs w:val="28"/>
          <w:lang w:val="kk-KZ"/>
        </w:rPr>
        <w:t>төмендегілерді орындауға: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7"/>
          <w:sz w:val="28"/>
          <w:szCs w:val="28"/>
          <w:lang w:val="kk-KZ"/>
        </w:rPr>
        <w:t xml:space="preserve">1) </w:t>
      </w:r>
      <w:r w:rsidRPr="002623F4">
        <w:rPr>
          <w:rFonts w:ascii="Times New Roman" w:hAnsi="Times New Roman"/>
          <w:noProof/>
          <w:sz w:val="28"/>
          <w:szCs w:val="28"/>
          <w:lang w:val="kk-KZ"/>
        </w:rPr>
        <w:t>ҚР валюта заңына сәйкес, тараптардың келісімі бойынша резидент еместермен ұлттық және (немесе) шетелдік валютада  мәмілелер жасасуға;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5"/>
          <w:sz w:val="28"/>
          <w:szCs w:val="28"/>
          <w:lang w:val="kk-KZ"/>
        </w:rPr>
        <w:t xml:space="preserve">2) </w:t>
      </w:r>
      <w:r w:rsidRPr="002623F4">
        <w:rPr>
          <w:rFonts w:ascii="Times New Roman" w:hAnsi="Times New Roman"/>
          <w:noProof/>
          <w:sz w:val="28"/>
          <w:szCs w:val="28"/>
          <w:lang w:val="kk-KZ"/>
        </w:rPr>
        <w:t xml:space="preserve">резидент еместермен жасалатын операциялар бойынша шетелдік валютамен вексельдер шығаруға </w:t>
      </w:r>
      <w:r w:rsidRPr="002623F4">
        <w:rPr>
          <w:rFonts w:ascii="Times New Roman" w:hAnsi="Times New Roman"/>
          <w:iCs/>
          <w:noProof/>
          <w:sz w:val="28"/>
          <w:szCs w:val="28"/>
          <w:lang w:val="kk-KZ"/>
        </w:rPr>
        <w:t>құқылы.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Резидент еместер: </w:t>
      </w:r>
      <w:r w:rsidRPr="002623F4">
        <w:rPr>
          <w:rFonts w:ascii="Times New Roman" w:hAnsi="Times New Roman"/>
          <w:noProof/>
          <w:sz w:val="28"/>
          <w:szCs w:val="28"/>
          <w:lang w:val="kk-KZ"/>
        </w:rPr>
        <w:t xml:space="preserve">салымдар (депозиттер), бағалы қағаздар, қарыз беру және валюталық реттеу туралы заңда көзделген тәртіпте резиденттермен жасалған басқа да валюталық операциялар бойынша шектеусіз дивидендтер, сыйақылар және басқадай табыстар алуға және аударуға </w:t>
      </w:r>
      <w:r w:rsidRPr="002623F4">
        <w:rPr>
          <w:rFonts w:ascii="Times New Roman" w:hAnsi="Times New Roman"/>
          <w:iCs/>
          <w:noProof/>
          <w:sz w:val="28"/>
          <w:szCs w:val="28"/>
          <w:lang w:val="kk-KZ"/>
        </w:rPr>
        <w:t xml:space="preserve">құқылы. </w:t>
      </w:r>
      <w:r w:rsidRPr="002623F4">
        <w:rPr>
          <w:rFonts w:ascii="Times New Roman" w:hAnsi="Times New Roman"/>
          <w:noProof/>
          <w:sz w:val="28"/>
          <w:szCs w:val="28"/>
          <w:lang w:val="kk-KZ"/>
        </w:rPr>
        <w:t>ҚР аумағында резидент еместермен валюта операциялары заң тәртібімен белгіленген талаптарды есепке ала отырып, шектеусіз жүзеге асырылады.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Резиденттердің және резидент еместердің валюта операциялары бойынша төлемдері мен аударымдары </w:t>
      </w:r>
      <w:r w:rsidRPr="002623F4">
        <w:rPr>
          <w:rFonts w:ascii="Times New Roman" w:hAnsi="Times New Roman"/>
          <w:noProof/>
          <w:sz w:val="28"/>
          <w:szCs w:val="28"/>
          <w:lang w:val="kk-KZ"/>
        </w:rPr>
        <w:t>уәкілетті банктердегі шоттар арқылы жүзеге асырылады (төмендегілерді қоспағанда);</w:t>
      </w:r>
    </w:p>
    <w:p w:rsidR="00745019" w:rsidRPr="002623F4" w:rsidRDefault="00745019" w:rsidP="002F22F9">
      <w:pPr>
        <w:spacing w:after="0" w:line="240" w:lineRule="auto"/>
        <w:ind w:firstLine="360"/>
        <w:jc w:val="both"/>
        <w:rPr>
          <w:rFonts w:ascii="Times New Roman" w:hAnsi="Times New Roman"/>
          <w:noProof/>
          <w:spacing w:val="-14"/>
          <w:sz w:val="28"/>
          <w:szCs w:val="28"/>
          <w:lang w:val="kk-KZ"/>
        </w:rPr>
      </w:pPr>
      <w:r w:rsidRPr="002623F4">
        <w:rPr>
          <w:rFonts w:ascii="Times New Roman" w:hAnsi="Times New Roman"/>
          <w:noProof/>
          <w:sz w:val="28"/>
          <w:szCs w:val="28"/>
          <w:lang w:val="kk-KZ"/>
        </w:rPr>
        <w:t>1) жеке тұлғалардың телемдері мен акша аударымдары және ҚР аумағында ұлттық валютамен солардың пайдасына ақша аудару;</w:t>
      </w:r>
    </w:p>
    <w:p w:rsidR="00745019" w:rsidRPr="002623F4" w:rsidRDefault="00745019" w:rsidP="002F22F9">
      <w:pPr>
        <w:spacing w:after="0" w:line="240" w:lineRule="auto"/>
        <w:ind w:firstLine="360"/>
        <w:jc w:val="both"/>
        <w:rPr>
          <w:rFonts w:ascii="Times New Roman" w:hAnsi="Times New Roman"/>
          <w:noProof/>
          <w:spacing w:val="-4"/>
          <w:sz w:val="28"/>
          <w:szCs w:val="28"/>
          <w:lang w:val="kk-KZ"/>
        </w:rPr>
      </w:pPr>
      <w:r w:rsidRPr="002623F4">
        <w:rPr>
          <w:rFonts w:ascii="Times New Roman" w:hAnsi="Times New Roman"/>
          <w:noProof/>
          <w:sz w:val="28"/>
          <w:szCs w:val="28"/>
          <w:lang w:val="kk-KZ"/>
        </w:rPr>
        <w:t>2) жеке тұлғалардың уәкілетті банктерде шот ашпай-ақ жүргізілетін ақша аударымдары;</w:t>
      </w:r>
    </w:p>
    <w:p w:rsidR="00745019" w:rsidRPr="002623F4" w:rsidRDefault="00745019" w:rsidP="002F22F9">
      <w:pPr>
        <w:spacing w:after="0" w:line="240" w:lineRule="auto"/>
        <w:ind w:firstLine="360"/>
        <w:jc w:val="both"/>
        <w:rPr>
          <w:rFonts w:ascii="Times New Roman" w:hAnsi="Times New Roman"/>
          <w:noProof/>
          <w:spacing w:val="-4"/>
          <w:sz w:val="28"/>
          <w:szCs w:val="28"/>
          <w:lang w:val="kk-KZ"/>
        </w:rPr>
      </w:pPr>
      <w:r w:rsidRPr="002623F4">
        <w:rPr>
          <w:rFonts w:ascii="Times New Roman" w:hAnsi="Times New Roman"/>
          <w:noProof/>
          <w:sz w:val="28"/>
          <w:szCs w:val="28"/>
          <w:lang w:val="kk-KZ"/>
        </w:rPr>
        <w:t>3) жеке тұлғалар мен бөлшек сауданы жүзеге асыруға және қолма-қол шетел валютасы үшін қызмет көрсетуге ҚР Үлттық банкі берген лицензиясы бар заңды тұлғалар арасындағы төлемдер;</w:t>
      </w:r>
    </w:p>
    <w:p w:rsidR="00745019" w:rsidRPr="002623F4" w:rsidRDefault="00745019" w:rsidP="002F22F9">
      <w:pPr>
        <w:spacing w:after="0" w:line="240" w:lineRule="auto"/>
        <w:ind w:firstLine="360"/>
        <w:jc w:val="both"/>
        <w:rPr>
          <w:rFonts w:ascii="Times New Roman" w:hAnsi="Times New Roman"/>
          <w:noProof/>
          <w:spacing w:val="-4"/>
          <w:sz w:val="28"/>
          <w:szCs w:val="28"/>
          <w:lang w:val="kk-KZ"/>
        </w:rPr>
      </w:pPr>
      <w:r w:rsidRPr="002623F4">
        <w:rPr>
          <w:rFonts w:ascii="Times New Roman" w:hAnsi="Times New Roman"/>
          <w:noProof/>
          <w:sz w:val="28"/>
          <w:szCs w:val="28"/>
          <w:lang w:val="kk-KZ"/>
        </w:rPr>
        <w:t>4) жеке тұлғалар мен уәкілетті банктер немесе уәкілетті ұйымдар арасындағы солардың айырбастау орындары арқылы жасалатын төлемдер;</w:t>
      </w:r>
    </w:p>
    <w:p w:rsidR="00745019" w:rsidRPr="002623F4" w:rsidRDefault="00745019" w:rsidP="002F22F9">
      <w:pPr>
        <w:spacing w:after="0" w:line="240" w:lineRule="auto"/>
        <w:ind w:firstLine="360"/>
        <w:jc w:val="both"/>
        <w:rPr>
          <w:rFonts w:ascii="Times New Roman" w:hAnsi="Times New Roman"/>
          <w:noProof/>
          <w:spacing w:val="-6"/>
          <w:sz w:val="28"/>
          <w:szCs w:val="28"/>
          <w:lang w:val="kk-KZ"/>
        </w:rPr>
      </w:pPr>
      <w:r w:rsidRPr="002623F4">
        <w:rPr>
          <w:rFonts w:ascii="Times New Roman" w:hAnsi="Times New Roman"/>
          <w:noProof/>
          <w:sz w:val="28"/>
          <w:szCs w:val="28"/>
          <w:lang w:val="kk-KZ"/>
        </w:rPr>
        <w:t>5) заңды тұлғалар-резиденттердің резидент емес қызметкерлерге жалақы төлеуі, сондай-ақ заңды тұлғалар-резидент еместердің резидент қызметкерлерге және резидент еместерге шетел валютасымен жалақы төлеуі;</w:t>
      </w:r>
    </w:p>
    <w:p w:rsidR="00745019" w:rsidRPr="002623F4" w:rsidRDefault="00745019" w:rsidP="002F22F9">
      <w:pPr>
        <w:spacing w:after="0" w:line="240" w:lineRule="auto"/>
        <w:ind w:firstLine="360"/>
        <w:jc w:val="both"/>
        <w:rPr>
          <w:rFonts w:ascii="Times New Roman" w:hAnsi="Times New Roman"/>
          <w:noProof/>
          <w:spacing w:val="-4"/>
          <w:sz w:val="28"/>
          <w:szCs w:val="28"/>
          <w:lang w:val="kk-KZ"/>
        </w:rPr>
      </w:pPr>
      <w:r w:rsidRPr="002623F4">
        <w:rPr>
          <w:rFonts w:ascii="Times New Roman" w:hAnsi="Times New Roman"/>
          <w:noProof/>
          <w:sz w:val="28"/>
          <w:szCs w:val="28"/>
          <w:lang w:val="kk-KZ"/>
        </w:rPr>
        <w:t>6) заңды тұлғалардың қызметкерлерді ҚР аумағынан тыс жерлерге іс сапарларға жіберуге байланысты шығындарды шетел валютасымен төлеуі;</w:t>
      </w:r>
    </w:p>
    <w:p w:rsidR="00745019" w:rsidRPr="002623F4" w:rsidRDefault="00745019" w:rsidP="002F22F9">
      <w:pPr>
        <w:spacing w:after="0" w:line="240" w:lineRule="auto"/>
        <w:ind w:firstLine="360"/>
        <w:jc w:val="both"/>
        <w:rPr>
          <w:rFonts w:ascii="Times New Roman" w:hAnsi="Times New Roman"/>
          <w:noProof/>
          <w:spacing w:val="-4"/>
          <w:sz w:val="28"/>
          <w:szCs w:val="28"/>
          <w:lang w:val="kk-KZ"/>
        </w:rPr>
      </w:pPr>
      <w:r w:rsidRPr="002623F4">
        <w:rPr>
          <w:rFonts w:ascii="Times New Roman" w:hAnsi="Times New Roman"/>
          <w:noProof/>
          <w:sz w:val="28"/>
          <w:szCs w:val="28"/>
          <w:lang w:val="kk-KZ"/>
        </w:rPr>
        <w:t>7) жеке тұлғалар мен өз қызметтерін ҚР кеден аумағында кеден бақылауымен халықаралық қатынастар үшін ашық әуежайларда, порттарда және шекаралық аймақтарда жүзеге асыратын заңды тұлғалар-резидент еместер арасындағы телемдер;</w:t>
      </w:r>
    </w:p>
    <w:p w:rsidR="00745019" w:rsidRPr="002623F4" w:rsidRDefault="00745019" w:rsidP="002F22F9">
      <w:pPr>
        <w:spacing w:after="0" w:line="240" w:lineRule="auto"/>
        <w:ind w:firstLine="360"/>
        <w:jc w:val="both"/>
        <w:rPr>
          <w:rFonts w:ascii="Times New Roman" w:hAnsi="Times New Roman"/>
          <w:noProof/>
          <w:spacing w:val="-6"/>
          <w:sz w:val="28"/>
          <w:szCs w:val="28"/>
          <w:lang w:val="kk-KZ"/>
        </w:rPr>
      </w:pPr>
      <w:r w:rsidRPr="002623F4">
        <w:rPr>
          <w:rFonts w:ascii="Times New Roman" w:hAnsi="Times New Roman"/>
          <w:noProof/>
          <w:sz w:val="28"/>
          <w:szCs w:val="28"/>
          <w:lang w:val="kk-KZ"/>
        </w:rPr>
        <w:t>8) төлемдер және ақша аударымдары туралы ҚР заңында көзделген сома шегінде заңды-тұлғалар-резиденттер мен өз қызметін ҚР аумағында жүзеге асыратын резидент еместер арасындағы ұлттық валютамен жасалатын төлемдер;</w:t>
      </w:r>
    </w:p>
    <w:p w:rsidR="00745019" w:rsidRPr="002623F4" w:rsidRDefault="00745019" w:rsidP="002F22F9">
      <w:pPr>
        <w:spacing w:after="0" w:line="240" w:lineRule="auto"/>
        <w:ind w:firstLine="360"/>
        <w:jc w:val="both"/>
        <w:rPr>
          <w:rFonts w:ascii="Times New Roman" w:hAnsi="Times New Roman"/>
          <w:noProof/>
          <w:spacing w:val="-7"/>
          <w:sz w:val="28"/>
          <w:szCs w:val="28"/>
        </w:rPr>
      </w:pPr>
      <w:r w:rsidRPr="002623F4">
        <w:rPr>
          <w:rFonts w:ascii="Times New Roman" w:hAnsi="Times New Roman"/>
          <w:noProof/>
          <w:sz w:val="28"/>
          <w:szCs w:val="28"/>
        </w:rPr>
        <w:t>9) чек, вексель беру арқылы жасалатын төлемдер;</w:t>
      </w:r>
    </w:p>
    <w:p w:rsidR="00745019" w:rsidRPr="002623F4" w:rsidRDefault="00745019" w:rsidP="002F22F9">
      <w:pPr>
        <w:spacing w:after="0" w:line="240" w:lineRule="auto"/>
        <w:ind w:firstLine="360"/>
        <w:jc w:val="both"/>
        <w:rPr>
          <w:rFonts w:ascii="Times New Roman" w:hAnsi="Times New Roman"/>
          <w:noProof/>
          <w:spacing w:val="-8"/>
          <w:sz w:val="28"/>
          <w:szCs w:val="28"/>
        </w:rPr>
      </w:pPr>
      <w:r w:rsidRPr="002623F4">
        <w:rPr>
          <w:rFonts w:ascii="Times New Roman" w:hAnsi="Times New Roman"/>
          <w:noProof/>
          <w:sz w:val="28"/>
          <w:szCs w:val="28"/>
        </w:rPr>
        <w:t>10) валюталық реттеу туралы заңда белгіленген т</w:t>
      </w:r>
      <w:r w:rsidRPr="002623F4">
        <w:rPr>
          <w:rFonts w:ascii="Times New Roman" w:hAnsi="Times New Roman"/>
          <w:noProof/>
          <w:sz w:val="28"/>
          <w:szCs w:val="28"/>
          <w:lang w:val="kk-KZ"/>
        </w:rPr>
        <w:t>ә</w:t>
      </w:r>
      <w:r w:rsidRPr="002623F4">
        <w:rPr>
          <w:rFonts w:ascii="Times New Roman" w:hAnsi="Times New Roman"/>
          <w:noProof/>
          <w:sz w:val="28"/>
          <w:szCs w:val="28"/>
        </w:rPr>
        <w:t>ртіппен ашылған шетел банктеріндегі шоттар арқылы төлемдер жасау ж</w:t>
      </w:r>
      <w:r w:rsidRPr="002623F4">
        <w:rPr>
          <w:rFonts w:ascii="Times New Roman" w:hAnsi="Times New Roman"/>
          <w:noProof/>
          <w:sz w:val="28"/>
          <w:szCs w:val="28"/>
          <w:lang w:val="kk-KZ"/>
        </w:rPr>
        <w:t>ә</w:t>
      </w:r>
      <w:r w:rsidRPr="002623F4">
        <w:rPr>
          <w:rFonts w:ascii="Times New Roman" w:hAnsi="Times New Roman"/>
          <w:noProof/>
          <w:sz w:val="28"/>
          <w:szCs w:val="28"/>
        </w:rPr>
        <w:t>не ақша аудару;</w:t>
      </w:r>
    </w:p>
    <w:p w:rsidR="00745019" w:rsidRPr="002623F4" w:rsidRDefault="00745019" w:rsidP="002F22F9">
      <w:pPr>
        <w:spacing w:after="0" w:line="240" w:lineRule="auto"/>
        <w:ind w:firstLine="360"/>
        <w:jc w:val="both"/>
        <w:rPr>
          <w:rFonts w:ascii="Times New Roman" w:hAnsi="Times New Roman"/>
          <w:noProof/>
          <w:spacing w:val="-9"/>
          <w:sz w:val="28"/>
          <w:szCs w:val="28"/>
        </w:rPr>
      </w:pPr>
      <w:r w:rsidRPr="002623F4">
        <w:rPr>
          <w:rFonts w:ascii="Times New Roman" w:hAnsi="Times New Roman"/>
          <w:noProof/>
          <w:sz w:val="28"/>
          <w:szCs w:val="28"/>
        </w:rPr>
        <w:t>11) ҚР Ұлтты</w:t>
      </w:r>
      <w:r w:rsidRPr="002623F4">
        <w:rPr>
          <w:rFonts w:ascii="Times New Roman" w:hAnsi="Times New Roman"/>
          <w:noProof/>
          <w:sz w:val="28"/>
          <w:szCs w:val="28"/>
          <w:lang w:val="kk-KZ"/>
        </w:rPr>
        <w:t>қ</w:t>
      </w:r>
      <w:r w:rsidRPr="002623F4">
        <w:rPr>
          <w:rFonts w:ascii="Times New Roman" w:hAnsi="Times New Roman"/>
          <w:noProof/>
          <w:sz w:val="28"/>
          <w:szCs w:val="28"/>
        </w:rPr>
        <w:t xml:space="preserve"> банкінің нормативтік құқықтық актілерімен көзделген жағдайларда, резидект еместердің шетелдік банктердегі шоттарынан резиденттің міндеттерді орындауы есебіне жасаған т</w:t>
      </w:r>
      <w:r w:rsidRPr="002623F4">
        <w:rPr>
          <w:rFonts w:ascii="Times New Roman" w:hAnsi="Times New Roman"/>
          <w:noProof/>
          <w:sz w:val="28"/>
          <w:szCs w:val="28"/>
          <w:lang w:val="kk-KZ"/>
        </w:rPr>
        <w:t>ө</w:t>
      </w:r>
      <w:r w:rsidRPr="002623F4">
        <w:rPr>
          <w:rFonts w:ascii="Times New Roman" w:hAnsi="Times New Roman"/>
          <w:noProof/>
          <w:sz w:val="28"/>
          <w:szCs w:val="28"/>
        </w:rPr>
        <w:t>лемдері ж</w:t>
      </w:r>
      <w:r w:rsidRPr="002623F4">
        <w:rPr>
          <w:rFonts w:ascii="Times New Roman" w:hAnsi="Times New Roman"/>
          <w:noProof/>
          <w:sz w:val="28"/>
          <w:szCs w:val="28"/>
          <w:lang w:val="kk-KZ"/>
        </w:rPr>
        <w:t>ә</w:t>
      </w:r>
      <w:r w:rsidRPr="002623F4">
        <w:rPr>
          <w:rFonts w:ascii="Times New Roman" w:hAnsi="Times New Roman"/>
          <w:noProof/>
          <w:sz w:val="28"/>
          <w:szCs w:val="28"/>
        </w:rPr>
        <w:t>не ақша аударымдары.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ҚР аумағында валюта операцияларын өткізу барысында алған заңды тұл</w:t>
      </w:r>
      <w:r w:rsidRPr="002623F4">
        <w:rPr>
          <w:rFonts w:ascii="Times New Roman" w:hAnsi="Times New Roman"/>
          <w:noProof/>
          <w:sz w:val="28"/>
          <w:szCs w:val="28"/>
          <w:lang w:val="kk-KZ"/>
        </w:rPr>
        <w:t>ғ</w:t>
      </w:r>
      <w:r w:rsidRPr="002623F4">
        <w:rPr>
          <w:rFonts w:ascii="Times New Roman" w:hAnsi="Times New Roman"/>
          <w:noProof/>
          <w:sz w:val="28"/>
          <w:szCs w:val="28"/>
        </w:rPr>
        <w:t>а</w:t>
      </w:r>
      <w:r w:rsidRPr="002623F4">
        <w:rPr>
          <w:rFonts w:ascii="Times New Roman" w:hAnsi="Times New Roman"/>
          <w:noProof/>
          <w:sz w:val="28"/>
          <w:szCs w:val="28"/>
          <w:lang w:val="kk-KZ"/>
        </w:rPr>
        <w:t xml:space="preserve"> </w:t>
      </w:r>
      <w:r w:rsidRPr="002623F4">
        <w:rPr>
          <w:rFonts w:ascii="Times New Roman" w:hAnsi="Times New Roman"/>
          <w:noProof/>
          <w:sz w:val="28"/>
          <w:szCs w:val="28"/>
        </w:rPr>
        <w:t>резиденттердің ж</w:t>
      </w:r>
      <w:r w:rsidRPr="002623F4">
        <w:rPr>
          <w:rFonts w:ascii="Times New Roman" w:hAnsi="Times New Roman"/>
          <w:noProof/>
          <w:sz w:val="28"/>
          <w:szCs w:val="28"/>
          <w:lang w:val="kk-KZ"/>
        </w:rPr>
        <w:t>ә</w:t>
      </w:r>
      <w:r w:rsidRPr="002623F4">
        <w:rPr>
          <w:rFonts w:ascii="Times New Roman" w:hAnsi="Times New Roman"/>
          <w:noProof/>
          <w:sz w:val="28"/>
          <w:szCs w:val="28"/>
        </w:rPr>
        <w:t>не резидент еместердің қолма-қол шетел валютасы уәкілетті банктердің шотына міндетті түрде есепке алынуға тиіс.</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iCs/>
          <w:noProof/>
          <w:sz w:val="28"/>
          <w:szCs w:val="28"/>
        </w:rPr>
        <w:t>Жеке т</w:t>
      </w:r>
      <w:r w:rsidRPr="002623F4">
        <w:rPr>
          <w:rFonts w:ascii="Times New Roman" w:hAnsi="Times New Roman"/>
          <w:iCs/>
          <w:noProof/>
          <w:sz w:val="28"/>
          <w:szCs w:val="28"/>
          <w:lang w:val="kk-KZ"/>
        </w:rPr>
        <w:t>ұ</w:t>
      </w:r>
      <w:r w:rsidRPr="002623F4">
        <w:rPr>
          <w:rFonts w:ascii="Times New Roman" w:hAnsi="Times New Roman"/>
          <w:iCs/>
          <w:noProof/>
          <w:sz w:val="28"/>
          <w:szCs w:val="28"/>
        </w:rPr>
        <w:t>л</w:t>
      </w:r>
      <w:r w:rsidRPr="002623F4">
        <w:rPr>
          <w:rFonts w:ascii="Times New Roman" w:hAnsi="Times New Roman"/>
          <w:iCs/>
          <w:noProof/>
          <w:sz w:val="28"/>
          <w:szCs w:val="28"/>
          <w:lang w:val="kk-KZ"/>
        </w:rPr>
        <w:t>ғ</w:t>
      </w:r>
      <w:r w:rsidRPr="002623F4">
        <w:rPr>
          <w:rFonts w:ascii="Times New Roman" w:hAnsi="Times New Roman"/>
          <w:iCs/>
          <w:noProof/>
          <w:sz w:val="28"/>
          <w:szCs w:val="28"/>
        </w:rPr>
        <w:t xml:space="preserve">алар — резиденттер және резидент еместер </w:t>
      </w:r>
      <w:r w:rsidRPr="002623F4">
        <w:rPr>
          <w:rFonts w:ascii="Times New Roman" w:hAnsi="Times New Roman"/>
          <w:noProof/>
          <w:sz w:val="28"/>
          <w:szCs w:val="28"/>
        </w:rPr>
        <w:t>белгіленген сома шегінде у</w:t>
      </w:r>
      <w:r w:rsidRPr="002623F4">
        <w:rPr>
          <w:rFonts w:ascii="Times New Roman" w:hAnsi="Times New Roman"/>
          <w:noProof/>
          <w:sz w:val="28"/>
          <w:szCs w:val="28"/>
          <w:lang w:val="kk-KZ"/>
        </w:rPr>
        <w:t>ә</w:t>
      </w:r>
      <w:r w:rsidRPr="002623F4">
        <w:rPr>
          <w:rFonts w:ascii="Times New Roman" w:hAnsi="Times New Roman"/>
          <w:noProof/>
          <w:sz w:val="28"/>
          <w:szCs w:val="28"/>
        </w:rPr>
        <w:t>кілетті ба</w:t>
      </w:r>
      <w:r w:rsidRPr="002623F4">
        <w:rPr>
          <w:rFonts w:ascii="Times New Roman" w:hAnsi="Times New Roman"/>
          <w:noProof/>
          <w:sz w:val="28"/>
          <w:szCs w:val="28"/>
          <w:lang w:val="kk-KZ"/>
        </w:rPr>
        <w:t>н</w:t>
      </w:r>
      <w:r w:rsidRPr="002623F4">
        <w:rPr>
          <w:rFonts w:ascii="Times New Roman" w:hAnsi="Times New Roman"/>
          <w:noProof/>
          <w:sz w:val="28"/>
          <w:szCs w:val="28"/>
        </w:rPr>
        <w:t>ктерде шот ашпай-ақ, т</w:t>
      </w:r>
      <w:r w:rsidRPr="002623F4">
        <w:rPr>
          <w:rFonts w:ascii="Times New Roman" w:hAnsi="Times New Roman"/>
          <w:noProof/>
          <w:sz w:val="28"/>
          <w:szCs w:val="28"/>
          <w:lang w:val="kk-KZ"/>
        </w:rPr>
        <w:t>ө</w:t>
      </w:r>
      <w:r w:rsidRPr="002623F4">
        <w:rPr>
          <w:rFonts w:ascii="Times New Roman" w:hAnsi="Times New Roman"/>
          <w:noProof/>
          <w:sz w:val="28"/>
          <w:szCs w:val="28"/>
        </w:rPr>
        <w:t>мендегідей операцияларды:</w:t>
      </w:r>
    </w:p>
    <w:p w:rsidR="00745019" w:rsidRPr="002623F4" w:rsidRDefault="00745019" w:rsidP="002F22F9">
      <w:pPr>
        <w:spacing w:after="0" w:line="240" w:lineRule="auto"/>
        <w:ind w:firstLine="360"/>
        <w:jc w:val="both"/>
        <w:rPr>
          <w:rFonts w:ascii="Times New Roman" w:hAnsi="Times New Roman"/>
          <w:noProof/>
          <w:spacing w:val="-14"/>
          <w:sz w:val="28"/>
          <w:szCs w:val="28"/>
        </w:rPr>
      </w:pPr>
      <w:r w:rsidRPr="002623F4">
        <w:rPr>
          <w:rFonts w:ascii="Times New Roman" w:hAnsi="Times New Roman"/>
          <w:noProof/>
          <w:sz w:val="28"/>
          <w:szCs w:val="28"/>
        </w:rPr>
        <w:t>1) ҚР аумағында, ҚР-дан ж</w:t>
      </w:r>
      <w:r w:rsidRPr="002623F4">
        <w:rPr>
          <w:rFonts w:ascii="Times New Roman" w:hAnsi="Times New Roman"/>
          <w:noProof/>
          <w:sz w:val="28"/>
          <w:szCs w:val="28"/>
          <w:lang w:val="kk-KZ"/>
        </w:rPr>
        <w:t>ә</w:t>
      </w:r>
      <w:r w:rsidRPr="002623F4">
        <w:rPr>
          <w:rFonts w:ascii="Times New Roman" w:hAnsi="Times New Roman"/>
          <w:noProof/>
          <w:sz w:val="28"/>
          <w:szCs w:val="28"/>
        </w:rPr>
        <w:t>не ҚР-ға қайтарымсыз ақша аударуды (салық, лицензия төлемдерін, айыппұлдарды, мұра сомасын, алименттерді, гранттарды ж</w:t>
      </w:r>
      <w:r w:rsidRPr="002623F4">
        <w:rPr>
          <w:rFonts w:ascii="Times New Roman" w:hAnsi="Times New Roman"/>
          <w:noProof/>
          <w:sz w:val="28"/>
          <w:szCs w:val="28"/>
          <w:lang w:val="kk-KZ"/>
        </w:rPr>
        <w:t>ә</w:t>
      </w:r>
      <w:r w:rsidRPr="002623F4">
        <w:rPr>
          <w:rFonts w:ascii="Times New Roman" w:hAnsi="Times New Roman"/>
          <w:noProof/>
          <w:sz w:val="28"/>
          <w:szCs w:val="28"/>
        </w:rPr>
        <w:t>не т.б.);</w:t>
      </w:r>
    </w:p>
    <w:p w:rsidR="00745019" w:rsidRPr="002623F4" w:rsidRDefault="00745019" w:rsidP="002F22F9">
      <w:pPr>
        <w:spacing w:after="0" w:line="240" w:lineRule="auto"/>
        <w:ind w:firstLine="360"/>
        <w:jc w:val="both"/>
        <w:rPr>
          <w:rFonts w:ascii="Times New Roman" w:hAnsi="Times New Roman"/>
          <w:noProof/>
          <w:spacing w:val="-5"/>
          <w:sz w:val="28"/>
          <w:szCs w:val="28"/>
        </w:rPr>
      </w:pPr>
      <w:r w:rsidRPr="002623F4">
        <w:rPr>
          <w:rFonts w:ascii="Times New Roman" w:hAnsi="Times New Roman"/>
          <w:noProof/>
          <w:sz w:val="28"/>
          <w:szCs w:val="28"/>
        </w:rPr>
        <w:t>2) Қазақстан Республикасынан: жеке тұлғаның кәсіпкерлік қызметті жүзеге асыруына байланыссыз ж</w:t>
      </w:r>
      <w:r w:rsidRPr="002623F4">
        <w:rPr>
          <w:rFonts w:ascii="Times New Roman" w:hAnsi="Times New Roman"/>
          <w:noProof/>
          <w:sz w:val="28"/>
          <w:szCs w:val="28"/>
          <w:lang w:val="kk-KZ"/>
        </w:rPr>
        <w:t>ә</w:t>
      </w:r>
      <w:r w:rsidRPr="002623F4">
        <w:rPr>
          <w:rFonts w:ascii="Times New Roman" w:hAnsi="Times New Roman"/>
          <w:noProof/>
          <w:sz w:val="28"/>
          <w:szCs w:val="28"/>
        </w:rPr>
        <w:t>не соларға қатысты валюталық реттеу туралы заңда лицензиялау, тіркеу, хабарлау талаптары белгіленбеген басқадай ақша аударымдарын аударуды жүзеге асыра алады.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xml:space="preserve">Резиденттер де, резидент еместер де ҚР-да шетел валютасын сату және сатып алу операцияларын тек қана өкілетті банктер, олардың айырбастау орындары, сондай-ақ өкілетті </w:t>
      </w:r>
      <w:r w:rsidRPr="002623F4">
        <w:rPr>
          <w:rFonts w:ascii="Times New Roman" w:hAnsi="Times New Roman"/>
          <w:noProof/>
          <w:sz w:val="28"/>
          <w:szCs w:val="28"/>
          <w:lang w:val="kk-KZ"/>
        </w:rPr>
        <w:t>ұ</w:t>
      </w:r>
      <w:r w:rsidRPr="002623F4">
        <w:rPr>
          <w:rFonts w:ascii="Times New Roman" w:hAnsi="Times New Roman"/>
          <w:noProof/>
          <w:sz w:val="28"/>
          <w:szCs w:val="28"/>
        </w:rPr>
        <w:t xml:space="preserve">йымдардың айырбастау орындары арқылы, ҚР </w:t>
      </w:r>
      <w:r w:rsidRPr="002623F4">
        <w:rPr>
          <w:rFonts w:ascii="Times New Roman" w:hAnsi="Times New Roman"/>
          <w:noProof/>
          <w:sz w:val="28"/>
          <w:szCs w:val="28"/>
          <w:lang w:val="kk-KZ"/>
        </w:rPr>
        <w:t>Ұ</w:t>
      </w:r>
      <w:r w:rsidRPr="002623F4">
        <w:rPr>
          <w:rFonts w:ascii="Times New Roman" w:hAnsi="Times New Roman"/>
          <w:noProof/>
          <w:sz w:val="28"/>
          <w:szCs w:val="28"/>
        </w:rPr>
        <w:t>лттық банкі белгілеген т</w:t>
      </w:r>
      <w:r w:rsidRPr="002623F4">
        <w:rPr>
          <w:rFonts w:ascii="Times New Roman" w:hAnsi="Times New Roman"/>
          <w:noProof/>
          <w:sz w:val="28"/>
          <w:szCs w:val="28"/>
          <w:lang w:val="kk-KZ"/>
        </w:rPr>
        <w:t>ә</w:t>
      </w:r>
      <w:r w:rsidRPr="002623F4">
        <w:rPr>
          <w:rFonts w:ascii="Times New Roman" w:hAnsi="Times New Roman"/>
          <w:noProof/>
          <w:sz w:val="28"/>
          <w:szCs w:val="28"/>
        </w:rPr>
        <w:t>ртіппен жүргізеді. У</w:t>
      </w:r>
      <w:r w:rsidRPr="002623F4">
        <w:rPr>
          <w:rFonts w:ascii="Times New Roman" w:hAnsi="Times New Roman"/>
          <w:noProof/>
          <w:sz w:val="28"/>
          <w:szCs w:val="28"/>
          <w:lang w:val="kk-KZ"/>
        </w:rPr>
        <w:t>ә</w:t>
      </w:r>
      <w:r w:rsidRPr="002623F4">
        <w:rPr>
          <w:rFonts w:ascii="Times New Roman" w:hAnsi="Times New Roman"/>
          <w:noProof/>
          <w:sz w:val="28"/>
          <w:szCs w:val="28"/>
        </w:rPr>
        <w:t>кілетті банктер Қазақстан</w:t>
      </w:r>
      <w:r w:rsidRPr="002623F4">
        <w:rPr>
          <w:rFonts w:ascii="Times New Roman" w:hAnsi="Times New Roman"/>
          <w:noProof/>
          <w:sz w:val="28"/>
          <w:szCs w:val="28"/>
          <w:lang w:val="kk-KZ"/>
        </w:rPr>
        <w:t xml:space="preserve"> </w:t>
      </w:r>
      <w:r w:rsidRPr="002623F4">
        <w:rPr>
          <w:rFonts w:ascii="Times New Roman" w:hAnsi="Times New Roman"/>
          <w:noProof/>
          <w:sz w:val="28"/>
          <w:szCs w:val="28"/>
        </w:rPr>
        <w:t>Республикасында да, шетелде де оларға берілген лицензияға немесе ҚР заң акілерімен берілген құқыққа с</w:t>
      </w:r>
      <w:r w:rsidRPr="002623F4">
        <w:rPr>
          <w:rFonts w:ascii="Times New Roman" w:hAnsi="Times New Roman"/>
          <w:noProof/>
          <w:sz w:val="28"/>
          <w:szCs w:val="28"/>
          <w:lang w:val="kk-KZ"/>
        </w:rPr>
        <w:t>ә</w:t>
      </w:r>
      <w:r w:rsidRPr="002623F4">
        <w:rPr>
          <w:rFonts w:ascii="Times New Roman" w:hAnsi="Times New Roman"/>
          <w:noProof/>
          <w:sz w:val="28"/>
          <w:szCs w:val="28"/>
        </w:rPr>
        <w:t>йкес, еркін сатып ала да, сата да алады.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iCs/>
          <w:noProof/>
          <w:sz w:val="28"/>
          <w:szCs w:val="28"/>
        </w:rPr>
        <w:t>Жеке т</w:t>
      </w:r>
      <w:r w:rsidRPr="002623F4">
        <w:rPr>
          <w:rFonts w:ascii="Times New Roman" w:hAnsi="Times New Roman"/>
          <w:iCs/>
          <w:noProof/>
          <w:sz w:val="28"/>
          <w:szCs w:val="28"/>
          <w:lang w:val="kk-KZ"/>
        </w:rPr>
        <w:t>ұ</w:t>
      </w:r>
      <w:r w:rsidRPr="002623F4">
        <w:rPr>
          <w:rFonts w:ascii="Times New Roman" w:hAnsi="Times New Roman"/>
          <w:iCs/>
          <w:noProof/>
          <w:sz w:val="28"/>
          <w:szCs w:val="28"/>
        </w:rPr>
        <w:t>л</w:t>
      </w:r>
      <w:r w:rsidRPr="002623F4">
        <w:rPr>
          <w:rFonts w:ascii="Times New Roman" w:hAnsi="Times New Roman"/>
          <w:iCs/>
          <w:noProof/>
          <w:sz w:val="28"/>
          <w:szCs w:val="28"/>
          <w:lang w:val="kk-KZ"/>
        </w:rPr>
        <w:t>ғ</w:t>
      </w:r>
      <w:r w:rsidRPr="002623F4">
        <w:rPr>
          <w:rFonts w:ascii="Times New Roman" w:hAnsi="Times New Roman"/>
          <w:iCs/>
          <w:noProof/>
          <w:sz w:val="28"/>
          <w:szCs w:val="28"/>
        </w:rPr>
        <w:t>алар - резиденттер ж</w:t>
      </w:r>
      <w:r w:rsidRPr="002623F4">
        <w:rPr>
          <w:rFonts w:ascii="Times New Roman" w:hAnsi="Times New Roman"/>
          <w:iCs/>
          <w:noProof/>
          <w:sz w:val="28"/>
          <w:szCs w:val="28"/>
          <w:lang w:val="kk-KZ"/>
        </w:rPr>
        <w:t>ә</w:t>
      </w:r>
      <w:r w:rsidRPr="002623F4">
        <w:rPr>
          <w:rFonts w:ascii="Times New Roman" w:hAnsi="Times New Roman"/>
          <w:iCs/>
          <w:noProof/>
          <w:sz w:val="28"/>
          <w:szCs w:val="28"/>
        </w:rPr>
        <w:t xml:space="preserve">не резидент еместер </w:t>
      </w:r>
      <w:r w:rsidRPr="002623F4">
        <w:rPr>
          <w:rFonts w:ascii="Times New Roman" w:hAnsi="Times New Roman"/>
          <w:noProof/>
          <w:sz w:val="28"/>
          <w:szCs w:val="28"/>
        </w:rPr>
        <w:t xml:space="preserve">Қазақстан Республикасынан қолма-қол шетел валютасын 10 мың АҚШ долларының балама сомасынан аспайтын мөлшерде, шығарылатын қолма-қол соманың шыққан тегін растайтын құжаттарсыз-ақ сыртқа </w:t>
      </w:r>
      <w:r w:rsidRPr="002623F4">
        <w:rPr>
          <w:rFonts w:ascii="Times New Roman" w:hAnsi="Times New Roman"/>
          <w:noProof/>
          <w:sz w:val="28"/>
          <w:szCs w:val="28"/>
          <w:lang w:val="kk-KZ"/>
        </w:rPr>
        <w:t>ә</w:t>
      </w:r>
      <w:r w:rsidRPr="002623F4">
        <w:rPr>
          <w:rFonts w:ascii="Times New Roman" w:hAnsi="Times New Roman"/>
          <w:noProof/>
          <w:sz w:val="28"/>
          <w:szCs w:val="28"/>
        </w:rPr>
        <w:t>кете алады. 10 мың АҚШ долларының балама сомасынан асатын қолма-қол ақшаны сыртқа шығару үшін, ҚР кеден органдарына олардың шыққан тегінің заңдылығын растайтын құжаттар көрсетілуге тиіс.</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ҚР-ға жеке тұлғалар - резиденттер ж</w:t>
      </w:r>
      <w:r w:rsidRPr="002623F4">
        <w:rPr>
          <w:rFonts w:ascii="Times New Roman" w:hAnsi="Times New Roman"/>
          <w:noProof/>
          <w:sz w:val="28"/>
          <w:szCs w:val="28"/>
          <w:lang w:val="kk-KZ"/>
        </w:rPr>
        <w:t>ә</w:t>
      </w:r>
      <w:r w:rsidRPr="002623F4">
        <w:rPr>
          <w:rFonts w:ascii="Times New Roman" w:hAnsi="Times New Roman"/>
          <w:noProof/>
          <w:sz w:val="28"/>
          <w:szCs w:val="28"/>
        </w:rPr>
        <w:t>не резидент еместердің қолма-қол шетел валютасын ж</w:t>
      </w:r>
      <w:r w:rsidRPr="002623F4">
        <w:rPr>
          <w:rFonts w:ascii="Times New Roman" w:hAnsi="Times New Roman"/>
          <w:noProof/>
          <w:sz w:val="28"/>
          <w:szCs w:val="28"/>
          <w:lang w:val="kk-KZ"/>
        </w:rPr>
        <w:t>ә</w:t>
      </w:r>
      <w:r w:rsidRPr="002623F4">
        <w:rPr>
          <w:rFonts w:ascii="Times New Roman" w:hAnsi="Times New Roman"/>
          <w:noProof/>
          <w:sz w:val="28"/>
          <w:szCs w:val="28"/>
        </w:rPr>
        <w:t>не (немесе) 3 мың АҚШ</w:t>
      </w:r>
      <w:r w:rsidRPr="002623F4">
        <w:rPr>
          <w:rFonts w:ascii="Times New Roman" w:hAnsi="Times New Roman"/>
          <w:noProof/>
          <w:sz w:val="28"/>
          <w:szCs w:val="28"/>
          <w:lang w:val="kk-KZ"/>
        </w:rPr>
        <w:t xml:space="preserve"> </w:t>
      </w:r>
      <w:r w:rsidRPr="002623F4">
        <w:rPr>
          <w:rFonts w:ascii="Times New Roman" w:hAnsi="Times New Roman"/>
          <w:noProof/>
          <w:sz w:val="28"/>
          <w:szCs w:val="28"/>
        </w:rPr>
        <w:t>доллары баламасынан асатын ұлттық валютаны алып келу ж</w:t>
      </w:r>
      <w:r w:rsidRPr="002623F4">
        <w:rPr>
          <w:rFonts w:ascii="Times New Roman" w:hAnsi="Times New Roman"/>
          <w:noProof/>
          <w:sz w:val="28"/>
          <w:szCs w:val="28"/>
          <w:lang w:val="kk-KZ"/>
        </w:rPr>
        <w:t>ә</w:t>
      </w:r>
      <w:r w:rsidRPr="002623F4">
        <w:rPr>
          <w:rFonts w:ascii="Times New Roman" w:hAnsi="Times New Roman"/>
          <w:noProof/>
          <w:sz w:val="28"/>
          <w:szCs w:val="28"/>
        </w:rPr>
        <w:t>не сыртқа шығару - кіретін немесе шығатын қолма-қол шетел валютасының және (немесе) ұлттық валютаның барлық сомасына ҚР кеден органында кеден мағлұмдамасын беру жолымен міндетті мағлұмдауға жатқызылады. Қазақстан Республикасына нақты құны ұлттық ж</w:t>
      </w:r>
      <w:r w:rsidRPr="002623F4">
        <w:rPr>
          <w:rFonts w:ascii="Times New Roman" w:hAnsi="Times New Roman"/>
          <w:noProof/>
          <w:sz w:val="28"/>
          <w:szCs w:val="28"/>
          <w:lang w:val="kk-KZ"/>
        </w:rPr>
        <w:t>ә</w:t>
      </w:r>
      <w:r w:rsidRPr="002623F4">
        <w:rPr>
          <w:rFonts w:ascii="Times New Roman" w:hAnsi="Times New Roman"/>
          <w:noProof/>
          <w:sz w:val="28"/>
          <w:szCs w:val="28"/>
        </w:rPr>
        <w:t>не шетелдік валютамен белгіленген төлем құжаттарын (вексельдерді, чектерді, оның ішінде жол чектерін) кіргізу ж</w:t>
      </w:r>
      <w:r w:rsidRPr="002623F4">
        <w:rPr>
          <w:rFonts w:ascii="Times New Roman" w:hAnsi="Times New Roman"/>
          <w:noProof/>
          <w:sz w:val="28"/>
          <w:szCs w:val="28"/>
          <w:lang w:val="kk-KZ"/>
        </w:rPr>
        <w:t>ә</w:t>
      </w:r>
      <w:r w:rsidRPr="002623F4">
        <w:rPr>
          <w:rFonts w:ascii="Times New Roman" w:hAnsi="Times New Roman"/>
          <w:noProof/>
          <w:sz w:val="28"/>
          <w:szCs w:val="28"/>
        </w:rPr>
        <w:t>не одан шығару жазбаша мағлұмдауға жатпайды және шектеусіз жүзеге асырылады.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Қазақстан Республикасындағы резидент еместердің ж</w:t>
      </w:r>
      <w:r w:rsidRPr="002623F4">
        <w:rPr>
          <w:rFonts w:ascii="Times New Roman" w:hAnsi="Times New Roman"/>
          <w:noProof/>
          <w:sz w:val="28"/>
          <w:szCs w:val="28"/>
          <w:lang w:val="kk-KZ"/>
        </w:rPr>
        <w:t>ә</w:t>
      </w:r>
      <w:r w:rsidRPr="002623F4">
        <w:rPr>
          <w:rFonts w:ascii="Times New Roman" w:hAnsi="Times New Roman"/>
          <w:noProof/>
          <w:sz w:val="28"/>
          <w:szCs w:val="28"/>
        </w:rPr>
        <w:t>не шетелдегі резиденттердің тура инвестициялары, резиденттердің резидент еместерге және резидент еместердің резиденттерге 180 күннен асатын мерзімге берген қарыздары тіркеу режимінде жүзеге асырылады.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Капитал қозғалысының басқа операцияларына: 1) ҚР заң актілерімен жылжымайтын дүние-мүлікке жатқызылғаннан басқа, жылжымайтын мүлікке меншік кұ</w:t>
      </w:r>
      <w:r w:rsidRPr="002623F4">
        <w:rPr>
          <w:rFonts w:ascii="Times New Roman" w:hAnsi="Times New Roman"/>
          <w:noProof/>
          <w:sz w:val="28"/>
          <w:szCs w:val="28"/>
          <w:lang w:val="kk-KZ"/>
        </w:rPr>
        <w:t>н</w:t>
      </w:r>
      <w:r w:rsidRPr="002623F4">
        <w:rPr>
          <w:rFonts w:ascii="Times New Roman" w:hAnsi="Times New Roman"/>
          <w:noProof/>
          <w:sz w:val="28"/>
          <w:szCs w:val="28"/>
        </w:rPr>
        <w:t>ын алу; 2)зияткерлік меншік нысандарына деген дара қ</w:t>
      </w:r>
      <w:r w:rsidRPr="002623F4">
        <w:rPr>
          <w:rFonts w:ascii="Times New Roman" w:hAnsi="Times New Roman"/>
          <w:noProof/>
          <w:sz w:val="28"/>
          <w:szCs w:val="28"/>
          <w:lang w:val="kk-KZ"/>
        </w:rPr>
        <w:t>ұ</w:t>
      </w:r>
      <w:r w:rsidRPr="002623F4">
        <w:rPr>
          <w:rFonts w:ascii="Times New Roman" w:hAnsi="Times New Roman"/>
          <w:noProof/>
          <w:sz w:val="28"/>
          <w:szCs w:val="28"/>
        </w:rPr>
        <w:t>қықты иелену; бірлескен қызметке қатысушының міндеттерін орындауы үшін ақша ж</w:t>
      </w:r>
      <w:r w:rsidRPr="002623F4">
        <w:rPr>
          <w:rFonts w:ascii="Times New Roman" w:hAnsi="Times New Roman"/>
          <w:noProof/>
          <w:sz w:val="28"/>
          <w:szCs w:val="28"/>
          <w:lang w:val="kk-KZ"/>
        </w:rPr>
        <w:t>ә</w:t>
      </w:r>
      <w:r w:rsidRPr="002623F4">
        <w:rPr>
          <w:rFonts w:ascii="Times New Roman" w:hAnsi="Times New Roman"/>
          <w:noProof/>
          <w:sz w:val="28"/>
          <w:szCs w:val="28"/>
        </w:rPr>
        <w:t>не басқа мүлік беру.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rPr>
        <w:t>Резидент еместер у</w:t>
      </w:r>
      <w:r w:rsidRPr="002623F4">
        <w:rPr>
          <w:rFonts w:ascii="Times New Roman" w:hAnsi="Times New Roman"/>
          <w:noProof/>
          <w:sz w:val="28"/>
          <w:szCs w:val="28"/>
          <w:lang w:val="kk-KZ"/>
        </w:rPr>
        <w:t>ә</w:t>
      </w:r>
      <w:r w:rsidRPr="002623F4">
        <w:rPr>
          <w:rFonts w:ascii="Times New Roman" w:hAnsi="Times New Roman"/>
          <w:noProof/>
          <w:sz w:val="28"/>
          <w:szCs w:val="28"/>
        </w:rPr>
        <w:t>кілетті банктерде шетелдік валютада шектеусіз шот ашады, бірақ егер ҚР заң актілерінде басқадай көзделмесе, резиденттер де шектеусіз шот аша 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ҚР Ұлттық банкі уәкілетті банктер мен уәкілетті ұйымдардың ҚР валюта заңын бұзғаны анықталған жағдайда, ҚР заңдарында көзделген ықпал ету шараларын қолдануға құқылы. Шетелдік валюта айырбастгу операнияларын өткізу тәртібін уәкідетті банктер мен уәкілетті ұйымдардың өздерінің айырбастау орындары арқылы бұзғаны анықталған болса, онда ҚР Ұлттық банкі айырбастау пунктінің тіркеу куәлігінің жұмыс істеуін 6 айға дейін тоқтатуға құқылы. ҚР валюта заңын лицензия алушылар бұзғаны аныкталса, ҚР Ұлттық банкі лицензия жұмысын тоқтатуға құқылы.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iCs/>
          <w:noProof/>
          <w:sz w:val="28"/>
          <w:szCs w:val="28"/>
        </w:rPr>
        <w:t>ҚР валюта операцияварын жүзеге асыратын резиденттер мен резидент еместер:</w:t>
      </w:r>
    </w:p>
    <w:p w:rsidR="00745019" w:rsidRPr="002623F4" w:rsidRDefault="00745019" w:rsidP="002F22F9">
      <w:pPr>
        <w:spacing w:after="0" w:line="240" w:lineRule="auto"/>
        <w:ind w:firstLine="360"/>
        <w:jc w:val="both"/>
        <w:rPr>
          <w:rFonts w:ascii="Times New Roman" w:hAnsi="Times New Roman"/>
          <w:noProof/>
          <w:spacing w:val="-16"/>
          <w:sz w:val="28"/>
          <w:szCs w:val="28"/>
        </w:rPr>
      </w:pPr>
      <w:r w:rsidRPr="002623F4">
        <w:rPr>
          <w:rFonts w:ascii="Times New Roman" w:hAnsi="Times New Roman"/>
          <w:noProof/>
          <w:sz w:val="28"/>
          <w:szCs w:val="28"/>
        </w:rPr>
        <w:t>1) валюталық бақылау органдары өткізген тексерулердің нәтижелері турал</w:t>
      </w:r>
      <w:r w:rsidRPr="002623F4">
        <w:rPr>
          <w:rFonts w:ascii="Times New Roman" w:hAnsi="Times New Roman"/>
          <w:noProof/>
          <w:sz w:val="28"/>
          <w:szCs w:val="28"/>
          <w:lang w:val="kk-KZ"/>
        </w:rPr>
        <w:t>ы</w:t>
      </w:r>
      <w:r w:rsidRPr="002623F4">
        <w:rPr>
          <w:rFonts w:ascii="Times New Roman" w:hAnsi="Times New Roman"/>
          <w:noProof/>
          <w:sz w:val="28"/>
          <w:szCs w:val="28"/>
        </w:rPr>
        <w:t xml:space="preserve"> анықтамалармен танысуға;</w:t>
      </w:r>
    </w:p>
    <w:p w:rsidR="00745019" w:rsidRPr="002623F4" w:rsidRDefault="00745019" w:rsidP="002F22F9">
      <w:pPr>
        <w:spacing w:after="0" w:line="240" w:lineRule="auto"/>
        <w:ind w:firstLine="360"/>
        <w:jc w:val="both"/>
        <w:rPr>
          <w:rFonts w:ascii="Times New Roman" w:hAnsi="Times New Roman"/>
          <w:noProof/>
          <w:spacing w:val="-3"/>
          <w:sz w:val="28"/>
          <w:szCs w:val="28"/>
        </w:rPr>
      </w:pPr>
      <w:r w:rsidRPr="002623F4">
        <w:rPr>
          <w:rFonts w:ascii="Times New Roman" w:hAnsi="Times New Roman"/>
          <w:noProof/>
          <w:sz w:val="28"/>
          <w:szCs w:val="28"/>
        </w:rPr>
        <w:t xml:space="preserve">2) ҚР заңдары белгілеген тәртіпте валюталық бақылау органдары мен агенттерінің </w:t>
      </w:r>
      <w:r w:rsidRPr="002623F4">
        <w:rPr>
          <w:rFonts w:ascii="Times New Roman" w:hAnsi="Times New Roman"/>
          <w:noProof/>
          <w:sz w:val="28"/>
          <w:szCs w:val="28"/>
          <w:lang w:val="kk-KZ"/>
        </w:rPr>
        <w:t>ә</w:t>
      </w:r>
      <w:r w:rsidRPr="002623F4">
        <w:rPr>
          <w:rFonts w:ascii="Times New Roman" w:hAnsi="Times New Roman"/>
          <w:noProof/>
          <w:sz w:val="28"/>
          <w:szCs w:val="28"/>
        </w:rPr>
        <w:t>рекеттеріне шағымдануға;</w:t>
      </w:r>
    </w:p>
    <w:p w:rsidR="00745019" w:rsidRPr="002623F4" w:rsidRDefault="00745019" w:rsidP="002F22F9">
      <w:pPr>
        <w:spacing w:after="0" w:line="240" w:lineRule="auto"/>
        <w:ind w:firstLine="360"/>
        <w:jc w:val="both"/>
        <w:rPr>
          <w:rFonts w:ascii="Times New Roman" w:hAnsi="Times New Roman"/>
          <w:noProof/>
          <w:spacing w:val="-5"/>
          <w:sz w:val="28"/>
          <w:szCs w:val="28"/>
        </w:rPr>
      </w:pPr>
      <w:r w:rsidRPr="002623F4">
        <w:rPr>
          <w:rFonts w:ascii="Times New Roman" w:hAnsi="Times New Roman"/>
          <w:noProof/>
          <w:sz w:val="28"/>
          <w:szCs w:val="28"/>
        </w:rPr>
        <w:t xml:space="preserve">3) ҚР заңдарында көзделген басқа құқықтарды жүзеге асыруға </w:t>
      </w:r>
      <w:r w:rsidRPr="002623F4">
        <w:rPr>
          <w:rFonts w:ascii="Times New Roman" w:hAnsi="Times New Roman"/>
          <w:iCs/>
          <w:noProof/>
          <w:sz w:val="28"/>
          <w:szCs w:val="28"/>
        </w:rPr>
        <w:t>к</w:t>
      </w:r>
      <w:r w:rsidRPr="002623F4">
        <w:rPr>
          <w:rFonts w:ascii="Times New Roman" w:hAnsi="Times New Roman"/>
          <w:iCs/>
          <w:noProof/>
          <w:sz w:val="28"/>
          <w:szCs w:val="28"/>
          <w:lang w:val="kk-KZ"/>
        </w:rPr>
        <w:t>ұ</w:t>
      </w:r>
      <w:r w:rsidRPr="002623F4">
        <w:rPr>
          <w:rFonts w:ascii="Times New Roman" w:hAnsi="Times New Roman"/>
          <w:iCs/>
          <w:noProof/>
          <w:sz w:val="28"/>
          <w:szCs w:val="28"/>
        </w:rPr>
        <w:t>қылы.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iCs/>
          <w:noProof/>
          <w:sz w:val="28"/>
          <w:szCs w:val="28"/>
        </w:rPr>
        <w:t>ҚР валюта операцияларын жүзеге асыратын резиденттер мен резидент еместер:</w:t>
      </w:r>
    </w:p>
    <w:p w:rsidR="00745019" w:rsidRPr="002623F4" w:rsidRDefault="00745019" w:rsidP="002F22F9">
      <w:pPr>
        <w:spacing w:after="0" w:line="240" w:lineRule="auto"/>
        <w:ind w:firstLine="360"/>
        <w:jc w:val="both"/>
        <w:rPr>
          <w:rFonts w:ascii="Times New Roman" w:hAnsi="Times New Roman"/>
          <w:noProof/>
          <w:spacing w:val="-14"/>
          <w:sz w:val="28"/>
          <w:szCs w:val="28"/>
        </w:rPr>
      </w:pPr>
      <w:r w:rsidRPr="002623F4">
        <w:rPr>
          <w:rFonts w:ascii="Times New Roman" w:hAnsi="Times New Roman"/>
          <w:noProof/>
          <w:sz w:val="28"/>
          <w:szCs w:val="28"/>
        </w:rPr>
        <w:t>1) валюталық бақылау органдары мен агенттеріне барлық сұралған құжаттарды ж</w:t>
      </w:r>
      <w:r w:rsidRPr="002623F4">
        <w:rPr>
          <w:rFonts w:ascii="Times New Roman" w:hAnsi="Times New Roman"/>
          <w:noProof/>
          <w:sz w:val="28"/>
          <w:szCs w:val="28"/>
          <w:lang w:val="kk-KZ"/>
        </w:rPr>
        <w:t>ә</w:t>
      </w:r>
      <w:r w:rsidRPr="002623F4">
        <w:rPr>
          <w:rFonts w:ascii="Times New Roman" w:hAnsi="Times New Roman"/>
          <w:noProof/>
          <w:sz w:val="28"/>
          <w:szCs w:val="28"/>
        </w:rPr>
        <w:t xml:space="preserve">не ҚР </w:t>
      </w:r>
      <w:r w:rsidRPr="002623F4">
        <w:rPr>
          <w:rFonts w:ascii="Times New Roman" w:hAnsi="Times New Roman"/>
          <w:noProof/>
          <w:sz w:val="28"/>
          <w:szCs w:val="28"/>
          <w:lang w:val="kk-KZ"/>
        </w:rPr>
        <w:t>Ұ</w:t>
      </w:r>
      <w:r w:rsidRPr="002623F4">
        <w:rPr>
          <w:rFonts w:ascii="Times New Roman" w:hAnsi="Times New Roman"/>
          <w:noProof/>
          <w:sz w:val="28"/>
          <w:szCs w:val="28"/>
        </w:rPr>
        <w:t>лттық банкінің нормативтік құқықтық актілерінде белгіленген мерзімдердегі валюталық операциялардың жүзеге асырылуы туралы м</w:t>
      </w:r>
      <w:r w:rsidRPr="002623F4">
        <w:rPr>
          <w:rFonts w:ascii="Times New Roman" w:hAnsi="Times New Roman"/>
          <w:noProof/>
          <w:sz w:val="28"/>
          <w:szCs w:val="28"/>
          <w:lang w:val="kk-KZ"/>
        </w:rPr>
        <w:t>ә</w:t>
      </w:r>
      <w:r w:rsidRPr="002623F4">
        <w:rPr>
          <w:rFonts w:ascii="Times New Roman" w:hAnsi="Times New Roman"/>
          <w:noProof/>
          <w:sz w:val="28"/>
          <w:szCs w:val="28"/>
        </w:rPr>
        <w:t>ліметтерді беруге;</w:t>
      </w:r>
    </w:p>
    <w:p w:rsidR="00745019" w:rsidRPr="002623F4" w:rsidRDefault="00745019" w:rsidP="002F22F9">
      <w:pPr>
        <w:spacing w:after="0" w:line="240" w:lineRule="auto"/>
        <w:ind w:firstLine="360"/>
        <w:jc w:val="both"/>
        <w:rPr>
          <w:rFonts w:ascii="Times New Roman" w:hAnsi="Times New Roman"/>
          <w:noProof/>
          <w:spacing w:val="-4"/>
          <w:sz w:val="28"/>
          <w:szCs w:val="28"/>
        </w:rPr>
      </w:pPr>
      <w:r w:rsidRPr="002623F4">
        <w:rPr>
          <w:rFonts w:ascii="Times New Roman" w:hAnsi="Times New Roman"/>
          <w:noProof/>
          <w:sz w:val="28"/>
          <w:szCs w:val="28"/>
        </w:rPr>
        <w:t xml:space="preserve">2) валюталық бақылау органдарына олар </w:t>
      </w:r>
      <w:r w:rsidRPr="002623F4">
        <w:rPr>
          <w:rFonts w:ascii="Times New Roman" w:hAnsi="Times New Roman"/>
          <w:noProof/>
          <w:sz w:val="28"/>
          <w:szCs w:val="28"/>
          <w:lang w:val="kk-KZ"/>
        </w:rPr>
        <w:t>ө</w:t>
      </w:r>
      <w:r w:rsidRPr="002623F4">
        <w:rPr>
          <w:rFonts w:ascii="Times New Roman" w:hAnsi="Times New Roman"/>
          <w:noProof/>
          <w:sz w:val="28"/>
          <w:szCs w:val="28"/>
        </w:rPr>
        <w:t>ткізіп жатқан тексерулер барысында, сондай-ақ солардың қорытындылары бойынша түсініктемелер беруге;</w:t>
      </w:r>
    </w:p>
    <w:p w:rsidR="00745019" w:rsidRPr="002623F4" w:rsidRDefault="00745019" w:rsidP="002F22F9">
      <w:pPr>
        <w:spacing w:after="0" w:line="240" w:lineRule="auto"/>
        <w:ind w:firstLine="360"/>
        <w:jc w:val="both"/>
        <w:rPr>
          <w:rFonts w:ascii="Times New Roman" w:hAnsi="Times New Roman"/>
          <w:noProof/>
          <w:spacing w:val="-4"/>
          <w:sz w:val="28"/>
          <w:szCs w:val="28"/>
        </w:rPr>
      </w:pPr>
      <w:r w:rsidRPr="002623F4">
        <w:rPr>
          <w:rFonts w:ascii="Times New Roman" w:hAnsi="Times New Roman"/>
          <w:noProof/>
          <w:sz w:val="28"/>
          <w:szCs w:val="28"/>
        </w:rPr>
        <w:t>3) жүргізілетін валюта операциялары бойынша есеп жүргізуте ж</w:t>
      </w:r>
      <w:r w:rsidRPr="002623F4">
        <w:rPr>
          <w:rFonts w:ascii="Times New Roman" w:hAnsi="Times New Roman"/>
          <w:noProof/>
          <w:sz w:val="28"/>
          <w:szCs w:val="28"/>
          <w:lang w:val="kk-KZ"/>
        </w:rPr>
        <w:t>ә</w:t>
      </w:r>
      <w:r w:rsidRPr="002623F4">
        <w:rPr>
          <w:rFonts w:ascii="Times New Roman" w:hAnsi="Times New Roman"/>
          <w:noProof/>
          <w:sz w:val="28"/>
          <w:szCs w:val="28"/>
        </w:rPr>
        <w:t xml:space="preserve">не ҚР </w:t>
      </w:r>
      <w:r w:rsidRPr="002623F4">
        <w:rPr>
          <w:rFonts w:ascii="Times New Roman" w:hAnsi="Times New Roman"/>
          <w:noProof/>
          <w:sz w:val="28"/>
          <w:szCs w:val="28"/>
          <w:lang w:val="kk-KZ"/>
        </w:rPr>
        <w:t>Ұ</w:t>
      </w:r>
      <w:r w:rsidRPr="002623F4">
        <w:rPr>
          <w:rFonts w:ascii="Times New Roman" w:hAnsi="Times New Roman"/>
          <w:noProof/>
          <w:sz w:val="28"/>
          <w:szCs w:val="28"/>
        </w:rPr>
        <w:t>лттық банкінің нормативтік қ</w:t>
      </w:r>
      <w:r w:rsidRPr="002623F4">
        <w:rPr>
          <w:rFonts w:ascii="Times New Roman" w:hAnsi="Times New Roman"/>
          <w:noProof/>
          <w:sz w:val="28"/>
          <w:szCs w:val="28"/>
          <w:lang w:val="kk-KZ"/>
        </w:rPr>
        <w:t>ұ</w:t>
      </w:r>
      <w:r w:rsidRPr="002623F4">
        <w:rPr>
          <w:rFonts w:ascii="Times New Roman" w:hAnsi="Times New Roman"/>
          <w:noProof/>
          <w:sz w:val="28"/>
          <w:szCs w:val="28"/>
        </w:rPr>
        <w:t>қықтық актілерінде белгіленген мерзім ішінде олардың сақталуын қамтамасыз ете отырып, есеп-қисап толтыруға;</w:t>
      </w:r>
    </w:p>
    <w:p w:rsidR="00745019" w:rsidRPr="002623F4" w:rsidRDefault="00745019" w:rsidP="002F22F9">
      <w:pPr>
        <w:spacing w:after="0" w:line="240" w:lineRule="auto"/>
        <w:ind w:firstLine="360"/>
        <w:jc w:val="both"/>
        <w:rPr>
          <w:rFonts w:ascii="Times New Roman" w:hAnsi="Times New Roman"/>
          <w:noProof/>
          <w:spacing w:val="-3"/>
          <w:sz w:val="28"/>
          <w:szCs w:val="28"/>
        </w:rPr>
      </w:pPr>
      <w:r w:rsidRPr="002623F4">
        <w:rPr>
          <w:rFonts w:ascii="Times New Roman" w:hAnsi="Times New Roman"/>
          <w:noProof/>
          <w:sz w:val="28"/>
          <w:szCs w:val="28"/>
        </w:rPr>
        <w:t>4) валюталық бақылау органдарының анықталған заң б</w:t>
      </w:r>
      <w:r w:rsidRPr="002623F4">
        <w:rPr>
          <w:rFonts w:ascii="Times New Roman" w:hAnsi="Times New Roman"/>
          <w:noProof/>
          <w:sz w:val="28"/>
          <w:szCs w:val="28"/>
          <w:lang w:val="kk-KZ"/>
        </w:rPr>
        <w:t>ұ</w:t>
      </w:r>
      <w:r w:rsidRPr="002623F4">
        <w:rPr>
          <w:rFonts w:ascii="Times New Roman" w:hAnsi="Times New Roman"/>
          <w:noProof/>
          <w:sz w:val="28"/>
          <w:szCs w:val="28"/>
        </w:rPr>
        <w:t>зушылықтарды жою туралы талаптарын (н</w:t>
      </w:r>
      <w:r w:rsidRPr="002623F4">
        <w:rPr>
          <w:rFonts w:ascii="Times New Roman" w:hAnsi="Times New Roman"/>
          <w:noProof/>
          <w:sz w:val="28"/>
          <w:szCs w:val="28"/>
          <w:lang w:val="kk-KZ"/>
        </w:rPr>
        <w:t>ұ</w:t>
      </w:r>
      <w:r w:rsidRPr="002623F4">
        <w:rPr>
          <w:rFonts w:ascii="Times New Roman" w:hAnsi="Times New Roman"/>
          <w:noProof/>
          <w:sz w:val="28"/>
          <w:szCs w:val="28"/>
        </w:rPr>
        <w:t xml:space="preserve">сқауларын, </w:t>
      </w:r>
      <w:r w:rsidRPr="002623F4">
        <w:rPr>
          <w:rFonts w:ascii="Times New Roman" w:hAnsi="Times New Roman"/>
          <w:noProof/>
          <w:sz w:val="28"/>
          <w:szCs w:val="28"/>
          <w:lang w:val="kk-KZ"/>
        </w:rPr>
        <w:t>ұ</w:t>
      </w:r>
      <w:r w:rsidRPr="002623F4">
        <w:rPr>
          <w:rFonts w:ascii="Times New Roman" w:hAnsi="Times New Roman"/>
          <w:noProof/>
          <w:sz w:val="28"/>
          <w:szCs w:val="28"/>
        </w:rPr>
        <w:t>йғарымдарын) орындауға;</w:t>
      </w:r>
    </w:p>
    <w:p w:rsidR="00745019" w:rsidRPr="002623F4" w:rsidRDefault="00745019" w:rsidP="002F22F9">
      <w:pPr>
        <w:spacing w:after="0" w:line="240" w:lineRule="auto"/>
        <w:ind w:firstLine="360"/>
        <w:jc w:val="both"/>
        <w:rPr>
          <w:rFonts w:ascii="Times New Roman" w:hAnsi="Times New Roman"/>
          <w:noProof/>
          <w:spacing w:val="-7"/>
          <w:sz w:val="28"/>
          <w:szCs w:val="28"/>
        </w:rPr>
      </w:pPr>
      <w:r w:rsidRPr="002623F4">
        <w:rPr>
          <w:rFonts w:ascii="Times New Roman" w:hAnsi="Times New Roman"/>
          <w:noProof/>
          <w:sz w:val="28"/>
          <w:szCs w:val="28"/>
        </w:rPr>
        <w:t>5) өздерінің т</w:t>
      </w:r>
      <w:r w:rsidRPr="002623F4">
        <w:rPr>
          <w:rFonts w:ascii="Times New Roman" w:hAnsi="Times New Roman"/>
          <w:noProof/>
          <w:sz w:val="28"/>
          <w:szCs w:val="28"/>
          <w:lang w:val="kk-KZ"/>
        </w:rPr>
        <w:t>ұ</w:t>
      </w:r>
      <w:r w:rsidRPr="002623F4">
        <w:rPr>
          <w:rFonts w:ascii="Times New Roman" w:hAnsi="Times New Roman"/>
          <w:noProof/>
          <w:sz w:val="28"/>
          <w:szCs w:val="28"/>
        </w:rPr>
        <w:t>рақ</w:t>
      </w:r>
      <w:r w:rsidRPr="002623F4">
        <w:rPr>
          <w:rFonts w:ascii="Times New Roman" w:hAnsi="Times New Roman"/>
          <w:noProof/>
          <w:sz w:val="28"/>
          <w:szCs w:val="28"/>
          <w:lang w:val="kk-KZ"/>
        </w:rPr>
        <w:t xml:space="preserve"> </w:t>
      </w:r>
      <w:r w:rsidRPr="002623F4">
        <w:rPr>
          <w:rFonts w:ascii="Times New Roman" w:hAnsi="Times New Roman"/>
          <w:noProof/>
          <w:sz w:val="28"/>
          <w:szCs w:val="28"/>
        </w:rPr>
        <w:t xml:space="preserve">жайларына </w:t>
      </w:r>
      <w:r w:rsidRPr="002623F4">
        <w:rPr>
          <w:rFonts w:ascii="Times New Roman" w:hAnsi="Times New Roman"/>
          <w:noProof/>
          <w:sz w:val="28"/>
          <w:szCs w:val="28"/>
          <w:lang w:val="kk-KZ"/>
        </w:rPr>
        <w:t>в</w:t>
      </w:r>
      <w:r w:rsidRPr="002623F4">
        <w:rPr>
          <w:rFonts w:ascii="Times New Roman" w:hAnsi="Times New Roman"/>
          <w:noProof/>
          <w:sz w:val="28"/>
          <w:szCs w:val="28"/>
        </w:rPr>
        <w:t>алюталық бақылау органдарының кіруіне, олардың к</w:t>
      </w:r>
      <w:r w:rsidRPr="002623F4">
        <w:rPr>
          <w:rFonts w:ascii="Times New Roman" w:hAnsi="Times New Roman"/>
          <w:noProof/>
          <w:sz w:val="28"/>
          <w:szCs w:val="28"/>
          <w:lang w:val="kk-KZ"/>
        </w:rPr>
        <w:t>ұ</w:t>
      </w:r>
      <w:r w:rsidRPr="002623F4">
        <w:rPr>
          <w:rFonts w:ascii="Times New Roman" w:hAnsi="Times New Roman"/>
          <w:noProof/>
          <w:sz w:val="28"/>
          <w:szCs w:val="28"/>
        </w:rPr>
        <w:t>жаттарды алуына ж</w:t>
      </w:r>
      <w:r w:rsidRPr="002623F4">
        <w:rPr>
          <w:rFonts w:ascii="Times New Roman" w:hAnsi="Times New Roman"/>
          <w:noProof/>
          <w:sz w:val="28"/>
          <w:szCs w:val="28"/>
          <w:lang w:val="kk-KZ"/>
        </w:rPr>
        <w:t>ә</w:t>
      </w:r>
      <w:r w:rsidRPr="002623F4">
        <w:rPr>
          <w:rFonts w:ascii="Times New Roman" w:hAnsi="Times New Roman"/>
          <w:noProof/>
          <w:sz w:val="28"/>
          <w:szCs w:val="28"/>
        </w:rPr>
        <w:t xml:space="preserve">не олар тексеру жүргізіп жатқан уақытта деректер қорына кіруіне рұқсат етуге </w:t>
      </w:r>
      <w:r w:rsidRPr="002623F4">
        <w:rPr>
          <w:rFonts w:ascii="Times New Roman" w:hAnsi="Times New Roman"/>
          <w:iCs/>
          <w:noProof/>
          <w:sz w:val="28"/>
          <w:szCs w:val="28"/>
        </w:rPr>
        <w:t>міндетті.</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Қолданылып жүрген заңдарда ҚР экономикалық қауіпсіздігіне және оның қаржы жүйесінің орнықтылығына қауіп төнген жағдайда, егер экономикалық саясаттың басқа құралымен мәселе шешілмейтін болса, онда арнайы рұқсат режимін енгізу мүмкіндігі қарастырылған («Валюталық реттеу туралы» Заңның 32-бабы).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Сыртқы экономикалық қызметті кедендік реттеу деп: өкілеттік мемлекеттік органдардың тауарлар мен көлік құралдарын ҚР кеден шекарасынан алып өту ережелерін белгілеу және жүзеге асыру (сондай-ақ кеден қызметін көрсету бойынша кәсіпкерлік қызметтің жекелеген түрлерін жүзеге асыру), осы ережелердің сақталуын қамтамасыз ету және оларды бұзғаны үшін, ҚР заң актілерінде көзделген тәртіпте жауапкершілік шараларын қолдану қызметін түсіну керек.</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Кедендік реттеуге тап болған </w:t>
      </w:r>
      <w:r w:rsidRPr="002623F4">
        <w:rPr>
          <w:rFonts w:ascii="Times New Roman" w:hAnsi="Times New Roman"/>
          <w:iCs/>
          <w:noProof/>
          <w:sz w:val="28"/>
          <w:szCs w:val="28"/>
          <w:lang w:val="kk-KZ"/>
        </w:rPr>
        <w:t xml:space="preserve">сыртқы экономикалық қызметтің субъектілері </w:t>
      </w:r>
      <w:r w:rsidRPr="002623F4">
        <w:rPr>
          <w:rFonts w:ascii="Times New Roman" w:hAnsi="Times New Roman"/>
          <w:noProof/>
          <w:sz w:val="28"/>
          <w:szCs w:val="28"/>
          <w:lang w:val="kk-KZ"/>
        </w:rPr>
        <w:t>болып коммерциялық мақсатта тауарлар мен көлік құралдарын ҚР кеден шекарасы арқылы алып өтетін тұлғалар саналады. Сонымен бірге кәсіпкерлік (бірақ сыртқы экономикалық емес) қызмет субъектілері қатарына кәсіпкерлік қызметті кедендік қызмет көрсету бойынша жүргізетін басқа да тұлғаларды жатқызуға болады.</w:t>
      </w:r>
    </w:p>
    <w:p w:rsidR="00745019" w:rsidRPr="002623F4" w:rsidRDefault="00745019" w:rsidP="002F22F9">
      <w:pPr>
        <w:spacing w:after="0" w:line="240" w:lineRule="auto"/>
        <w:ind w:firstLine="360"/>
        <w:jc w:val="both"/>
        <w:rPr>
          <w:rFonts w:ascii="Times New Roman" w:hAnsi="Times New Roman"/>
          <w:noProof/>
          <w:sz w:val="28"/>
          <w:szCs w:val="28"/>
          <w:lang w:val="kk-KZ"/>
        </w:rPr>
      </w:pPr>
    </w:p>
    <w:p w:rsidR="00745019" w:rsidRDefault="00745019" w:rsidP="00A847E3">
      <w:pPr>
        <w:spacing w:after="0" w:line="240" w:lineRule="auto"/>
        <w:ind w:firstLine="426"/>
        <w:rPr>
          <w:rFonts w:ascii="Times New Roman" w:hAnsi="Times New Roman"/>
          <w:b/>
          <w:sz w:val="28"/>
          <w:szCs w:val="28"/>
          <w:lang w:val="kk-KZ"/>
        </w:rPr>
      </w:pPr>
      <w:r w:rsidRPr="00B77AFB">
        <w:rPr>
          <w:rFonts w:ascii="Times New Roman" w:hAnsi="Times New Roman"/>
          <w:b/>
          <w:sz w:val="28"/>
          <w:szCs w:val="28"/>
          <w:lang w:val="kk-KZ"/>
        </w:rPr>
        <w:t>Тақырып бойынша бақылау сұрақтары:</w:t>
      </w:r>
    </w:p>
    <w:p w:rsidR="00745019" w:rsidRDefault="00745019" w:rsidP="00F91789">
      <w:pPr>
        <w:tabs>
          <w:tab w:val="left" w:pos="180"/>
        </w:tabs>
        <w:spacing w:after="0" w:line="240" w:lineRule="auto"/>
        <w:jc w:val="both"/>
        <w:rPr>
          <w:rFonts w:ascii="Times New Roman" w:hAnsi="Times New Roman"/>
          <w:noProof/>
          <w:sz w:val="28"/>
          <w:szCs w:val="28"/>
          <w:lang w:val="kk-KZ"/>
        </w:rPr>
      </w:pPr>
      <w:r>
        <w:rPr>
          <w:rFonts w:ascii="Times New Roman" w:hAnsi="Times New Roman"/>
          <w:noProof/>
          <w:spacing w:val="-2"/>
          <w:sz w:val="28"/>
          <w:szCs w:val="28"/>
          <w:lang w:val="kk-KZ"/>
        </w:rPr>
        <w:t>1.</w:t>
      </w:r>
      <w:r w:rsidRPr="00F91789">
        <w:rPr>
          <w:rFonts w:ascii="Times New Roman" w:hAnsi="Times New Roman"/>
          <w:noProof/>
          <w:spacing w:val="-2"/>
          <w:sz w:val="28"/>
          <w:szCs w:val="28"/>
          <w:lang w:val="kk-KZ"/>
        </w:rPr>
        <w:t xml:space="preserve">Сыртқы экономикалық шарттар бойынша дауларды шешудің құқықтық </w:t>
      </w:r>
      <w:r w:rsidRPr="00F91789">
        <w:rPr>
          <w:rFonts w:ascii="Times New Roman" w:hAnsi="Times New Roman"/>
          <w:noProof/>
          <w:sz w:val="28"/>
          <w:szCs w:val="28"/>
          <w:lang w:val="kk-KZ"/>
        </w:rPr>
        <w:t xml:space="preserve">регламентациясы. </w:t>
      </w:r>
    </w:p>
    <w:p w:rsidR="00745019" w:rsidRDefault="00745019" w:rsidP="00F91789">
      <w:pPr>
        <w:tabs>
          <w:tab w:val="left" w:pos="180"/>
        </w:tabs>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2.</w:t>
      </w:r>
      <w:r w:rsidRPr="00F91789">
        <w:rPr>
          <w:rFonts w:ascii="Times New Roman" w:hAnsi="Times New Roman"/>
          <w:noProof/>
          <w:sz w:val="28"/>
          <w:szCs w:val="28"/>
          <w:lang w:val="kk-KZ"/>
        </w:rPr>
        <w:t xml:space="preserve">Халықаралық сатып алу-сату шарттары, орындау және есептеу шарттарының </w:t>
      </w:r>
      <w:r w:rsidRPr="00F91789">
        <w:rPr>
          <w:rFonts w:ascii="Times New Roman" w:hAnsi="Times New Roman"/>
          <w:noProof/>
          <w:spacing w:val="-2"/>
          <w:sz w:val="28"/>
          <w:szCs w:val="28"/>
          <w:lang w:val="kk-KZ"/>
        </w:rPr>
        <w:t xml:space="preserve">құқықтық </w:t>
      </w:r>
      <w:r w:rsidRPr="00F91789">
        <w:rPr>
          <w:rFonts w:ascii="Times New Roman" w:hAnsi="Times New Roman"/>
          <w:noProof/>
          <w:sz w:val="28"/>
          <w:szCs w:val="28"/>
          <w:lang w:val="kk-KZ"/>
        </w:rPr>
        <w:t>ерекшеліктері.</w:t>
      </w:r>
    </w:p>
    <w:p w:rsidR="00745019" w:rsidRPr="00F91789" w:rsidRDefault="00745019" w:rsidP="00F91789">
      <w:pPr>
        <w:tabs>
          <w:tab w:val="left" w:pos="180"/>
        </w:tabs>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3.</w:t>
      </w:r>
      <w:r w:rsidRPr="00F91789">
        <w:rPr>
          <w:rFonts w:ascii="Times New Roman" w:hAnsi="Times New Roman"/>
          <w:noProof/>
          <w:sz w:val="28"/>
          <w:szCs w:val="28"/>
          <w:lang w:val="kk-KZ"/>
        </w:rPr>
        <w:t>Сатып алу-сатудың сыртқы сауда-</w:t>
      </w:r>
      <w:r w:rsidRPr="00F91789">
        <w:rPr>
          <w:rFonts w:ascii="Times New Roman" w:hAnsi="Times New Roman"/>
          <w:noProof/>
          <w:spacing w:val="-1"/>
          <w:sz w:val="28"/>
          <w:szCs w:val="28"/>
          <w:lang w:val="kk-KZ"/>
        </w:rPr>
        <w:t>саттық мәмілелері бойынша тасымалдаудың базистік шарттары (талаптары).</w:t>
      </w:r>
    </w:p>
    <w:p w:rsidR="00745019" w:rsidRDefault="00745019" w:rsidP="00F91789">
      <w:pPr>
        <w:tabs>
          <w:tab w:val="left" w:pos="180"/>
        </w:tabs>
        <w:spacing w:after="0" w:line="240" w:lineRule="auto"/>
        <w:ind w:left="180" w:hanging="180"/>
        <w:jc w:val="both"/>
        <w:rPr>
          <w:rFonts w:ascii="Times New Roman" w:hAnsi="Times New Roman"/>
          <w:noProof/>
          <w:sz w:val="28"/>
          <w:szCs w:val="28"/>
          <w:lang w:val="kk-KZ"/>
        </w:rPr>
      </w:pPr>
    </w:p>
    <w:p w:rsidR="00745019" w:rsidRPr="00B27B91" w:rsidRDefault="00745019" w:rsidP="00533BB8">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533BB8">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533BB8">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533BB8">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533BB8">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533BB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94ж.</w:t>
      </w:r>
      <w:r>
        <w:rPr>
          <w:rFonts w:ascii="Times New Roman" w:hAnsi="Times New Roman"/>
          <w:sz w:val="28"/>
          <w:szCs w:val="28"/>
          <w:lang w:val="kk-KZ"/>
        </w:rPr>
        <w:t xml:space="preserve"> </w:t>
      </w:r>
      <w:r w:rsidRPr="007F65C5">
        <w:rPr>
          <w:rFonts w:ascii="Times New Roman" w:hAnsi="Times New Roman"/>
          <w:sz w:val="28"/>
          <w:szCs w:val="28"/>
          <w:lang w:val="kk-KZ"/>
        </w:rPr>
        <w:t xml:space="preserve">24  желтоқсан. </w:t>
      </w:r>
    </w:p>
    <w:p w:rsidR="00745019" w:rsidRPr="007F65C5" w:rsidRDefault="00745019" w:rsidP="00533BB8">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Default="00745019" w:rsidP="002F22F9">
      <w:pPr>
        <w:spacing w:after="0" w:line="240" w:lineRule="auto"/>
        <w:ind w:firstLine="360"/>
        <w:jc w:val="both"/>
        <w:rPr>
          <w:rFonts w:ascii="Times New Roman" w:hAnsi="Times New Roman"/>
          <w:noProof/>
          <w:sz w:val="28"/>
          <w:szCs w:val="28"/>
          <w:lang w:val="kk-KZ"/>
        </w:rPr>
      </w:pPr>
    </w:p>
    <w:p w:rsidR="00745019" w:rsidRPr="002623F4" w:rsidRDefault="00745019" w:rsidP="002F22F9">
      <w:pPr>
        <w:spacing w:after="0" w:line="240" w:lineRule="auto"/>
        <w:ind w:firstLine="360"/>
        <w:jc w:val="both"/>
        <w:rPr>
          <w:rFonts w:ascii="Times New Roman" w:hAnsi="Times New Roman"/>
          <w:noProof/>
          <w:sz w:val="28"/>
          <w:szCs w:val="28"/>
          <w:lang w:val="kk-KZ"/>
        </w:rPr>
      </w:pP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12-тақырып.</w:t>
      </w:r>
      <w:r w:rsidRPr="002623F4">
        <w:rPr>
          <w:b/>
          <w:sz w:val="28"/>
          <w:szCs w:val="28"/>
          <w:lang w:val="kk-KZ" w:eastAsia="ko-KR"/>
        </w:rPr>
        <w:t xml:space="preserve"> </w:t>
      </w:r>
      <w:r w:rsidRPr="002623F4">
        <w:rPr>
          <w:b/>
          <w:sz w:val="28"/>
          <w:szCs w:val="28"/>
          <w:lang w:val="kk-KZ"/>
        </w:rPr>
        <w:t xml:space="preserve"> </w:t>
      </w:r>
      <w:r w:rsidRPr="002623F4">
        <w:rPr>
          <w:b/>
          <w:noProof/>
          <w:sz w:val="28"/>
          <w:szCs w:val="28"/>
          <w:lang w:val="kk-KZ"/>
        </w:rPr>
        <w:t xml:space="preserve"> Кәсіпкерлік қызметті мемлекеттік реттеу негіздері</w:t>
      </w:r>
    </w:p>
    <w:p w:rsidR="00745019" w:rsidRPr="002623F4" w:rsidRDefault="00745019" w:rsidP="002F22F9">
      <w:pPr>
        <w:spacing w:after="0" w:line="240" w:lineRule="auto"/>
        <w:ind w:left="720"/>
        <w:rPr>
          <w:rFonts w:ascii="Times New Roman" w:hAnsi="Times New Roman"/>
          <w:noProof/>
          <w:spacing w:val="-2"/>
          <w:sz w:val="28"/>
          <w:szCs w:val="28"/>
          <w:lang w:val="kk-KZ"/>
        </w:rPr>
      </w:pPr>
    </w:p>
    <w:p w:rsidR="00745019" w:rsidRPr="002623F4" w:rsidRDefault="00745019" w:rsidP="0019773A">
      <w:pPr>
        <w:spacing w:after="0" w:line="240" w:lineRule="auto"/>
        <w:rPr>
          <w:rFonts w:ascii="Times New Roman" w:hAnsi="Times New Roman"/>
          <w:noProof/>
          <w:spacing w:val="-2"/>
          <w:sz w:val="28"/>
          <w:szCs w:val="28"/>
          <w:lang w:val="kk-KZ"/>
        </w:rPr>
      </w:pPr>
      <w:r w:rsidRPr="002623F4">
        <w:rPr>
          <w:rFonts w:ascii="Times New Roman" w:hAnsi="Times New Roman"/>
          <w:noProof/>
          <w:spacing w:val="-2"/>
          <w:sz w:val="28"/>
          <w:szCs w:val="28"/>
          <w:lang w:val="kk-KZ"/>
        </w:rPr>
        <w:t>1. Кәсіпкерлік қызметті мемлекеттік реттеу, түсінігі, әдістері</w:t>
      </w:r>
      <w:r>
        <w:rPr>
          <w:rFonts w:ascii="Times New Roman" w:hAnsi="Times New Roman"/>
          <w:noProof/>
          <w:spacing w:val="-2"/>
          <w:sz w:val="28"/>
          <w:szCs w:val="28"/>
          <w:lang w:val="kk-KZ"/>
        </w:rPr>
        <w:t>.</w:t>
      </w:r>
      <w:r w:rsidRPr="002623F4">
        <w:rPr>
          <w:rFonts w:ascii="Times New Roman" w:hAnsi="Times New Roman"/>
          <w:noProof/>
          <w:spacing w:val="-2"/>
          <w:sz w:val="28"/>
          <w:szCs w:val="28"/>
          <w:lang w:val="kk-KZ"/>
        </w:rPr>
        <w:t xml:space="preserve"> </w:t>
      </w:r>
    </w:p>
    <w:p w:rsidR="00745019" w:rsidRPr="002623F4" w:rsidRDefault="00745019" w:rsidP="0019773A">
      <w:pPr>
        <w:spacing w:after="0" w:line="240" w:lineRule="auto"/>
        <w:rPr>
          <w:rFonts w:ascii="Times New Roman" w:hAnsi="Times New Roman"/>
          <w:noProof/>
          <w:sz w:val="28"/>
          <w:szCs w:val="28"/>
          <w:lang w:val="kk-KZ"/>
        </w:rPr>
      </w:pPr>
      <w:r w:rsidRPr="002623F4">
        <w:rPr>
          <w:rFonts w:ascii="Times New Roman" w:hAnsi="Times New Roman"/>
          <w:noProof/>
          <w:spacing w:val="-2"/>
          <w:sz w:val="28"/>
          <w:szCs w:val="28"/>
          <w:lang w:val="kk-KZ"/>
        </w:rPr>
        <w:t xml:space="preserve">2. Кәсіпкерлік </w:t>
      </w:r>
      <w:r w:rsidRPr="002623F4">
        <w:rPr>
          <w:rFonts w:ascii="Times New Roman" w:hAnsi="Times New Roman"/>
          <w:noProof/>
          <w:sz w:val="28"/>
          <w:szCs w:val="28"/>
          <w:lang w:val="kk-KZ"/>
        </w:rPr>
        <w:t>қызмет пен мемлекеттік реттеудің жалпы кағидаларының қатынасы</w:t>
      </w:r>
      <w:r>
        <w:rPr>
          <w:rFonts w:ascii="Times New Roman" w:hAnsi="Times New Roman"/>
          <w:noProof/>
          <w:sz w:val="28"/>
          <w:szCs w:val="28"/>
          <w:lang w:val="kk-KZ"/>
        </w:rPr>
        <w:t>.</w:t>
      </w:r>
    </w:p>
    <w:p w:rsidR="00745019" w:rsidRPr="002623F4" w:rsidRDefault="00745019" w:rsidP="0019773A">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 xml:space="preserve">3. Кәсіпкерлік қызметті </w:t>
      </w:r>
      <w:r w:rsidRPr="002623F4">
        <w:rPr>
          <w:rFonts w:ascii="Times New Roman" w:hAnsi="Times New Roman"/>
          <w:noProof/>
          <w:spacing w:val="-2"/>
          <w:sz w:val="28"/>
          <w:szCs w:val="28"/>
          <w:lang w:val="kk-KZ"/>
        </w:rPr>
        <w:t>құқықтық</w:t>
      </w:r>
      <w:r w:rsidRPr="002623F4">
        <w:rPr>
          <w:rFonts w:ascii="Times New Roman" w:hAnsi="Times New Roman"/>
          <w:noProof/>
          <w:sz w:val="28"/>
          <w:szCs w:val="28"/>
          <w:lang w:val="kk-KZ"/>
        </w:rPr>
        <w:t xml:space="preserve"> реттеу шегі</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19773A">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4. Кәсіпкерлердің банкроттығы. Банкроттық процедурасы</w:t>
      </w:r>
      <w:r>
        <w:rPr>
          <w:rFonts w:ascii="Times New Roman" w:hAnsi="Times New Roman"/>
          <w:noProof/>
          <w:sz w:val="28"/>
          <w:szCs w:val="28"/>
          <w:lang w:val="kk-KZ"/>
        </w:rPr>
        <w:t>.</w:t>
      </w:r>
    </w:p>
    <w:p w:rsidR="00745019" w:rsidRPr="002623F4" w:rsidRDefault="00745019" w:rsidP="002F22F9">
      <w:pPr>
        <w:spacing w:after="0" w:line="240" w:lineRule="auto"/>
        <w:ind w:firstLine="360"/>
        <w:jc w:val="both"/>
        <w:rPr>
          <w:rFonts w:ascii="Times New Roman" w:hAnsi="Times New Roman"/>
          <w:sz w:val="28"/>
          <w:szCs w:val="28"/>
          <w:lang w:val="kk-KZ"/>
        </w:rPr>
      </w:pPr>
    </w:p>
    <w:p w:rsidR="00745019" w:rsidRPr="002623F4" w:rsidRDefault="00745019" w:rsidP="00FA0F93">
      <w:pPr>
        <w:spacing w:after="0" w:line="240" w:lineRule="auto"/>
        <w:jc w:val="both"/>
        <w:rPr>
          <w:rFonts w:ascii="Times New Roman" w:hAnsi="Times New Roman"/>
          <w:sz w:val="28"/>
          <w:szCs w:val="28"/>
          <w:lang w:val="kk-KZ"/>
        </w:rPr>
      </w:pPr>
      <w:r w:rsidRPr="002623F4">
        <w:rPr>
          <w:rFonts w:ascii="Times New Roman" w:hAnsi="Times New Roman"/>
          <w:sz w:val="28"/>
          <w:szCs w:val="28"/>
          <w:lang w:val="kk-KZ"/>
        </w:rPr>
        <w:t>1.Мемлекеттік кәсіпкерлік қатынастарды реттей отырып, кәсіпкерлік субьектілердің мінез-құлқына әсер етудің  сан алуан түрлері мен тәсілдерін пайдаланады. Нарықтық қатынастарды мемлекеттік реттеудің обьективті қажеттігі көпшілік мүделерді қорғау қажеттілігінен туады, себебі тек мемлекет қана өз органдары атынан қоғамдық мүдделерді қорғай алады және қорғауға тиіс.</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Қоғамдық қатынастар жүйесінде кәсіпкерлік қызметті реттеу бойынша, бір жағынан қолданыстағы заңдарға сәйкес кәсіпкер мәртебесін иеленуші жеке тұлғалар және заңды тұлғалар , екінші жағынан уәкілетті мемлекеттік органдар (министрліктер, комитеттер және т.с.с.) шығады. Оған қоса көрсетілген субьектілер арасында қалыптасатын қоғамдық қатынастар тұтастай және толық билікке және бағыныштылыққа құрылған сатылас қатынастар ( мысалы , лицензиялау, сертификаттау саласындағы және т.б. қатынастар) да, ешқандай бағыныштылық жоқ (мысалы келісім-шарт қатынастары ) деңгейлес қатынастар да болуы мүмкін. Алғашқы жағдайда көпшілік – құқықтық қатынастар, ал екінші жағдайда жеке–құқықтық қатынастар туралы сөз болмақ.</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Қолданыстағы жеке кәсіпкерлік туралы заңдарда жеке кәсіпкерлікті мемлекеттік реттеудің негізгі мақсаттары ретінде: 1) жеке кәсіпкерліктің дамуына қолайлы жағдайлар жасау; 2) мемлекеттің  мүддлері мен тұтынушылардың құқықтарын жеке кәсіпкерлікті әкімшілік басқаруды енгізу жолымен қорғау шаралары аталған. Жеке  кәсіпкерлікті мемлекеттік әкімшілік басқару мақсаттарына қатысты айтатын болсақ, онда оларға: жеке кәсіпкерлік субъектісі өндіретін  және сататын  адамдардың денсаулығына арналған өнімнің қауіпсіздігін қамтамасыз ету олардың мүлкін қорғау, қоршаған ортаның қауіпсіздігін және ҚР ұлттық қауіпсіздігін қорғау; алдап арбау практикасының алдын алу, табиғи және энергетикалық  ресурстарды үнемдеу; ұлттық  өнімнің бәсекеге қабілеттілігін көтеру жатқызылады.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Мемлекеттік әкімшілік басқару түрлері мынылар:</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1) ҚР заңдарының жеке кәсіпкерлік өніміне, үдерістеріне талаптар белгілеуі  (мемлекет ҚР заңдары арқылы өнімге, үдерістерге жеке кәсіпкерлік субъектілерінің барлығы орындауға міндетті талаптар белгілейді)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2) Сәйкестігін растау бойынша, тексеру калибрік және сынақ зертханаларын (орталықтарын) тіркеу (сәйкестігін растау бойынша , тексеру, калибрік және сынақ зертханаларын (орталықтарын) тіркеу ҚР заңдарына сәйкес жүргізіледі);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3)өнімнің жекелеген түрлерінің ҚР заңдарына сәйкестігін міндетті растау (өнімнің жекелеген түрлерінің, үдерістердің ҚР заңдарына сәйкестігін міндетті растау белгіленеді, егер бұл ҚР техникалық реттеу заңымен белгіленген мақсаттарға жету үшін қажет болса);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 xml:space="preserve">4) жеке кәсіпкерлікке мемлекеттік бақылау (жеке кәсіпкерлікке мемлекеттік бақылау ҚР заңдарымен өнімге, үдерістерге қойылған талаптардың орындалуы өнімнің жекелеген түрлерінің, үдерістердің сәйкестігін растау бойынша талаптардың орындалуы мемлекеттік әкімшілік мақсаттары үшін жеткіліксіз болғанда белгіленеді);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5) жеке кәсіпкерліктің жекелеген түрлерін лицензиялау (егер жеке кәсіпкерлік субъектісі уәкілетті органға лицензия алу үшін қажетті құжаттарды табыс етсе, жеке кәсіпкерліктің жекелеген түрлерін лицензиялауды жүзеге асыратын мемлекеттік органдар жеке кәсіпкерлік субъектісіне ол өтініш білдірген қызмет түрін жүзеге асыруға лицензия беруге немесе негізді түрде лицензиялау туралы ҚР заңдарымен көзделген мерзімдерде лицензия беруден бас тартуға міндетті);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6) ҚР заңдарына сәйкес жеке кәсіпкерлік  субъектілерінің азаматтық-құқықтық жауапкершілігін міндетті сақтандыру (егер  мемлекеттік әкімшілік басқару түрлерін қолдану мемлекеттік әкімшілік басқару түрлерін қолдану мемлекеттік әкімшілік басқару мақсаттарына қол жеткізуді қамтамасыз етпесе, ҚР заңдарымен жеке кәсіпкерлік субъектілерімен азаматтық – құқықтық жауапкершілігін міндетті сақтандыру белгіленеді);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7) ҚР заңдарымен жеке кәсіпкерлік субъектілерінің , мемлекеттік органдардың және олардың лауазымды тұлғаларының жауапкершілігін тағайындау  (жеке кәсіпкерлік субъектілерінің, мемлекеттік органдардың және олардың лауазымды тұлғалардың жауапкершілігі ҚР заңдарымен тағайындалады).</w:t>
      </w:r>
    </w:p>
    <w:p w:rsidR="00745019" w:rsidRPr="002623F4" w:rsidRDefault="00745019" w:rsidP="00CF7D9C">
      <w:pPr>
        <w:spacing w:after="0" w:line="240" w:lineRule="auto"/>
        <w:jc w:val="both"/>
        <w:rPr>
          <w:rFonts w:ascii="Times New Roman" w:hAnsi="Times New Roman"/>
          <w:sz w:val="28"/>
          <w:szCs w:val="28"/>
          <w:lang w:val="kk-KZ"/>
        </w:rPr>
      </w:pPr>
      <w:r w:rsidRPr="002623F4">
        <w:rPr>
          <w:rFonts w:ascii="Times New Roman" w:hAnsi="Times New Roman"/>
          <w:sz w:val="28"/>
          <w:szCs w:val="28"/>
          <w:lang w:val="kk-KZ"/>
        </w:rPr>
        <w:t xml:space="preserve">2. Мемлекеттік реттеу түрлерін жіктеу экономиканың әртүрлі салаларында  қандай да бір қатынастарға мемлекеттің ықпал ету дәрежесіне негізделеді. Атап айтқанда , экономиканы мемлекеттік реттеудің ең жоғарғы , орташа және ең төменгі деңгейін бөлуге болады. Ең жоғарғы деңгей мемлекет реттеудің барлық немесе көпшілік құралдарын пайдалану дегенді білдіреді. Ол, мысалы, табиғи монополияларға қатысты белгіленген. Мемлекеттік реттеудің ең төменгі деңгейі шығармашылық деңгейге байланысты кәсіпкерлікті реттеуге бағытталған.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 xml:space="preserve">Мемлекеттік реттеу түрлерін аумақтық белгісі бойынша, яғни ықпал ету құралдарының қандай да түрлерін қолдану аумағына байланысты жіктеуге болады. Соған байланыты мемлекеттік реттеуді республикалық деңгейде, аймақтық деңгейде, жергілікті деңгейде бөлуге болады.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 xml:space="preserve">Сонымен қатар ықпал етудің қолданылатын тәсілдерінің сипатына қарай, тікелей және тікелей емес мемлекеттік реттеуді бөліп қарауға болады. Тікелей мемлекеттік реттеу реттеудің әкімшілік әдістерін пайдалануға негізделген, ал жанама мемлекеттік реттеу ықпал етудің экономикалық әдістердің көмегімен жүзеге асырылады ( әдетте ынталандырушы сипатта) </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sz w:val="28"/>
          <w:szCs w:val="28"/>
          <w:lang w:val="kk-KZ"/>
        </w:rPr>
        <w:t xml:space="preserve">     Экономика саласында мемлекеттік реттеудің басқа да жіктеу түрлері болуы мүмкін.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 xml:space="preserve">Жалпы құзірет органдарына, бірінші кезекте, ҚР Үкіметі жатады. Жеке кәсіпкерлік қызмет туралы Заңның 14-бабына сәйкес ол :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1)мемлекеттік саясаттың жеке кәсіпкерлікті қолдану және дамыту саласындағы негізгі бағыттарды әзірлейді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2)жеке кәсіпкерлікті қолдаудың  мемлекеттік жүйесін қалыптастырады;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3)үкімет жанындағы жеке кәсіпкерлі мәселелері бойынша консультациялық – кеңесушілік органдарын құрады және таратады;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4)сараптама кеңестерінің орталық мемлекеттік және жергілікті атқару органдары әзірлеген жеке кәсіпкерлік мүдделерін қозғайтын нормативтік құқықтық актілерді қарауын ұйымдастырады;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5)мемлекеттік қажеттіліктер үшін жеке кәсіпкерлік субьектілерінен сатып алынған тауарлардың ( жұмыстардың , қызметтердің ) номенклатурасын және олардың көлемін ( пайыздық түрде ) бекітеді.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6)Шағын және орташа кәсіпкерліктің дамуын ынталандырады.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7)Жеке  кәсіпкерлік субьектілерінің меншігіне өнеркәсіптік өндіріс және халыққа қызмет көрсету саласын дамыту үшін жалға немесе сенімділікпен басқаруға берілген нысандарды өтеусіз беру тәртібін анықтайды;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8)Бәсекеге қабілетті салаларды құру және жетілдіруді, жеке кәсіпкерлік субьектілерін  өркендетуді және солар өндіретін өнімнің сапасын көтеруді ынталандыратын мемлекеттік саясаты белгілейді және жүзеге асырады;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9)Бәсекенің дамуына және инновациядағы инвестицияларды, материалдық активтерді, сонымен қатар ұзақ мерзімді инвестицияларды ынталандыруға себепші болған нормативтік – құқықтық актілерді әзірлейді;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 xml:space="preserve">Жалпы құзірет органдары қатарына сонымен бірге ҚР жергілікті уәкілеттік және атқару органдары жатады. Жергілікті өкілеттік органдар :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1) жеке кәсіпкерлікті қолдау және дамытудың  аймақтық бағдарламаларын бекітеді;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2) жергілікті атқару органдары басшыларының Қазақстанда жеке кәсіпкерлікті қолдау  және дамыту мәселелері бойынша есеп – қисаптарын  қарайды :</w:t>
      </w:r>
    </w:p>
    <w:p w:rsidR="00745019" w:rsidRPr="002623F4" w:rsidRDefault="00745019" w:rsidP="00CF7D9C">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3.</w:t>
      </w:r>
      <w:r>
        <w:rPr>
          <w:rFonts w:ascii="Times New Roman" w:hAnsi="Times New Roman"/>
          <w:noProof/>
          <w:sz w:val="28"/>
          <w:szCs w:val="28"/>
          <w:lang w:val="kk-KZ"/>
        </w:rPr>
        <w:t xml:space="preserve"> </w:t>
      </w:r>
      <w:r w:rsidRPr="002623F4">
        <w:rPr>
          <w:rFonts w:ascii="Times New Roman" w:hAnsi="Times New Roman"/>
          <w:noProof/>
          <w:sz w:val="28"/>
          <w:szCs w:val="28"/>
          <w:lang w:val="kk-KZ"/>
        </w:rPr>
        <w:t>Қазіргі таңда нарықты қалыптастырудың негізге алынатын бастаулары ретіндегі меншік формалары мен қатынастарын түрлендірумен қатар, экономиканы монополиясыздандыру және бәсекелестікті дамыту бойынша шаралар жүзеге асырылуда, ал олардың ішінде монополияға қарсы реттеу маңызды орын алады. Бәсекелестікті құқықтық реттеу Қазақстан Республикасының тауар нарықтарында әділетті бәсекелестік үшін қолайлы шарттар құруға және қолдауға бағытталған.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Қазақстан Республикасындағы табиғи монополиялар салаларына төмендегілер бойынша қызметтер (тауарлар, жұмыстар) жатқызылады: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1)  мұнай және (немесе) мұнай өнімдерін тасымалдау;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2) газ немесе газ конденсатын сақтау, басты және (немесе) тарату құбыршектері бойынша тасымалдау, газ тарату қондырғылары және соларға байланысты газ тарату құбыршектерін пайдалану;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3)  электр энергиясын беру және (немесе) тарату;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4) жылу энергиясын өндіру, беру, тарату және (немесе) жабдықтау;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5)</w:t>
      </w:r>
      <w:r>
        <w:rPr>
          <w:rFonts w:ascii="Times New Roman" w:hAnsi="Times New Roman"/>
          <w:noProof/>
          <w:sz w:val="28"/>
          <w:szCs w:val="28"/>
          <w:lang w:val="kk-KZ"/>
        </w:rPr>
        <w:t xml:space="preserve"> </w:t>
      </w:r>
      <w:r w:rsidRPr="002623F4">
        <w:rPr>
          <w:rFonts w:ascii="Times New Roman" w:hAnsi="Times New Roman"/>
          <w:noProof/>
          <w:sz w:val="28"/>
          <w:szCs w:val="28"/>
        </w:rPr>
        <w:t>электр</w:t>
      </w:r>
      <w:r w:rsidRPr="002623F4">
        <w:rPr>
          <w:rFonts w:ascii="Times New Roman" w:hAnsi="Times New Roman"/>
          <w:noProof/>
          <w:sz w:val="28"/>
          <w:szCs w:val="28"/>
          <w:lang w:val="kk-KZ"/>
        </w:rPr>
        <w:t xml:space="preserve"> </w:t>
      </w:r>
      <w:r w:rsidRPr="002623F4">
        <w:rPr>
          <w:rFonts w:ascii="Times New Roman" w:hAnsi="Times New Roman"/>
          <w:noProof/>
          <w:sz w:val="28"/>
          <w:szCs w:val="28"/>
        </w:rPr>
        <w:t>энергиясын желіге жіберу және тұтынуды техникалық</w:t>
      </w:r>
      <w:r w:rsidRPr="002623F4">
        <w:rPr>
          <w:rFonts w:ascii="Times New Roman" w:hAnsi="Times New Roman"/>
          <w:noProof/>
          <w:sz w:val="28"/>
          <w:szCs w:val="28"/>
          <w:lang w:val="kk-KZ"/>
        </w:rPr>
        <w:t xml:space="preserve"> </w:t>
      </w:r>
      <w:r w:rsidRPr="002623F4">
        <w:rPr>
          <w:rFonts w:ascii="Times New Roman" w:hAnsi="Times New Roman"/>
          <w:noProof/>
          <w:sz w:val="28"/>
          <w:szCs w:val="28"/>
        </w:rPr>
        <w:t>диспетчерлендіру;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6) магистралдық теміржол желілері;</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7) кірме жолдар;</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8) аэронавигация;</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xml:space="preserve">9) порттар, </w:t>
      </w:r>
      <w:r w:rsidRPr="002623F4">
        <w:rPr>
          <w:rFonts w:ascii="Times New Roman" w:hAnsi="Times New Roman"/>
          <w:noProof/>
          <w:sz w:val="28"/>
          <w:szCs w:val="28"/>
          <w:lang w:val="kk-KZ"/>
        </w:rPr>
        <w:t>ә</w:t>
      </w:r>
      <w:r w:rsidRPr="002623F4">
        <w:rPr>
          <w:rFonts w:ascii="Times New Roman" w:hAnsi="Times New Roman"/>
          <w:noProof/>
          <w:sz w:val="28"/>
          <w:szCs w:val="28"/>
        </w:rPr>
        <w:t>уежайлар;</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10)технологиялық мүмкін еместігі себепті б</w:t>
      </w:r>
      <w:r w:rsidRPr="002623F4">
        <w:rPr>
          <w:rFonts w:ascii="Times New Roman" w:hAnsi="Times New Roman"/>
          <w:noProof/>
          <w:sz w:val="28"/>
          <w:szCs w:val="28"/>
          <w:lang w:val="kk-KZ"/>
        </w:rPr>
        <w:t>ә</w:t>
      </w:r>
      <w:r w:rsidRPr="002623F4">
        <w:rPr>
          <w:rFonts w:ascii="Times New Roman" w:hAnsi="Times New Roman"/>
          <w:noProof/>
          <w:sz w:val="28"/>
          <w:szCs w:val="28"/>
        </w:rPr>
        <w:t>секелес байланыс операторының  жоқ  болуы  немесе   аталған  қызметтерді   көрсетудің экономикалық   тиімсіздігіне   байланысты   (телекоммуникациялардың жалпылай қызметтерін қоспағанда) телекоммуникациялар;</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11) мүліктік   жалдау   немесе   кабельдік   канализацияны   және басқадай телекоммуникация желілерін ортақ пайдалану телекоммуникацияларына қосуға технологиялық байланысты негізгі құралдарды пайдалануға беру;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12) су шаруашылығы және (немесе) канализация жүйелері;</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13) пошта қызметінің жалпыға ортақ қызметтері (</w:t>
      </w:r>
      <w:r w:rsidRPr="002623F4">
        <w:rPr>
          <w:rFonts w:ascii="Times New Roman" w:hAnsi="Times New Roman"/>
          <w:noProof/>
          <w:sz w:val="28"/>
          <w:szCs w:val="28"/>
          <w:lang w:val="kk-KZ"/>
        </w:rPr>
        <w:t xml:space="preserve"> </w:t>
      </w:r>
      <w:r w:rsidRPr="002623F4">
        <w:rPr>
          <w:rFonts w:ascii="Times New Roman" w:hAnsi="Times New Roman"/>
          <w:noProof/>
          <w:sz w:val="28"/>
          <w:szCs w:val="28"/>
        </w:rPr>
        <w:t>«Табиғи монополиялар туралы» Заңның 4-бабының 1-тармағы).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Қолданыстағы заңдарға сәйкес табиғи монополия субъектісіне:</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 төмендегідей қызметтерден басқа табиғи монополиялар салаларына жатпайтын қызметтер көрсетуге және өзгедей қызметпен айналысуға тыйым салынады: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w:t>
      </w:r>
      <w:r w:rsidRPr="002623F4">
        <w:rPr>
          <w:rFonts w:ascii="Times New Roman" w:hAnsi="Times New Roman"/>
          <w:noProof/>
          <w:sz w:val="28"/>
          <w:szCs w:val="28"/>
          <w:lang w:val="kk-KZ"/>
        </w:rPr>
        <w:t xml:space="preserve"> </w:t>
      </w:r>
      <w:r w:rsidRPr="002623F4">
        <w:rPr>
          <w:rFonts w:ascii="Times New Roman" w:hAnsi="Times New Roman"/>
          <w:noProof/>
          <w:sz w:val="28"/>
          <w:szCs w:val="28"/>
        </w:rPr>
        <w:t>реттелетін қызметтермен (тауарлармен, жұмыстармен) технологиялық түрде байланысқан;</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ҚР пошта туралы заңымен белгіленген;</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реттелетін қызметтерден (тауарлардан, жұмыстардан)   түсетін табыстар табиғи монополия субъектісінің бір күнтізбелік жыл ішіндегі барлық қызметінің бір пайызынан аспайтын жағдайда;</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басқа қызметтен түсетін табыстар табиғи монополия субъек</w:t>
      </w:r>
      <w:r w:rsidRPr="002623F4">
        <w:rPr>
          <w:rFonts w:ascii="Times New Roman" w:hAnsi="Times New Roman"/>
          <w:noProof/>
          <w:sz w:val="28"/>
          <w:szCs w:val="28"/>
          <w:lang w:val="kk-KZ"/>
        </w:rPr>
        <w:t>е</w:t>
      </w:r>
      <w:r w:rsidRPr="002623F4">
        <w:rPr>
          <w:rFonts w:ascii="Times New Roman" w:hAnsi="Times New Roman"/>
          <w:noProof/>
          <w:sz w:val="28"/>
          <w:szCs w:val="28"/>
        </w:rPr>
        <w:t>тісінің бір күнтізбелік жыл ішіндегі барлық қызметінің бес пайызынан аспайтын жағдайда;</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xml:space="preserve">-   қызмет (тауарлар, жұмыстар) көрсететін құрылымдық бөлім-шенің </w:t>
      </w:r>
      <w:r w:rsidRPr="002623F4">
        <w:rPr>
          <w:rFonts w:ascii="Times New Roman" w:hAnsi="Times New Roman"/>
          <w:noProof/>
          <w:sz w:val="28"/>
          <w:szCs w:val="28"/>
          <w:lang w:val="kk-KZ"/>
        </w:rPr>
        <w:t>ұ</w:t>
      </w:r>
      <w:r w:rsidRPr="002623F4">
        <w:rPr>
          <w:rFonts w:ascii="Times New Roman" w:hAnsi="Times New Roman"/>
          <w:noProof/>
          <w:sz w:val="28"/>
          <w:szCs w:val="28"/>
        </w:rPr>
        <w:t>йымдық және аумақтық оқшаулануы мүмкін болмаған жағдайда;</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2)  табиғи   монополия   субъектісінің   құдық   меншігінде   және (немесе) шаруашылық жүргізуде өндірумен және реттелетін қызметтер (тауарлар, жұмыстар) көрсетумен, сонымен қатар табиғи монополия субъектісінің заңмен р</w:t>
      </w:r>
      <w:r w:rsidRPr="002623F4">
        <w:rPr>
          <w:rFonts w:ascii="Times New Roman" w:hAnsi="Times New Roman"/>
          <w:noProof/>
          <w:sz w:val="28"/>
          <w:szCs w:val="28"/>
          <w:lang w:val="kk-KZ"/>
        </w:rPr>
        <w:t>ұ</w:t>
      </w:r>
      <w:r w:rsidRPr="002623F4">
        <w:rPr>
          <w:rFonts w:ascii="Times New Roman" w:hAnsi="Times New Roman"/>
          <w:noProof/>
          <w:sz w:val="28"/>
          <w:szCs w:val="28"/>
        </w:rPr>
        <w:t>қсат етілген қызметке байланысы жоқ мүлкінің болуына;</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3)  акциялар (үлестер) иеленуге немесе басқадай түрде (мемлекеттік емес жинақтаушы зейнетақы қорларынан басқа) коммерциялық ұйымдардың,   арнайы   қаржы  компанияларының,   сондай-ақ  табиғи монополия субъектісі үшін заңмен р</w:t>
      </w:r>
      <w:r w:rsidRPr="002623F4">
        <w:rPr>
          <w:rFonts w:ascii="Times New Roman" w:hAnsi="Times New Roman"/>
          <w:noProof/>
          <w:sz w:val="28"/>
          <w:szCs w:val="28"/>
          <w:lang w:val="kk-KZ"/>
        </w:rPr>
        <w:t>ұ</w:t>
      </w:r>
      <w:r w:rsidRPr="002623F4">
        <w:rPr>
          <w:rFonts w:ascii="Times New Roman" w:hAnsi="Times New Roman"/>
          <w:noProof/>
          <w:sz w:val="28"/>
          <w:szCs w:val="28"/>
        </w:rPr>
        <w:t>қсат етілген қызметті жүзеге асыратын басқа да ұйымдардың қызметіне қатысуға;</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4)</w:t>
      </w:r>
      <w:r w:rsidRPr="002623F4">
        <w:rPr>
          <w:rFonts w:ascii="Times New Roman" w:hAnsi="Times New Roman"/>
          <w:noProof/>
          <w:sz w:val="28"/>
          <w:szCs w:val="28"/>
          <w:lang w:val="kk-KZ"/>
        </w:rPr>
        <w:t xml:space="preserve"> </w:t>
      </w:r>
      <w:r w:rsidRPr="002623F4">
        <w:rPr>
          <w:rFonts w:ascii="Times New Roman" w:hAnsi="Times New Roman"/>
          <w:noProof/>
          <w:sz w:val="28"/>
          <w:szCs w:val="28"/>
        </w:rPr>
        <w:t>реттелетін қызметтер (тауарлар, жұмыстар) үшін у</w:t>
      </w:r>
      <w:r w:rsidRPr="002623F4">
        <w:rPr>
          <w:rFonts w:ascii="Times New Roman" w:hAnsi="Times New Roman"/>
          <w:noProof/>
          <w:sz w:val="28"/>
          <w:szCs w:val="28"/>
          <w:lang w:val="kk-KZ"/>
        </w:rPr>
        <w:t>ә</w:t>
      </w:r>
      <w:r w:rsidRPr="002623F4">
        <w:rPr>
          <w:rFonts w:ascii="Times New Roman" w:hAnsi="Times New Roman"/>
          <w:noProof/>
          <w:sz w:val="28"/>
          <w:szCs w:val="28"/>
        </w:rPr>
        <w:t>кілетті орган тағайындаған көлемнен асатын ақы өндіріп алуға;</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5)</w:t>
      </w:r>
      <w:r w:rsidRPr="002623F4">
        <w:rPr>
          <w:rFonts w:ascii="Times New Roman" w:hAnsi="Times New Roman"/>
          <w:noProof/>
          <w:sz w:val="28"/>
          <w:szCs w:val="28"/>
          <w:lang w:val="kk-KZ"/>
        </w:rPr>
        <w:t xml:space="preserve"> </w:t>
      </w:r>
      <w:r w:rsidRPr="002623F4">
        <w:rPr>
          <w:rFonts w:ascii="Times New Roman" w:hAnsi="Times New Roman"/>
          <w:noProof/>
          <w:sz w:val="28"/>
          <w:szCs w:val="28"/>
        </w:rPr>
        <w:t>табиғи монополиялар субъектілерінің реттелетін қызметтеріне (тауарларына, жұмыстарына) қол жеткізу шарттарын тықпалауға немесе т</w:t>
      </w:r>
      <w:r w:rsidRPr="002623F4">
        <w:rPr>
          <w:rFonts w:ascii="Times New Roman" w:hAnsi="Times New Roman"/>
          <w:noProof/>
          <w:sz w:val="28"/>
          <w:szCs w:val="28"/>
          <w:lang w:val="kk-KZ"/>
        </w:rPr>
        <w:t>ұт</w:t>
      </w:r>
      <w:r w:rsidRPr="002623F4">
        <w:rPr>
          <w:rFonts w:ascii="Times New Roman" w:hAnsi="Times New Roman"/>
          <w:noProof/>
          <w:sz w:val="28"/>
          <w:szCs w:val="28"/>
        </w:rPr>
        <w:t>ынушыларды кемсітуге жеткізетін басқадай әрекеттер жасауға;</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5-1) меншік құдығымен немесе басқадай заңдық негізде иеленетін, реттелетін қызметтер (тауарлар, жұмыстар) өндіру кезінде технологиялық кезеңде пайдаланылатын мүлікті сенімгерлікпен басқаруға, мүліктік жалдауға (лизингті қосқанда) беруге;</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6) реттелетін қызметтер көрсетуге байланысты талап қ</w:t>
      </w:r>
      <w:r w:rsidRPr="002623F4">
        <w:rPr>
          <w:rFonts w:ascii="Times New Roman" w:hAnsi="Times New Roman"/>
          <w:noProof/>
          <w:sz w:val="28"/>
          <w:szCs w:val="28"/>
          <w:lang w:val="kk-KZ"/>
        </w:rPr>
        <w:t>ұ</w:t>
      </w:r>
      <w:r w:rsidRPr="002623F4">
        <w:rPr>
          <w:rFonts w:ascii="Times New Roman" w:hAnsi="Times New Roman"/>
          <w:noProof/>
          <w:sz w:val="28"/>
          <w:szCs w:val="28"/>
        </w:rPr>
        <w:t>қығына кеңшілік беруге (арнайы қаржы компанияларының секьюритизация мәмілелері бойынша талап құқығына кеңшілік беруін есепке алмағанда, егер бұл табиғи монополия субъектісінің реттелетін қызметтеріне (тауарларына, жұмыстарына) тарифтердің (бағалардың, алым мөлшерлемелерінің) көтерілуіне келтірмесе);</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7)</w:t>
      </w:r>
      <w:r w:rsidRPr="002623F4">
        <w:rPr>
          <w:rFonts w:ascii="Times New Roman" w:hAnsi="Times New Roman"/>
          <w:noProof/>
          <w:sz w:val="28"/>
          <w:szCs w:val="28"/>
          <w:lang w:val="kk-KZ"/>
        </w:rPr>
        <w:t xml:space="preserve"> </w:t>
      </w:r>
      <w:r w:rsidRPr="002623F4">
        <w:rPr>
          <w:rFonts w:ascii="Times New Roman" w:hAnsi="Times New Roman"/>
          <w:noProof/>
          <w:sz w:val="28"/>
          <w:szCs w:val="28"/>
        </w:rPr>
        <w:t>жауапкершіліксіз  т</w:t>
      </w:r>
      <w:r w:rsidRPr="002623F4">
        <w:rPr>
          <w:rFonts w:ascii="Times New Roman" w:hAnsi="Times New Roman"/>
          <w:noProof/>
          <w:sz w:val="28"/>
          <w:szCs w:val="28"/>
          <w:lang w:val="kk-KZ"/>
        </w:rPr>
        <w:t>ұт</w:t>
      </w:r>
      <w:r w:rsidRPr="002623F4">
        <w:rPr>
          <w:rFonts w:ascii="Times New Roman" w:hAnsi="Times New Roman"/>
          <w:noProof/>
          <w:sz w:val="28"/>
          <w:szCs w:val="28"/>
        </w:rPr>
        <w:t>ынушылардың реттелетін  қызметтердің (тауарлардың,   жұмыстардың)   пайдаланылған   көлеміне   ақша   төлемеуіне   байланысты   ыждағатты   т</w:t>
      </w:r>
      <w:r w:rsidRPr="002623F4">
        <w:rPr>
          <w:rFonts w:ascii="Times New Roman" w:hAnsi="Times New Roman"/>
          <w:noProof/>
          <w:sz w:val="28"/>
          <w:szCs w:val="28"/>
          <w:lang w:val="kk-KZ"/>
        </w:rPr>
        <w:t>ұ</w:t>
      </w:r>
      <w:r w:rsidRPr="002623F4">
        <w:rPr>
          <w:rFonts w:ascii="Times New Roman" w:hAnsi="Times New Roman"/>
          <w:noProof/>
          <w:sz w:val="28"/>
          <w:szCs w:val="28"/>
        </w:rPr>
        <w:t>лынушыларға   реттелетін   қызмет (тауарлар, ж</w:t>
      </w:r>
      <w:r w:rsidRPr="002623F4">
        <w:rPr>
          <w:rFonts w:ascii="Times New Roman" w:hAnsi="Times New Roman"/>
          <w:noProof/>
          <w:sz w:val="28"/>
          <w:szCs w:val="28"/>
          <w:lang w:val="kk-KZ"/>
        </w:rPr>
        <w:t>ұ</w:t>
      </w:r>
      <w:r w:rsidRPr="002623F4">
        <w:rPr>
          <w:rFonts w:ascii="Times New Roman" w:hAnsi="Times New Roman"/>
          <w:noProof/>
          <w:sz w:val="28"/>
          <w:szCs w:val="28"/>
        </w:rPr>
        <w:t>мыстар) көрсетуден бас тартуға;</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8) реттелетін қызметтер тарифтеріне (бағаларына, алым мөлшерлемелеріне) немесе олардың шекті деңгейлеріне қызметтер (тауарлар, жұмыстар) көрсетуге байланыссыз шығындарды енгізуге;</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9)  реттелетін қызметтердің (тауарлардың, жұмыстардың) сапасына өз құзыреттері шегінде мемлекеттік органдар белгілеген талаптарға сай келмей көрсетілген реттелетін қызметтерге (тауарларға, жұмыстарға) ақы төлеуді талап етуге;</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10) мынадай:</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тарифтік сметада бар ақпаратты;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реттелетін  коммуналдық  қызметтерді  есепке  алатын  аспаптарды сатып алуға және орнатуға кеткен шығындар және ақы өндіріп алу механизмі туралы, реттелетін коммуналдық қызметтерді есепке алатын аспаптарды сатып алу және орнату туралы ақпаратты;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көрсетілетін  реттелетін   коммуналдық  қызметтер   (тауарлар, жұмыстар) туралы ақпаратты коммерциялық құпия деп тануға.</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xml:space="preserve">ҚР Конституциясы, азаматтық заңдар және арнайы нормативтік актілер монополиялауға және </w:t>
      </w:r>
      <w:r w:rsidRPr="002623F4">
        <w:rPr>
          <w:rFonts w:ascii="Times New Roman" w:hAnsi="Times New Roman"/>
          <w:noProof/>
          <w:sz w:val="28"/>
          <w:szCs w:val="28"/>
          <w:lang w:val="kk-KZ"/>
        </w:rPr>
        <w:t>ә</w:t>
      </w:r>
      <w:r w:rsidRPr="002623F4">
        <w:rPr>
          <w:rFonts w:ascii="Times New Roman" w:hAnsi="Times New Roman"/>
          <w:noProof/>
          <w:sz w:val="28"/>
          <w:szCs w:val="28"/>
        </w:rPr>
        <w:t>ділетсіз б</w:t>
      </w:r>
      <w:r w:rsidRPr="002623F4">
        <w:rPr>
          <w:rFonts w:ascii="Times New Roman" w:hAnsi="Times New Roman"/>
          <w:noProof/>
          <w:sz w:val="28"/>
          <w:szCs w:val="28"/>
          <w:lang w:val="kk-KZ"/>
        </w:rPr>
        <w:t>ә</w:t>
      </w:r>
      <w:r w:rsidRPr="002623F4">
        <w:rPr>
          <w:rFonts w:ascii="Times New Roman" w:hAnsi="Times New Roman"/>
          <w:noProof/>
          <w:sz w:val="28"/>
          <w:szCs w:val="28"/>
        </w:rPr>
        <w:t>секеге бағытталған экономикалық қызметке тыйым салады. Атап айтқанда, ҚР АК 11-бабында тікелей заңды б</w:t>
      </w:r>
      <w:r w:rsidRPr="002623F4">
        <w:rPr>
          <w:rFonts w:ascii="Times New Roman" w:hAnsi="Times New Roman"/>
          <w:noProof/>
          <w:sz w:val="28"/>
          <w:szCs w:val="28"/>
          <w:lang w:val="kk-KZ"/>
        </w:rPr>
        <w:t>ә</w:t>
      </w:r>
      <w:r w:rsidRPr="002623F4">
        <w:rPr>
          <w:rFonts w:ascii="Times New Roman" w:hAnsi="Times New Roman"/>
          <w:noProof/>
          <w:sz w:val="28"/>
          <w:szCs w:val="28"/>
        </w:rPr>
        <w:t>секелестікті шектеуге немесе құртуға, негізсіз артықшылықтар иеленуге, т</w:t>
      </w:r>
      <w:r w:rsidRPr="002623F4">
        <w:rPr>
          <w:rFonts w:ascii="Times New Roman" w:hAnsi="Times New Roman"/>
          <w:noProof/>
          <w:sz w:val="28"/>
          <w:szCs w:val="28"/>
          <w:lang w:val="kk-KZ"/>
        </w:rPr>
        <w:t>ұ</w:t>
      </w:r>
      <w:r w:rsidRPr="002623F4">
        <w:rPr>
          <w:rFonts w:ascii="Times New Roman" w:hAnsi="Times New Roman"/>
          <w:noProof/>
          <w:sz w:val="28"/>
          <w:szCs w:val="28"/>
        </w:rPr>
        <w:t>лынушылардың құқықтары мен заңды мүдделеріне қысым жасауға жол берілмейтіні көрсетілген.</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Монополияға қарсы заң құқық құралдары арқылы бәсекелестіктің, яғни кәсіпкерлердің тауар нарықтарында әрбір жеке кәсі</w:t>
      </w:r>
      <w:r w:rsidRPr="002623F4">
        <w:rPr>
          <w:rFonts w:ascii="Times New Roman" w:hAnsi="Times New Roman"/>
          <w:noProof/>
          <w:sz w:val="28"/>
          <w:szCs w:val="28"/>
          <w:lang w:val="kk-KZ"/>
        </w:rPr>
        <w:t>п</w:t>
      </w:r>
      <w:r w:rsidRPr="002623F4">
        <w:rPr>
          <w:rFonts w:ascii="Times New Roman" w:hAnsi="Times New Roman"/>
          <w:noProof/>
          <w:sz w:val="28"/>
          <w:szCs w:val="28"/>
        </w:rPr>
        <w:t>кердің тауарлардың (қызметтердің) айналысының жалпы ережелеріне теріс ықпал ету мүмкіндіктерін шектейтін және тұтынушыға қажетті тауарлар мен қызметтерді өндіруге ынталандыратын жарысушылықтың дамуына себепкер болуға тиіс.</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С</w:t>
      </w:r>
      <w:r w:rsidRPr="002623F4">
        <w:rPr>
          <w:rFonts w:ascii="Times New Roman" w:hAnsi="Times New Roman"/>
          <w:noProof/>
          <w:sz w:val="28"/>
          <w:szCs w:val="28"/>
          <w:lang w:val="kk-KZ"/>
        </w:rPr>
        <w:t>ө</w:t>
      </w:r>
      <w:r w:rsidRPr="002623F4">
        <w:rPr>
          <w:rFonts w:ascii="Times New Roman" w:hAnsi="Times New Roman"/>
          <w:noProof/>
          <w:sz w:val="28"/>
          <w:szCs w:val="28"/>
        </w:rPr>
        <w:t xml:space="preserve">йтіп, монополияға қарсы реттеу мемлекеттің және оның органдарының тауар нарықтарында </w:t>
      </w:r>
      <w:r w:rsidRPr="002623F4">
        <w:rPr>
          <w:rFonts w:ascii="Times New Roman" w:hAnsi="Times New Roman"/>
          <w:noProof/>
          <w:sz w:val="28"/>
          <w:szCs w:val="28"/>
          <w:lang w:val="kk-KZ"/>
        </w:rPr>
        <w:t>ә</w:t>
      </w:r>
      <w:r w:rsidRPr="002623F4">
        <w:rPr>
          <w:rFonts w:ascii="Times New Roman" w:hAnsi="Times New Roman"/>
          <w:noProof/>
          <w:sz w:val="28"/>
          <w:szCs w:val="28"/>
        </w:rPr>
        <w:t>ділетті б</w:t>
      </w:r>
      <w:r w:rsidRPr="002623F4">
        <w:rPr>
          <w:rFonts w:ascii="Times New Roman" w:hAnsi="Times New Roman"/>
          <w:noProof/>
          <w:sz w:val="28"/>
          <w:szCs w:val="28"/>
          <w:lang w:val="kk-KZ"/>
        </w:rPr>
        <w:t>ә</w:t>
      </w:r>
      <w:r w:rsidRPr="002623F4">
        <w:rPr>
          <w:rFonts w:ascii="Times New Roman" w:hAnsi="Times New Roman"/>
          <w:noProof/>
          <w:sz w:val="28"/>
          <w:szCs w:val="28"/>
        </w:rPr>
        <w:t>секелесті</w:t>
      </w:r>
      <w:r w:rsidRPr="002623F4">
        <w:rPr>
          <w:rFonts w:ascii="Times New Roman" w:hAnsi="Times New Roman"/>
          <w:noProof/>
          <w:sz w:val="28"/>
          <w:szCs w:val="28"/>
          <w:lang w:val="kk-KZ"/>
        </w:rPr>
        <w:t>к</w:t>
      </w:r>
      <w:r w:rsidRPr="002623F4">
        <w:rPr>
          <w:rFonts w:ascii="Times New Roman" w:hAnsi="Times New Roman"/>
          <w:noProof/>
          <w:sz w:val="28"/>
          <w:szCs w:val="28"/>
        </w:rPr>
        <w:t>ті қорғау мақсатында экономикалық қызметті жүргізу ережелерін белгілеу және жүзеге асыру бойынша атқаратын жүйелі қызметі болып табылады.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Кез келген мемлекетке оның қызметтерін жүзеге асыру үшін негізгі қайнар көзі салықтар және бюджетке төленетін басқа да міндетті төлемдер болып табылатын қаржы қаражаттары қажет. Соған байланысты кәсіпкерлік қызмет субъектілерінің салық міндеттерін және тиісінше салықтық реттеуді ыждағатты және уақытында орындауының орасан зор маңызы бар.</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Жалпы алғанда, валюталық реттеу және валюталық бақылау экономиканың дамуына елеулі әсер етеді, өйткені олар елдің төлем теңгерімін жақсартуға, экономикалық қауіпсіздікті қамтамасыз етуге, экономикалық қызметтің басым түрлерін ынталандыру үшін жағдайлар туғызуға және тауар және ақша жиындарының айналыс үдерісін бақылауға септігін тигізеді.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Кәсіпкерлік қызметті мемлекеттік реттеудің тағы бір бағыты -лицензиялау. 2007 ж. қаңтардың 11-індегі № 214-ІП «Лицензиялау туралы» ҚР Заңының 4-бабына сәйкес, лицензия беру қызметтің аталған түрі үшін белгіленген талаптарға жауап беретін барлық тұлғалар үшін тең негіздемелерде және тең шарттарда жүзеге асырылады. Қызметтің жекелеген түрлері бойынша лицензиялық тәртіп енгізу ұлттық қауіпсіздікті, құқық тәртібін қамтамасыз ету, қоршаған ортаны, азаматтардың меншігін, өмірлерін, денсаулықтарын қорғау мақсатында тағайындалады.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Лицензиялау туралы заң лицензиялауға жататын қызметтің түрлерінің, қосымша түрлерінің жете қарастырылған тізбесін белгілейді. Сөйтіп, «Лицензиялау туралы» Заңның 11-бабына сәйкес, </w:t>
      </w:r>
      <w:r w:rsidRPr="002623F4">
        <w:rPr>
          <w:rFonts w:ascii="Times New Roman" w:hAnsi="Times New Roman"/>
          <w:iCs/>
          <w:noProof/>
          <w:sz w:val="28"/>
          <w:szCs w:val="28"/>
          <w:lang w:val="kk-KZ"/>
        </w:rPr>
        <w:t>лицензиялауга төмендегі салалардағы қызметтің жекелеген түрлері жатқызылады: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  өнеркәсіп;</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2)  атом энергиясын пайдалану;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3)  улы заттар айналымы;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4)  техникалық қауіпсіздік;</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5)  көлік;</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6)  есірткі, психикаға әсер ететін заттар, прекурстар;</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7)  ақпараттық қауіпсіздікті қамтамасыз ету;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8)  жедел іздестіру шараларын өткізу үшін арнайы техникалық құралдар;</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xml:space="preserve">9) қаруландыру, </w:t>
      </w:r>
      <w:r w:rsidRPr="002623F4">
        <w:rPr>
          <w:rFonts w:ascii="Times New Roman" w:hAnsi="Times New Roman"/>
          <w:noProof/>
          <w:sz w:val="28"/>
          <w:szCs w:val="28"/>
          <w:lang w:val="kk-KZ"/>
        </w:rPr>
        <w:t>ә</w:t>
      </w:r>
      <w:r w:rsidRPr="002623F4">
        <w:rPr>
          <w:rFonts w:ascii="Times New Roman" w:hAnsi="Times New Roman"/>
          <w:noProof/>
          <w:sz w:val="28"/>
          <w:szCs w:val="28"/>
        </w:rPr>
        <w:t>скери техника және қарудың жекелеген түрлері, жарылғыш заттар және олар пайдаланылатын бұйымдар айналымы;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10) ғарыш кеңістігін пайдалану;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11) ақпараттандыру және байланыс;</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12) білім беру;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13) б</w:t>
      </w:r>
      <w:r w:rsidRPr="002623F4">
        <w:rPr>
          <w:rFonts w:ascii="Times New Roman" w:hAnsi="Times New Roman"/>
          <w:noProof/>
          <w:sz w:val="28"/>
          <w:szCs w:val="28"/>
          <w:lang w:val="kk-KZ"/>
        </w:rPr>
        <w:t>ұ</w:t>
      </w:r>
      <w:r w:rsidRPr="002623F4">
        <w:rPr>
          <w:rFonts w:ascii="Times New Roman" w:hAnsi="Times New Roman"/>
          <w:noProof/>
          <w:sz w:val="28"/>
          <w:szCs w:val="28"/>
        </w:rPr>
        <w:t>қаралық ақпарат құралдары;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14)ауыл  және   орман   шаруашылықтары,   жерге  орналастыру, геодезия және картография;</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15) денсаулық сақтау;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16) жеке және заңды т</w:t>
      </w:r>
      <w:r w:rsidRPr="002623F4">
        <w:rPr>
          <w:rFonts w:ascii="Times New Roman" w:hAnsi="Times New Roman"/>
          <w:noProof/>
          <w:sz w:val="28"/>
          <w:szCs w:val="28"/>
          <w:lang w:val="kk-KZ"/>
        </w:rPr>
        <w:t>ұ</w:t>
      </w:r>
      <w:r w:rsidRPr="002623F4">
        <w:rPr>
          <w:rFonts w:ascii="Times New Roman" w:hAnsi="Times New Roman"/>
          <w:noProof/>
          <w:sz w:val="28"/>
          <w:szCs w:val="28"/>
        </w:rPr>
        <w:t>лғаларға қызмет көрсету;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17) ойын бизнесі;</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18) ветеринария;</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19) сот-сараптау;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20) мәдениет;</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21) қаржы саласы және қаржы ресурстарын шоғырландыруға байланысты қызмет;</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22) с</w:t>
      </w:r>
      <w:r w:rsidRPr="002623F4">
        <w:rPr>
          <w:rFonts w:ascii="Times New Roman" w:hAnsi="Times New Roman"/>
          <w:noProof/>
          <w:sz w:val="28"/>
          <w:szCs w:val="28"/>
          <w:lang w:val="kk-KZ"/>
        </w:rPr>
        <w:t>ә</w:t>
      </w:r>
      <w:r w:rsidRPr="002623F4">
        <w:rPr>
          <w:rFonts w:ascii="Times New Roman" w:hAnsi="Times New Roman"/>
          <w:noProof/>
          <w:sz w:val="28"/>
          <w:szCs w:val="28"/>
        </w:rPr>
        <w:t>улет, қала құрылысы және құрылыс;</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23) ҚР мемлекеттік р</w:t>
      </w:r>
      <w:r w:rsidRPr="002623F4">
        <w:rPr>
          <w:rFonts w:ascii="Times New Roman" w:hAnsi="Times New Roman"/>
          <w:noProof/>
          <w:sz w:val="28"/>
          <w:szCs w:val="28"/>
          <w:lang w:val="kk-KZ"/>
        </w:rPr>
        <w:t>ә</w:t>
      </w:r>
      <w:r w:rsidRPr="002623F4">
        <w:rPr>
          <w:rFonts w:ascii="Times New Roman" w:hAnsi="Times New Roman"/>
          <w:noProof/>
          <w:sz w:val="28"/>
          <w:szCs w:val="28"/>
        </w:rPr>
        <w:t xml:space="preserve">міздерін </w:t>
      </w:r>
      <w:r w:rsidRPr="002623F4">
        <w:rPr>
          <w:rFonts w:ascii="Times New Roman" w:hAnsi="Times New Roman"/>
          <w:noProof/>
          <w:sz w:val="28"/>
          <w:szCs w:val="28"/>
          <w:lang w:val="kk-KZ"/>
        </w:rPr>
        <w:t>ә</w:t>
      </w:r>
      <w:r w:rsidRPr="002623F4">
        <w:rPr>
          <w:rFonts w:ascii="Times New Roman" w:hAnsi="Times New Roman"/>
          <w:noProof/>
          <w:sz w:val="28"/>
          <w:szCs w:val="28"/>
        </w:rPr>
        <w:t>зірлеу;</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24) кеден ісі;</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xml:space="preserve">25) </w:t>
      </w:r>
      <w:r w:rsidRPr="002623F4">
        <w:rPr>
          <w:rFonts w:ascii="Times New Roman" w:hAnsi="Times New Roman"/>
          <w:noProof/>
          <w:sz w:val="28"/>
          <w:szCs w:val="28"/>
          <w:lang w:val="kk-KZ"/>
        </w:rPr>
        <w:t>э</w:t>
      </w:r>
      <w:r w:rsidRPr="002623F4">
        <w:rPr>
          <w:rFonts w:ascii="Times New Roman" w:hAnsi="Times New Roman"/>
          <w:noProof/>
          <w:sz w:val="28"/>
          <w:szCs w:val="28"/>
        </w:rPr>
        <w:t>тил  спирті  мен  алкоголь  өнімі  өндірісі  және  айналымы, темекі өнімдерінің өндірісі;</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26) валюталық құндылықтарды пайдалануға байланысты қызмет;</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27) тауарлар экспорты және импорты.</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Сонымен қатар лицензияның басыбайлы берілмейтінінің және лицензия иесінің оны басқа жеке және заңды т</w:t>
      </w:r>
      <w:r w:rsidRPr="002623F4">
        <w:rPr>
          <w:rFonts w:ascii="Times New Roman" w:hAnsi="Times New Roman"/>
          <w:noProof/>
          <w:sz w:val="28"/>
          <w:szCs w:val="28"/>
          <w:lang w:val="kk-KZ"/>
        </w:rPr>
        <w:t>ұ</w:t>
      </w:r>
      <w:r w:rsidRPr="002623F4">
        <w:rPr>
          <w:rFonts w:ascii="Times New Roman" w:hAnsi="Times New Roman"/>
          <w:noProof/>
          <w:sz w:val="28"/>
          <w:szCs w:val="28"/>
        </w:rPr>
        <w:t>лғаға бере алмайтынының да маңызы аз емес. ҚР заңдарымен көзделетін жағдайларды қоспағанда, лицензиялардың жарамдылығы ҚР аумағына түгелдей таратылады.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Бақылау — экономиканы және кәсіпкерлік қызметті мемлекеттік реттеу құралдарының бірі. Мемлекеттік бақылауды мемлекеттік органдар жүзеге асыратындықтан, оны мемлекеттік билік жүргізу формаларының бірі деп қарастырған жөн.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Кәсіпкерлік қызмет саласындағы мемлекеттік бақылау коммерциялық және коммерциялық емес ұйымдардың кәсіпкерлік қызметпен айналысу барысында нормативтік актілер талаптарын сақтауын тексеру және қадағалау болып табылады.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ҚР-да жеке кәсіпкерлікке мемлекеттік бақылау жасау төмендегідей:</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1) заңдылық;</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2)жеке кәсіпкерлік субъектісі адалдығының презумпциясы (адал деп санау ұстанымы);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3) жариялылық;</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4) заң және сот алдында барлықтарының тең екендігі;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5) тексеру жүргізу кезінде жеке кәсіпкерлік субъектісінің жұмыс режимін бұзуына жол бермеу;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6) мемлекеттік органдардың лауазымды тұлғаларының кәсіпқойлығы және біліктілігі;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7) мемлекеттік органдардың лауазымды тұлғаларының лауазымдық   міндеттерін   орындамағаны   немесе   қанағаттанғысыз   дәрежеде орындағаны және өздерінің құзыреттерін асыра пайдаланғаны үшін жауапкершілік ұстанымдарына негізделеді.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Жеке кәсіпкерлікке мемлекеттік бақылау жасаудың негізгі міндеті: жеке кәсіпкерлік субъектісі өндіретін және сататын өнімнің адамдардың өмірлері мен денсаулықтарына қауіпсіздігін қамтамасыз ету, олардың мүліктерін, қоршаған ортаға қауіпсіздігін, ҚР ұлттық қауіпсіздігін қорғау (экономикалық қауіпсіздікті қоса алғанда), алдап-арбау әрекеттерін болдырмау, табиғи және энергетикалық ресурстарды үнемдеу, ұлттық өнімнің бәсекеге қабілеттілігін көтеру болып табылады.</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Жеке кәсіпкерлік субъектілерінің қызметін тексеру мемлекеттік органның </w:t>
      </w:r>
      <w:r w:rsidRPr="002623F4">
        <w:rPr>
          <w:rFonts w:ascii="Times New Roman" w:hAnsi="Times New Roman"/>
          <w:iCs/>
          <w:noProof/>
          <w:sz w:val="28"/>
          <w:szCs w:val="28"/>
          <w:lang w:val="kk-KZ"/>
        </w:rPr>
        <w:t xml:space="preserve">тексеру белгілеу туралы кесімі (актісі) </w:t>
      </w:r>
      <w:r w:rsidRPr="002623F4">
        <w:rPr>
          <w:rFonts w:ascii="Times New Roman" w:hAnsi="Times New Roman"/>
          <w:noProof/>
          <w:sz w:val="28"/>
          <w:szCs w:val="28"/>
          <w:lang w:val="kk-KZ"/>
        </w:rPr>
        <w:t xml:space="preserve">негізінде жүргізіледі. Тексеру белгілеу туралы кесімде: </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1) келісімнің нөмірі мен айы-күні; </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2) мемлекеттік органның атауы;</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 3) тексеру жүргізуге өкілетті адамның (адамдардың) фамилиясы, аты-жөні және лауазымы; </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4) тексерілетін жеке кәсіпкерлік субъектісінің атауы немесе соған қатысты тексеру белгіленген жеке кәсіпкердің фамилиясы, аты-жөні, мекенжайы, салық төлеушінің тіркеу нөмірі; </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5) тағайындалған тексерудің мақсаты; </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6) тексерудің басталу және аяқталу күні; тексеру жүргізудің құқықтық негіздемелері, оның ішінде негізгі талаптары тексерілуге жататын нормативтік құқықтық актілер;</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8) тексерілетін кезең;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9) кесімдерге қол қоюға өкілетті тұлғаның қолы және мемлекеттік органның мөрі көрсетіледі. Бұл келісім міндетті түрде өз құзыреті шегінде құқықтық статистика және арнайы есеп саласында статистикалық қызмет атқаратын мемлекеттік органда тіркелуге тиіс.</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«Жеке кәсіпкерлік туралы» Заңның 38-бабының 4-тармағына сәйкес, мемлекеттік органдардың тексеру үшін нысанға келген лауазымды тұлғалары: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1)құқықтық   статистика  жөніндегі   органда  тіркелгені   туралы белгісі бар тексеру тағайындалғаны туралы кесімді (актіні);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2) қызметтік куәлігін;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3) қажет болған жағдайда құзырлы органның режимдік нысандарға баруына берген рұқсатын;</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4) мемлекеттік орган басшысы бекіткен тексеру жоспарын;</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5)нысандарға бару үшін қажетті медициналық рұқсатты көрсетуге тиіс.</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iCs/>
          <w:noProof/>
          <w:sz w:val="28"/>
          <w:szCs w:val="28"/>
        </w:rPr>
        <w:t xml:space="preserve">Тексерудің басталуы </w:t>
      </w:r>
      <w:r w:rsidRPr="002623F4">
        <w:rPr>
          <w:rFonts w:ascii="Times New Roman" w:hAnsi="Times New Roman"/>
          <w:noProof/>
          <w:sz w:val="28"/>
          <w:szCs w:val="28"/>
        </w:rPr>
        <w:t>деп тексерілуші жеке кәсіпкерлік субъектісіне тексеру тағайындалғаны туралы кесімді табыс ету с</w:t>
      </w:r>
      <w:r w:rsidRPr="002623F4">
        <w:rPr>
          <w:rFonts w:ascii="Times New Roman" w:hAnsi="Times New Roman"/>
          <w:noProof/>
          <w:sz w:val="28"/>
          <w:szCs w:val="28"/>
          <w:lang w:val="kk-KZ"/>
        </w:rPr>
        <w:t>ә</w:t>
      </w:r>
      <w:r w:rsidRPr="002623F4">
        <w:rPr>
          <w:rFonts w:ascii="Times New Roman" w:hAnsi="Times New Roman"/>
          <w:noProof/>
          <w:sz w:val="28"/>
          <w:szCs w:val="28"/>
        </w:rPr>
        <w:t>ті саналады. Тексеру жүргізу мерзімі отыз күнтізбе күннен аспауға тиіс, ерекше жағдайларда арнайы зерттеу, сынақ, сараптау жүргізу қажеттігі туғанда, сонымен қатар тексеру жұмысының көлемі айтарлықтай үлкен болуына байланысты мемлекеттік бақылау органының басшысы (немесе оның орнындағы адам) тексеру мерзімін ұзарта алады, бірақ 30 күнтізбелік күннен артық емес.</w:t>
      </w:r>
    </w:p>
    <w:p w:rsidR="00745019" w:rsidRPr="002623F4" w:rsidRDefault="00745019" w:rsidP="002F22F9">
      <w:pPr>
        <w:spacing w:after="0" w:line="240" w:lineRule="auto"/>
        <w:ind w:firstLine="360"/>
        <w:jc w:val="both"/>
        <w:rPr>
          <w:rFonts w:ascii="Times New Roman" w:hAnsi="Times New Roman"/>
          <w:sz w:val="28"/>
          <w:szCs w:val="28"/>
        </w:rPr>
      </w:pPr>
      <w:r w:rsidRPr="002623F4">
        <w:rPr>
          <w:rFonts w:ascii="Times New Roman" w:hAnsi="Times New Roman"/>
          <w:noProof/>
          <w:sz w:val="28"/>
          <w:szCs w:val="28"/>
        </w:rPr>
        <w:t xml:space="preserve">Тексеру мерзімі ұзартылған жағдайда мемлекеттік орган міндетті түрде құқықтық статистика жөніндегі органда тіркете отырып, тексерудің </w:t>
      </w:r>
      <w:r w:rsidRPr="002623F4">
        <w:rPr>
          <w:rFonts w:ascii="Times New Roman" w:hAnsi="Times New Roman"/>
          <w:noProof/>
          <w:sz w:val="28"/>
          <w:szCs w:val="28"/>
          <w:lang w:val="kk-KZ"/>
        </w:rPr>
        <w:t>ұ</w:t>
      </w:r>
      <w:r w:rsidRPr="002623F4">
        <w:rPr>
          <w:rFonts w:ascii="Times New Roman" w:hAnsi="Times New Roman"/>
          <w:noProof/>
          <w:sz w:val="28"/>
          <w:szCs w:val="28"/>
        </w:rPr>
        <w:t>зартылғаны туралы қосымша ке</w:t>
      </w:r>
      <w:r w:rsidRPr="002623F4">
        <w:rPr>
          <w:rFonts w:ascii="Times New Roman" w:hAnsi="Times New Roman"/>
          <w:noProof/>
          <w:sz w:val="28"/>
          <w:szCs w:val="28"/>
          <w:lang w:val="kk-KZ"/>
        </w:rPr>
        <w:t>лі</w:t>
      </w:r>
      <w:r w:rsidRPr="002623F4">
        <w:rPr>
          <w:rFonts w:ascii="Times New Roman" w:hAnsi="Times New Roman"/>
          <w:noProof/>
          <w:sz w:val="28"/>
          <w:szCs w:val="28"/>
        </w:rPr>
        <w:t>сім р</w:t>
      </w:r>
      <w:r w:rsidRPr="002623F4">
        <w:rPr>
          <w:rFonts w:ascii="Times New Roman" w:hAnsi="Times New Roman"/>
          <w:noProof/>
          <w:sz w:val="28"/>
          <w:szCs w:val="28"/>
          <w:lang w:val="kk-KZ"/>
        </w:rPr>
        <w:t>ә</w:t>
      </w:r>
      <w:r w:rsidRPr="002623F4">
        <w:rPr>
          <w:rFonts w:ascii="Times New Roman" w:hAnsi="Times New Roman"/>
          <w:noProof/>
          <w:sz w:val="28"/>
          <w:szCs w:val="28"/>
        </w:rPr>
        <w:t xml:space="preserve">сімдеп, онда тексеру тағайындалғаны туралы алдыңғы кесімнің нөмірін, айы-күнін және тексерудің </w:t>
      </w:r>
      <w:r w:rsidRPr="002623F4">
        <w:rPr>
          <w:rFonts w:ascii="Times New Roman" w:hAnsi="Times New Roman"/>
          <w:noProof/>
          <w:sz w:val="28"/>
          <w:szCs w:val="28"/>
          <w:lang w:val="kk-KZ"/>
        </w:rPr>
        <w:t>ұ</w:t>
      </w:r>
      <w:r w:rsidRPr="002623F4">
        <w:rPr>
          <w:rFonts w:ascii="Times New Roman" w:hAnsi="Times New Roman"/>
          <w:noProof/>
          <w:sz w:val="28"/>
          <w:szCs w:val="28"/>
        </w:rPr>
        <w:t>зартылу себебін көрсетеді. Тексеру тағайындау туралы бір ке</w:t>
      </w:r>
      <w:r w:rsidRPr="002623F4">
        <w:rPr>
          <w:rFonts w:ascii="Times New Roman" w:hAnsi="Times New Roman"/>
          <w:noProof/>
          <w:sz w:val="28"/>
          <w:szCs w:val="28"/>
          <w:lang w:val="kk-KZ"/>
        </w:rPr>
        <w:t>лі</w:t>
      </w:r>
      <w:r w:rsidRPr="002623F4">
        <w:rPr>
          <w:rFonts w:ascii="Times New Roman" w:hAnsi="Times New Roman"/>
          <w:noProof/>
          <w:sz w:val="28"/>
          <w:szCs w:val="28"/>
        </w:rPr>
        <w:t>сім негізінде бір ғана тексеру жүргізілуге тиіс.</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rPr>
        <w:t>Тексеру нәтижелері бойынша мемлекеттік органның тексеру жүргізуші лауазымды т</w:t>
      </w:r>
      <w:r w:rsidRPr="002623F4">
        <w:rPr>
          <w:rFonts w:ascii="Times New Roman" w:hAnsi="Times New Roman"/>
          <w:noProof/>
          <w:sz w:val="28"/>
          <w:szCs w:val="28"/>
          <w:lang w:val="kk-KZ"/>
        </w:rPr>
        <w:t>ұ</w:t>
      </w:r>
      <w:r w:rsidRPr="002623F4">
        <w:rPr>
          <w:rFonts w:ascii="Times New Roman" w:hAnsi="Times New Roman"/>
          <w:noProof/>
          <w:sz w:val="28"/>
          <w:szCs w:val="28"/>
        </w:rPr>
        <w:t xml:space="preserve">лғасы </w:t>
      </w:r>
      <w:r w:rsidRPr="002623F4">
        <w:rPr>
          <w:rFonts w:ascii="Times New Roman" w:hAnsi="Times New Roman"/>
          <w:iCs/>
          <w:noProof/>
          <w:sz w:val="28"/>
          <w:szCs w:val="28"/>
        </w:rPr>
        <w:t xml:space="preserve">тексеру нәтижелері туралы </w:t>
      </w:r>
      <w:r w:rsidRPr="002623F4">
        <w:rPr>
          <w:rFonts w:ascii="Times New Roman" w:hAnsi="Times New Roman"/>
          <w:noProof/>
          <w:sz w:val="28"/>
          <w:szCs w:val="28"/>
        </w:rPr>
        <w:t xml:space="preserve">кесімді екі дана етіп </w:t>
      </w:r>
      <w:r w:rsidRPr="002623F4">
        <w:rPr>
          <w:rFonts w:ascii="Times New Roman" w:hAnsi="Times New Roman"/>
          <w:noProof/>
          <w:sz w:val="28"/>
          <w:szCs w:val="28"/>
          <w:lang w:val="kk-KZ"/>
        </w:rPr>
        <w:t>ә</w:t>
      </w:r>
      <w:r w:rsidRPr="002623F4">
        <w:rPr>
          <w:rFonts w:ascii="Times New Roman" w:hAnsi="Times New Roman"/>
          <w:noProof/>
          <w:sz w:val="28"/>
          <w:szCs w:val="28"/>
        </w:rPr>
        <w:t>зірлейді. Тексеру нәтижелері туралы ке</w:t>
      </w:r>
      <w:r w:rsidRPr="002623F4">
        <w:rPr>
          <w:rFonts w:ascii="Times New Roman" w:hAnsi="Times New Roman"/>
          <w:noProof/>
          <w:sz w:val="28"/>
          <w:szCs w:val="28"/>
          <w:lang w:val="kk-KZ"/>
        </w:rPr>
        <w:t>лі</w:t>
      </w:r>
      <w:r w:rsidRPr="002623F4">
        <w:rPr>
          <w:rFonts w:ascii="Times New Roman" w:hAnsi="Times New Roman"/>
          <w:noProof/>
          <w:sz w:val="28"/>
          <w:szCs w:val="28"/>
        </w:rPr>
        <w:t xml:space="preserve">сімде: </w:t>
      </w:r>
    </w:p>
    <w:p w:rsidR="00745019" w:rsidRDefault="00745019" w:rsidP="002F22F9">
      <w:pPr>
        <w:spacing w:after="0" w:line="240" w:lineRule="auto"/>
        <w:ind w:firstLine="360"/>
        <w:jc w:val="both"/>
        <w:rPr>
          <w:rFonts w:ascii="Times New Roman" w:hAnsi="Times New Roman"/>
          <w:noProof/>
          <w:sz w:val="28"/>
          <w:szCs w:val="28"/>
          <w:lang w:val="kk-KZ"/>
        </w:rPr>
      </w:pPr>
      <w:r w:rsidRPr="00E01B7F">
        <w:rPr>
          <w:rFonts w:ascii="Times New Roman" w:hAnsi="Times New Roman"/>
          <w:noProof/>
          <w:sz w:val="28"/>
          <w:szCs w:val="28"/>
          <w:lang w:val="kk-KZ"/>
        </w:rPr>
        <w:t>1) ке</w:t>
      </w:r>
      <w:r w:rsidRPr="002623F4">
        <w:rPr>
          <w:rFonts w:ascii="Times New Roman" w:hAnsi="Times New Roman"/>
          <w:noProof/>
          <w:sz w:val="28"/>
          <w:szCs w:val="28"/>
          <w:lang w:val="kk-KZ"/>
        </w:rPr>
        <w:t>лі</w:t>
      </w:r>
      <w:r w:rsidRPr="00E01B7F">
        <w:rPr>
          <w:rFonts w:ascii="Times New Roman" w:hAnsi="Times New Roman"/>
          <w:noProof/>
          <w:sz w:val="28"/>
          <w:szCs w:val="28"/>
          <w:lang w:val="kk-KZ"/>
        </w:rPr>
        <w:t xml:space="preserve">сім жасаудың айы-күні, уақыты және орны; </w:t>
      </w:r>
    </w:p>
    <w:p w:rsidR="00745019" w:rsidRDefault="00745019" w:rsidP="002F22F9">
      <w:pPr>
        <w:spacing w:after="0" w:line="240" w:lineRule="auto"/>
        <w:ind w:firstLine="360"/>
        <w:jc w:val="both"/>
        <w:rPr>
          <w:rFonts w:ascii="Times New Roman" w:hAnsi="Times New Roman"/>
          <w:noProof/>
          <w:sz w:val="28"/>
          <w:szCs w:val="28"/>
          <w:lang w:val="kk-KZ"/>
        </w:rPr>
      </w:pPr>
      <w:r w:rsidRPr="00E01B7F">
        <w:rPr>
          <w:rFonts w:ascii="Times New Roman" w:hAnsi="Times New Roman"/>
          <w:noProof/>
          <w:sz w:val="28"/>
          <w:szCs w:val="28"/>
          <w:lang w:val="kk-KZ"/>
        </w:rPr>
        <w:t xml:space="preserve">2) тексеру жүргізуші органның атауы; </w:t>
      </w:r>
    </w:p>
    <w:p w:rsidR="00745019" w:rsidRDefault="00745019" w:rsidP="002F22F9">
      <w:pPr>
        <w:spacing w:after="0" w:line="240" w:lineRule="auto"/>
        <w:ind w:firstLine="360"/>
        <w:jc w:val="both"/>
        <w:rPr>
          <w:rFonts w:ascii="Times New Roman" w:hAnsi="Times New Roman"/>
          <w:noProof/>
          <w:sz w:val="28"/>
          <w:szCs w:val="28"/>
          <w:lang w:val="kk-KZ"/>
        </w:rPr>
      </w:pPr>
      <w:r w:rsidRPr="00E01B7F">
        <w:rPr>
          <w:rFonts w:ascii="Times New Roman" w:hAnsi="Times New Roman"/>
          <w:noProof/>
          <w:sz w:val="28"/>
          <w:szCs w:val="28"/>
          <w:lang w:val="kk-KZ"/>
        </w:rPr>
        <w:t xml:space="preserve">3) соның негізінде тексеру жүргізілген кесімнің айы-күні, нөмірі; </w:t>
      </w:r>
    </w:p>
    <w:p w:rsidR="00745019" w:rsidRDefault="00745019" w:rsidP="002F22F9">
      <w:pPr>
        <w:spacing w:after="0" w:line="240" w:lineRule="auto"/>
        <w:ind w:firstLine="360"/>
        <w:jc w:val="both"/>
        <w:rPr>
          <w:rFonts w:ascii="Times New Roman" w:hAnsi="Times New Roman"/>
          <w:noProof/>
          <w:sz w:val="28"/>
          <w:szCs w:val="28"/>
          <w:lang w:val="kk-KZ"/>
        </w:rPr>
      </w:pPr>
      <w:r w:rsidRPr="00E01B7F">
        <w:rPr>
          <w:rFonts w:ascii="Times New Roman" w:hAnsi="Times New Roman"/>
          <w:noProof/>
          <w:sz w:val="28"/>
          <w:szCs w:val="28"/>
          <w:lang w:val="kk-KZ"/>
        </w:rPr>
        <w:t>4)</w:t>
      </w:r>
      <w:r w:rsidRPr="002623F4">
        <w:rPr>
          <w:rFonts w:ascii="Times New Roman" w:hAnsi="Times New Roman"/>
          <w:noProof/>
          <w:sz w:val="28"/>
          <w:szCs w:val="28"/>
          <w:lang w:val="kk-KZ"/>
        </w:rPr>
        <w:t xml:space="preserve"> </w:t>
      </w:r>
      <w:r w:rsidRPr="00E01B7F">
        <w:rPr>
          <w:rFonts w:ascii="Times New Roman" w:hAnsi="Times New Roman"/>
          <w:noProof/>
          <w:sz w:val="28"/>
          <w:szCs w:val="28"/>
          <w:lang w:val="kk-KZ"/>
        </w:rPr>
        <w:t>тексеру жүргізген т</w:t>
      </w:r>
      <w:r w:rsidRPr="002623F4">
        <w:rPr>
          <w:rFonts w:ascii="Times New Roman" w:hAnsi="Times New Roman"/>
          <w:noProof/>
          <w:sz w:val="28"/>
          <w:szCs w:val="28"/>
          <w:lang w:val="kk-KZ"/>
        </w:rPr>
        <w:t>ұ</w:t>
      </w:r>
      <w:r w:rsidRPr="00E01B7F">
        <w:rPr>
          <w:rFonts w:ascii="Times New Roman" w:hAnsi="Times New Roman"/>
          <w:noProof/>
          <w:sz w:val="28"/>
          <w:szCs w:val="28"/>
          <w:lang w:val="kk-KZ"/>
        </w:rPr>
        <w:t>лғаның (т</w:t>
      </w:r>
      <w:r w:rsidRPr="002623F4">
        <w:rPr>
          <w:rFonts w:ascii="Times New Roman" w:hAnsi="Times New Roman"/>
          <w:noProof/>
          <w:sz w:val="28"/>
          <w:szCs w:val="28"/>
          <w:lang w:val="kk-KZ"/>
        </w:rPr>
        <w:t>ұ</w:t>
      </w:r>
      <w:r w:rsidRPr="00E01B7F">
        <w:rPr>
          <w:rFonts w:ascii="Times New Roman" w:hAnsi="Times New Roman"/>
          <w:noProof/>
          <w:sz w:val="28"/>
          <w:szCs w:val="28"/>
          <w:lang w:val="kk-KZ"/>
        </w:rPr>
        <w:t xml:space="preserve">лғалардың) фамилиясы, аты-жөні және лауазымы; </w:t>
      </w:r>
    </w:p>
    <w:p w:rsidR="00745019" w:rsidRDefault="00745019" w:rsidP="002F22F9">
      <w:pPr>
        <w:spacing w:after="0" w:line="240" w:lineRule="auto"/>
        <w:ind w:firstLine="360"/>
        <w:jc w:val="both"/>
        <w:rPr>
          <w:rFonts w:ascii="Times New Roman" w:hAnsi="Times New Roman"/>
          <w:noProof/>
          <w:sz w:val="28"/>
          <w:szCs w:val="28"/>
          <w:lang w:val="kk-KZ"/>
        </w:rPr>
      </w:pPr>
      <w:r w:rsidRPr="00E01B7F">
        <w:rPr>
          <w:rFonts w:ascii="Times New Roman" w:hAnsi="Times New Roman"/>
          <w:noProof/>
          <w:sz w:val="28"/>
          <w:szCs w:val="28"/>
          <w:lang w:val="kk-KZ"/>
        </w:rPr>
        <w:t>5) тексерілетін жеке кәсіпкерлік субъектісінің атауы немесе жеке кәсіпкердің фамилиясы, аты-жөні, тексеруге қатысқан заңды т</w:t>
      </w:r>
      <w:r w:rsidRPr="002623F4">
        <w:rPr>
          <w:rFonts w:ascii="Times New Roman" w:hAnsi="Times New Roman"/>
          <w:noProof/>
          <w:sz w:val="28"/>
          <w:szCs w:val="28"/>
          <w:lang w:val="kk-KZ"/>
        </w:rPr>
        <w:t>ұ</w:t>
      </w:r>
      <w:r w:rsidRPr="00E01B7F">
        <w:rPr>
          <w:rFonts w:ascii="Times New Roman" w:hAnsi="Times New Roman"/>
          <w:noProof/>
          <w:sz w:val="28"/>
          <w:szCs w:val="28"/>
          <w:lang w:val="kk-KZ"/>
        </w:rPr>
        <w:t xml:space="preserve">лға өкілінің немесе жеке кәсіпкер өкілінің фамилиясы, аты-жөні; </w:t>
      </w:r>
    </w:p>
    <w:p w:rsidR="00745019" w:rsidRDefault="00745019" w:rsidP="002F22F9">
      <w:pPr>
        <w:spacing w:after="0" w:line="240" w:lineRule="auto"/>
        <w:ind w:firstLine="360"/>
        <w:jc w:val="both"/>
        <w:rPr>
          <w:rFonts w:ascii="Times New Roman" w:hAnsi="Times New Roman"/>
          <w:noProof/>
          <w:sz w:val="28"/>
          <w:szCs w:val="28"/>
          <w:lang w:val="kk-KZ"/>
        </w:rPr>
      </w:pPr>
      <w:r w:rsidRPr="00E01B7F">
        <w:rPr>
          <w:rFonts w:ascii="Times New Roman" w:hAnsi="Times New Roman"/>
          <w:noProof/>
          <w:sz w:val="28"/>
          <w:szCs w:val="28"/>
          <w:lang w:val="kk-KZ"/>
        </w:rPr>
        <w:t xml:space="preserve">6) тексеру жүргізудің айы-күні және кезеңі; </w:t>
      </w:r>
    </w:p>
    <w:p w:rsidR="00745019" w:rsidRDefault="00745019" w:rsidP="002F22F9">
      <w:pPr>
        <w:spacing w:after="0" w:line="240" w:lineRule="auto"/>
        <w:ind w:firstLine="360"/>
        <w:jc w:val="both"/>
        <w:rPr>
          <w:rFonts w:ascii="Times New Roman" w:hAnsi="Times New Roman"/>
          <w:noProof/>
          <w:sz w:val="28"/>
          <w:szCs w:val="28"/>
          <w:lang w:val="kk-KZ"/>
        </w:rPr>
      </w:pPr>
      <w:r w:rsidRPr="00E01B7F">
        <w:rPr>
          <w:rFonts w:ascii="Times New Roman" w:hAnsi="Times New Roman"/>
          <w:noProof/>
          <w:sz w:val="28"/>
          <w:szCs w:val="28"/>
          <w:lang w:val="kk-KZ"/>
        </w:rPr>
        <w:t>7) текcеру нәтижелері туралы м</w:t>
      </w:r>
      <w:r w:rsidRPr="002623F4">
        <w:rPr>
          <w:rFonts w:ascii="Times New Roman" w:hAnsi="Times New Roman"/>
          <w:noProof/>
          <w:sz w:val="28"/>
          <w:szCs w:val="28"/>
          <w:lang w:val="kk-KZ"/>
        </w:rPr>
        <w:t>ә</w:t>
      </w:r>
      <w:r w:rsidRPr="00E01B7F">
        <w:rPr>
          <w:rFonts w:ascii="Times New Roman" w:hAnsi="Times New Roman"/>
          <w:noProof/>
          <w:sz w:val="28"/>
          <w:szCs w:val="28"/>
          <w:lang w:val="kk-KZ"/>
        </w:rPr>
        <w:t>ліметтер, оның ішінде анықталған заң б</w:t>
      </w:r>
      <w:r w:rsidRPr="002623F4">
        <w:rPr>
          <w:rFonts w:ascii="Times New Roman" w:hAnsi="Times New Roman"/>
          <w:noProof/>
          <w:sz w:val="28"/>
          <w:szCs w:val="28"/>
          <w:lang w:val="kk-KZ"/>
        </w:rPr>
        <w:t>ұ</w:t>
      </w:r>
      <w:r w:rsidRPr="00E01B7F">
        <w:rPr>
          <w:rFonts w:ascii="Times New Roman" w:hAnsi="Times New Roman"/>
          <w:noProof/>
          <w:sz w:val="28"/>
          <w:szCs w:val="28"/>
          <w:lang w:val="kk-KZ"/>
        </w:rPr>
        <w:t xml:space="preserve">зушылықтар олардың сипаты туралы; </w:t>
      </w:r>
    </w:p>
    <w:p w:rsidR="00745019" w:rsidRDefault="00745019" w:rsidP="002F22F9">
      <w:pPr>
        <w:spacing w:after="0" w:line="240" w:lineRule="auto"/>
        <w:ind w:firstLine="360"/>
        <w:jc w:val="both"/>
        <w:rPr>
          <w:rFonts w:ascii="Times New Roman" w:hAnsi="Times New Roman"/>
          <w:noProof/>
          <w:sz w:val="28"/>
          <w:szCs w:val="28"/>
          <w:lang w:val="kk-KZ"/>
        </w:rPr>
      </w:pPr>
      <w:r w:rsidRPr="00E01B7F">
        <w:rPr>
          <w:rFonts w:ascii="Times New Roman" w:hAnsi="Times New Roman"/>
          <w:noProof/>
          <w:sz w:val="28"/>
          <w:szCs w:val="28"/>
          <w:lang w:val="kk-KZ"/>
        </w:rPr>
        <w:t>8) заңды т</w:t>
      </w:r>
      <w:r w:rsidRPr="002623F4">
        <w:rPr>
          <w:rFonts w:ascii="Times New Roman" w:hAnsi="Times New Roman"/>
          <w:noProof/>
          <w:sz w:val="28"/>
          <w:szCs w:val="28"/>
          <w:lang w:val="kk-KZ"/>
        </w:rPr>
        <w:t>ұ</w:t>
      </w:r>
      <w:r w:rsidRPr="00E01B7F">
        <w:rPr>
          <w:rFonts w:ascii="Times New Roman" w:hAnsi="Times New Roman"/>
          <w:noProof/>
          <w:sz w:val="28"/>
          <w:szCs w:val="28"/>
          <w:lang w:val="kk-KZ"/>
        </w:rPr>
        <w:t>лғаның немесе жеке кәсіпкердің өкілінің, сонымен қатар тексеруге қатысқандардың ке</w:t>
      </w:r>
      <w:r w:rsidRPr="002623F4">
        <w:rPr>
          <w:rFonts w:ascii="Times New Roman" w:hAnsi="Times New Roman"/>
          <w:noProof/>
          <w:sz w:val="28"/>
          <w:szCs w:val="28"/>
          <w:lang w:val="kk-KZ"/>
        </w:rPr>
        <w:t>лі</w:t>
      </w:r>
      <w:r w:rsidRPr="00E01B7F">
        <w:rPr>
          <w:rFonts w:ascii="Times New Roman" w:hAnsi="Times New Roman"/>
          <w:noProof/>
          <w:sz w:val="28"/>
          <w:szCs w:val="28"/>
          <w:lang w:val="kk-KZ"/>
        </w:rPr>
        <w:t>сіммен танысқаны немесе танысудан бас тартқаны туралы м</w:t>
      </w:r>
      <w:r w:rsidRPr="002623F4">
        <w:rPr>
          <w:rFonts w:ascii="Times New Roman" w:hAnsi="Times New Roman"/>
          <w:noProof/>
          <w:sz w:val="28"/>
          <w:szCs w:val="28"/>
          <w:lang w:val="kk-KZ"/>
        </w:rPr>
        <w:t>ә</w:t>
      </w:r>
      <w:r w:rsidRPr="00E01B7F">
        <w:rPr>
          <w:rFonts w:ascii="Times New Roman" w:hAnsi="Times New Roman"/>
          <w:noProof/>
          <w:sz w:val="28"/>
          <w:szCs w:val="28"/>
          <w:lang w:val="kk-KZ"/>
        </w:rPr>
        <w:t>ліметтер, олардың қолдары немесе бас тартқаны туралы жазу;</w:t>
      </w:r>
    </w:p>
    <w:p w:rsidR="00745019" w:rsidRPr="00E01B7F" w:rsidRDefault="00745019" w:rsidP="002F22F9">
      <w:pPr>
        <w:spacing w:after="0" w:line="240" w:lineRule="auto"/>
        <w:ind w:firstLine="360"/>
        <w:jc w:val="both"/>
        <w:rPr>
          <w:rFonts w:ascii="Times New Roman" w:hAnsi="Times New Roman"/>
          <w:sz w:val="28"/>
          <w:szCs w:val="28"/>
          <w:lang w:val="kk-KZ"/>
        </w:rPr>
      </w:pPr>
      <w:r w:rsidRPr="00E01B7F">
        <w:rPr>
          <w:rFonts w:ascii="Times New Roman" w:hAnsi="Times New Roman"/>
          <w:noProof/>
          <w:sz w:val="28"/>
          <w:szCs w:val="28"/>
          <w:lang w:val="kk-KZ"/>
        </w:rPr>
        <w:t xml:space="preserve"> 9) тексеру жүргізген лауазымды т</w:t>
      </w:r>
      <w:r w:rsidRPr="002623F4">
        <w:rPr>
          <w:rFonts w:ascii="Times New Roman" w:hAnsi="Times New Roman"/>
          <w:noProof/>
          <w:sz w:val="28"/>
          <w:szCs w:val="28"/>
          <w:lang w:val="kk-KZ"/>
        </w:rPr>
        <w:t>ұ</w:t>
      </w:r>
      <w:r w:rsidRPr="00E01B7F">
        <w:rPr>
          <w:rFonts w:ascii="Times New Roman" w:hAnsi="Times New Roman"/>
          <w:noProof/>
          <w:sz w:val="28"/>
          <w:szCs w:val="28"/>
          <w:lang w:val="kk-KZ"/>
        </w:rPr>
        <w:t>лғаның (тұлғалардың) қолы көрсетіледі.</w:t>
      </w:r>
    </w:p>
    <w:p w:rsidR="00745019" w:rsidRPr="00153C88" w:rsidRDefault="00745019" w:rsidP="002F22F9">
      <w:pPr>
        <w:spacing w:after="0" w:line="240" w:lineRule="auto"/>
        <w:ind w:firstLine="360"/>
        <w:jc w:val="both"/>
        <w:rPr>
          <w:rFonts w:ascii="Times New Roman" w:hAnsi="Times New Roman"/>
          <w:sz w:val="28"/>
          <w:szCs w:val="28"/>
          <w:lang w:val="kk-KZ"/>
        </w:rPr>
      </w:pPr>
      <w:r w:rsidRPr="00153C88">
        <w:rPr>
          <w:rFonts w:ascii="Times New Roman" w:hAnsi="Times New Roman"/>
          <w:noProof/>
          <w:sz w:val="28"/>
          <w:szCs w:val="28"/>
          <w:lang w:val="kk-KZ"/>
        </w:rPr>
        <w:t>Тексеру нәтижелері туралы кесімге өнім үлгілерін (сынақ үшін) таңдап алу, қоршаған орта нысандарын зерттеу, өткізілген зерттеулер</w:t>
      </w:r>
      <w:r w:rsidRPr="002623F4">
        <w:rPr>
          <w:rFonts w:ascii="Times New Roman" w:hAnsi="Times New Roman"/>
          <w:sz w:val="28"/>
          <w:szCs w:val="28"/>
          <w:lang w:val="kk-KZ"/>
        </w:rPr>
        <w:t xml:space="preserve"> </w:t>
      </w:r>
      <w:r w:rsidRPr="00153C88">
        <w:rPr>
          <w:rFonts w:ascii="Times New Roman" w:hAnsi="Times New Roman"/>
          <w:noProof/>
          <w:sz w:val="28"/>
          <w:szCs w:val="28"/>
          <w:lang w:val="kk-KZ"/>
        </w:rPr>
        <w:t>(сынақтар) және сараптау кесімдері және тексеруге байланысты басқа құжаттар немесе олардың көшірмелері (егер бар болса) қоса беріледі. Тексеру нәтижелері бойынша ескертулер және (немесе) қарсылықтар болған жағдайда, жеке кәсіпкерлік субъектісінің басшысы немесе жеке кәсіпкер немесе олардың өкілдері соларды жазбаша түрде баяндайды.</w:t>
      </w:r>
    </w:p>
    <w:p w:rsidR="00745019" w:rsidRPr="00153C88" w:rsidRDefault="00745019" w:rsidP="002F22F9">
      <w:pPr>
        <w:spacing w:after="0" w:line="240" w:lineRule="auto"/>
        <w:ind w:firstLine="360"/>
        <w:jc w:val="both"/>
        <w:rPr>
          <w:rFonts w:ascii="Times New Roman" w:hAnsi="Times New Roman"/>
          <w:sz w:val="28"/>
          <w:szCs w:val="28"/>
          <w:lang w:val="kk-KZ"/>
        </w:rPr>
      </w:pPr>
      <w:r w:rsidRPr="00153C88">
        <w:rPr>
          <w:rFonts w:ascii="Times New Roman" w:hAnsi="Times New Roman"/>
          <w:noProof/>
          <w:sz w:val="28"/>
          <w:szCs w:val="28"/>
          <w:lang w:val="kk-KZ"/>
        </w:rPr>
        <w:t xml:space="preserve">Жеке кәсіпкерлік субъектілері </w:t>
      </w:r>
      <w:r w:rsidRPr="00153C88">
        <w:rPr>
          <w:rFonts w:ascii="Times New Roman" w:hAnsi="Times New Roman"/>
          <w:iCs/>
          <w:noProof/>
          <w:sz w:val="28"/>
          <w:szCs w:val="28"/>
          <w:lang w:val="kk-KZ"/>
        </w:rPr>
        <w:t xml:space="preserve">келу және тексеруді есепке алу кітабын </w:t>
      </w:r>
      <w:r w:rsidRPr="00153C88">
        <w:rPr>
          <w:rFonts w:ascii="Times New Roman" w:hAnsi="Times New Roman"/>
          <w:noProof/>
          <w:sz w:val="28"/>
          <w:szCs w:val="28"/>
          <w:lang w:val="kk-KZ"/>
        </w:rPr>
        <w:t>жүргізуге құқылы. Мемлекеттік органдардың лауазымды т</w:t>
      </w:r>
      <w:r w:rsidRPr="002623F4">
        <w:rPr>
          <w:rFonts w:ascii="Times New Roman" w:hAnsi="Times New Roman"/>
          <w:noProof/>
          <w:sz w:val="28"/>
          <w:szCs w:val="28"/>
          <w:lang w:val="kk-KZ"/>
        </w:rPr>
        <w:t>ұ</w:t>
      </w:r>
      <w:r w:rsidRPr="00153C88">
        <w:rPr>
          <w:rFonts w:ascii="Times New Roman" w:hAnsi="Times New Roman"/>
          <w:noProof/>
          <w:sz w:val="28"/>
          <w:szCs w:val="28"/>
          <w:lang w:val="kk-KZ"/>
        </w:rPr>
        <w:t>лғалары жеке кәсіпкерлік субъектілеріне фамилияларын, лауазымдарын және кесімде баяндалған деректерді көрсете отырып, келу және тексеруді есепке алу кітабына өткізілген шаралар туралы жазуға тиіс.</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 xml:space="preserve">      Жеке кәсіпкерлік туралы заңмен тексеру өткізу ережелері туралы көрсетілген қағидалар қолданылмайтын төмендегідей жағдайлар қарастырылған: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1) азаматтық-құқықтық қатынастардан орбитін міндеттерді орындау бойынша;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2) жедел іздестіру шаралары, тергеу жүргізу, алғашқы тексеру, прокурорлық қадағалау және атқару өндірісі аясында;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3)  ҚР мемлекеттік шекарасынан өткен жағдайда;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4)  жеке кәсіпкерлік субъектісінің бастамашылығы бойынша;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5)  ҚР салық, кеден және қаржы заңын сақтау бойынша;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6) Білім беру саласында ҚР заңдарын сақтау («Жеке кәсіпкерлік туралы» Заңның 38-бабының 18-тармағы).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Тексеру жүргізу барысында ҚР заңдарының бұзылуы орын алмаған болса, тексеру нәтижелері туралы кесімде тиісті жазу болуға тиіс. Тексеру мерзімінің аяқталуы болып тексерілуші жеке кәсіпкерлік субъектісіне тексеру белгіленгені туралы кесімде көрсетілген тексеруді аяқтау мерзімінен кешіктірмей, тексеру нәтижелері туралы кесімді табыс еткен күн саналады. ҚР заңдарымен белгіленбеген тексерудің басқадай түрлерін жүргізуге тыйым салынады.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iCs/>
          <w:noProof/>
          <w:sz w:val="28"/>
          <w:szCs w:val="28"/>
          <w:lang w:val="kk-KZ"/>
        </w:rPr>
        <w:t xml:space="preserve">Мемлекеттік органдардың лауазымды тұлғалары </w:t>
      </w:r>
      <w:r w:rsidRPr="002623F4">
        <w:rPr>
          <w:rFonts w:ascii="Times New Roman" w:hAnsi="Times New Roman"/>
          <w:noProof/>
          <w:sz w:val="28"/>
          <w:szCs w:val="28"/>
          <w:lang w:val="kk-KZ"/>
        </w:rPr>
        <w:t>жеке кәсіпкерлікке мемлекеттік бақылау жүргізу барысында: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1) тиісті  құжаттарды  көрсете  отырып,  тексерілетін  нысанның аумағына немесе тұрақжайына кедергісіз кіруге;</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2)тексеру нәтижелері туралы келісімге қосып тіркеу үшін, қағаз және электронды түрдегі құжаттарды (мәліметтерді) немесе олардың көшірмесін алуға, сонымен бірге тексеру міндеттері мен нысанына сәйкес деректердің   автоматты   қорларын   (ақпараттық  жүйелерін) пайдалануға </w:t>
      </w:r>
      <w:r w:rsidRPr="002623F4">
        <w:rPr>
          <w:rFonts w:ascii="Times New Roman" w:hAnsi="Times New Roman"/>
          <w:iCs/>
          <w:noProof/>
          <w:sz w:val="28"/>
          <w:szCs w:val="28"/>
          <w:lang w:val="kk-KZ"/>
        </w:rPr>
        <w:t>кұқылы.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Мемлекеттік органдардың тексеру жүргізуші лауазымды тұлғаларына талап етуге және тексеруге қатыссыз өтініштер айтуға тыйым салынады.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Мемлекеттік органдардың лауазымды тұлғалары мемлекеттік бақылау жүргізу барысында: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1)ҚР заңдарын, жеке кәсіпкерлік субъектілерінің құқықтары мен заңды мүдделерін сақтауға;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2)тексеруді ҚР заңдары белгілеген тәртіп негізінде және қатаң сақтай отырып жүргізуге;</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3)тексеру    жүргізген    кезде    жеке    кәсіпкерлік    субъектісінің белгіленген жұмыс режиміне кедергі келтірмеуге;</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4)ҚР заңдарымен белгіленген талаптардың бұзылуының алдын алу,   анықтау   және   жолын   кесу   бойынша   ҚР   заңдарына   сәйкес өкілеттіктерді уақытында және толық көлемде орындауға;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5)жеке   кәсіпкерлік   субъектісінің   тексеру   жүргізу   барысына қатысуына, тексеру нысанына қатысты мәселелер бойынша түсініктеме беруге кедергі жасамауға;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6)жеке  кәсіпкерлік  субъектісіне  тексеру  нысаны  және  оның өткізілуі туралы қажетті мәліметті беруге;</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7)жеке кәсіпкерлік субъектісіне тексеру аяқталған күні тексеру нәтижесі туралы кесімді табыс етуге;</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8)тексеру  жүргізу  нәтижесінде   алынған   құжаттар   мен   мәліметтердің сақталуын қамтамасыз етуге </w:t>
      </w:r>
      <w:r w:rsidRPr="002623F4">
        <w:rPr>
          <w:rFonts w:ascii="Times New Roman" w:hAnsi="Times New Roman"/>
          <w:iCs/>
          <w:noProof/>
          <w:sz w:val="28"/>
          <w:szCs w:val="28"/>
          <w:lang w:val="kk-KZ"/>
        </w:rPr>
        <w:t>міндетті.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Сонымен бірге жеке кәсіпкерлік туралы заңда </w:t>
      </w:r>
      <w:r w:rsidRPr="002623F4">
        <w:rPr>
          <w:rFonts w:ascii="Times New Roman" w:hAnsi="Times New Roman"/>
          <w:iCs/>
          <w:noProof/>
          <w:sz w:val="28"/>
          <w:szCs w:val="28"/>
          <w:lang w:val="kk-KZ"/>
        </w:rPr>
        <w:t xml:space="preserve">жеке кәсіпкерлік субъектілерінің </w:t>
      </w:r>
      <w:r w:rsidRPr="002623F4">
        <w:rPr>
          <w:rFonts w:ascii="Times New Roman" w:hAnsi="Times New Roman"/>
          <w:noProof/>
          <w:sz w:val="28"/>
          <w:szCs w:val="28"/>
          <w:lang w:val="kk-KZ"/>
        </w:rPr>
        <w:t>құқықтары мен міндеттері де қарастырылған. Сөйтіп, «Жеке кәсіпкерлік туралы» Заңның 40-бабының 1-тармағына сәйкес, жеке кәсіпкерлік субъектілері жеке кәсіпкерлікке мемлекеттік бақылау жүргізу кезінде мыналарға: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1)мемлекеттік органдардың нысанға тексеру жүргізуге келген лауазымды тұлғаларын тексеруге жібермеуге, егер:</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-жеке кәсіпкерлік туралы заңда көрсетілген құжаттар берілмесе;</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-тексеру белгілеу  туралы   кесімде    лауазымды    тұлғалар көрсетілмесе;</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-тексеруді бастау күні әлі келмесе немесе өтіп кетсе;</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-тексеру белгілеу туралы кесім жеке кәсіпкерлік туралы заң нормаларына сәйкес рәсімделмесе;</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2)мәліметтер   бермеуге,   егер   олардың   тексеру   жүргізілетін нысанға немесе кесімде көрсетілген мерзімге қатысы болмаса;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3)тексеру белгілеу туралы кесімге, тексеру нәтижелері туралы кесімге және мемлекеттік органдардың әрекеттеріне (әрекет етпеуіне) ҚР заңдарымен белгіленген тәртіпте шағым беруге;</w:t>
      </w:r>
    </w:p>
    <w:p w:rsidR="00745019" w:rsidRDefault="00745019" w:rsidP="00C42957">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4)мемлекеттік органдардың немесе лауазымды тұлғалардың жеке кәсіпкерлікті   шектейтін,   заңда   негізделмеген   тыйымдарын   орындамауға құқылы.</w:t>
      </w:r>
    </w:p>
    <w:p w:rsidR="00745019" w:rsidRPr="002623F4" w:rsidRDefault="00745019" w:rsidP="00C42957">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4</w:t>
      </w:r>
      <w:r w:rsidRPr="002623F4">
        <w:rPr>
          <w:rFonts w:ascii="Times New Roman" w:hAnsi="Times New Roman"/>
          <w:sz w:val="28"/>
          <w:szCs w:val="28"/>
          <w:lang w:val="kk-KZ"/>
        </w:rPr>
        <w:t xml:space="preserve"> Банкроттық – таратуға  негіз  болып  табылатын  борышкердің  сот  шешімімен  танылған  дәрменсіздігі  ( «Банкроттық  туралы» ҚР  Заңының  1-бабының  6-тармағы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Дәрменсіздік  деп  борышкердің – жеке  кәсіпкердің  немесе  заңды  тұлғаның  кредит  берушілердің  ақшалай  міндеттемелерін  қанағаттандыруға, еңбек  шарты  бойынша  жұмыс  істейтіндердің  еңбекақысын  төлеуге, сонымен  қатар  салықтар  мен  бюджетке  және  бюджеттен  тыс  қорларға  төленетін  басқа  да  міндетті  төлемдерді  төлеуге  қабілетсіздігі  танылады.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Банкрот  деп  тану  ерікті тәртіппен  ( борышкердің  сотқа  арыз  беруі  негізінде )  немесе  мәжбүрлі  түрде  ( борышкердің, ал  заң  актілерімен  көзделгендей, басқа  да  тұлғалардың  сотқа  арыз беруі  негізінде ) болуы  мүмкін. Заң  қала  құрушы  заңды  тұлғалар  мен  ауылшаруашылық  ұйымдары  үшін  банкроттық  туралы  арнайы  ережелер  белгілеген.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Таратуды  болдырмау   мақсатында  төлеуге  қабілетсіз  борышкерге  оның  төлеуге  қабілеттілігін  қалпына  келтіруге  бағытталған, заңға  қайшы  келмейтін  кез   келген  шара  қолданылуы  мүмкін. Аталған  шаралар  тәртібі  мен  мерзімдері  заңмен  анықталатын  қалпына  келтіру  амалдары шегінде  жүргізіледі.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Сырттай  бақылау  амалдары  сот   арқылы  мынандай  мақсаттарда  жүргізіледі: борышкер  мүлкінің  сақталуын  қамтамасыз  ету; 2) әдейі  және  жалған  банкроттық  белгілерін  анықтау; 3) борышкердің  қаржылық  жай-күйіне  және  кредит  берушілер  алдында  міндеттемелерін  орындаудан  жалтару  әрекеттеріне  (әрекетсіздігіне) талдау  жасау; 4) кредит  берушілер  тарапынан  борышкердің  қаржылық-шаруашылық  қызметінің  жай-күйіне  және  оның  қайта  құру  өткізуіне  бақылау  жасау; 5) негізгі  құралдарды  иеліктен  шығару,  мүлікті  кепілге  немесе  жалға  беру  бойынша  мәмілелер,  сондай-ақ орындалуы  борышкерге  залал  келтіруі  мүмкін  нарықтық  бағадан  айтарлықтай  төмен  бағамен  немесе  жеткіліксіз  негіздемелер  бойынша  басқа  да  мәмілелердің  жасалуын  бақылау (ҚР АК 54-1-бабы)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Конкурстық  іс  қозғалған  кезден  бастап: 1) дәрменсіз  борышкердің  мүлікті  иеліктен  шығаруына (иеліктен  шығаруға  кредит  берушілердің  жиналысы  рұқсат  еткен  жағдайдан  басқа), мүлікті  басқа  біреуге  беруіне  және  міндеттемелерді  өтеуіне  тыйым  салынады; 2) дәрменсіз  борышкердің  барлық  қарыздық  міндеттемелерінің  мерзімі  өтіп  кеткен  болып  саналады; 3) дәрменсіз  борышкердің  берешектерінің  барлық  түрлері  бойынша  айыпақы  және  сыйақы  (мүдделілік)  есептеу  тоқтатылады; 4) дәрменсіз  борышкердің  мүлікке  өндіріп  алуға  берген  талап-арыздарын  заңдық  шектеу  аланып  тасталады; 5) егер дәрменсіз  борышкердің  қатысуымен  сотта  қаралып  жатқан  мүліктік  сипаттағы  даулар  туралы  қабылданған  шешім  заңды  күшіне  еңбеген  болса, олар  тоқтатылады (ҚР АК 55-бабының  1-тармағы).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Заңды  тұлғаның – банкроттық  қызметі  ол  Заңды  тұлғалардың  мемлекеттік  тіркелімінен  шығарылған  сәттен  бастап  тоқтатылады.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«Жеке  кәсіпкерлік  туралы» Заңының  28-бабының  2-тармағына  сәйкес, жеке  кәсіпкердің  банкроттығы  заңды  тұлғалар  үшін  белгіленген  ережелер  бойынша, ҚР азаматтық  заңдарымен  көзделген  кредит  берушілердің  талаптарын  қанағаттандыру  кезектілігіне  байланысты  ерекшеліктерін  сақтай  отырып  жүргізіледі.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Сот  шешімімен  мәжбүрлі  түрде  жеке  кәсіпкерлер  үшін  қызметті  тоқтатудың  мынандай  айрықша  негіздері  қарастырылған: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1</w:t>
      </w:r>
      <w:r w:rsidRPr="002623F4">
        <w:rPr>
          <w:rFonts w:ascii="Times New Roman" w:hAnsi="Times New Roman"/>
          <w:sz w:val="28"/>
          <w:szCs w:val="28"/>
        </w:rPr>
        <w:t xml:space="preserve">) </w:t>
      </w:r>
      <w:r w:rsidRPr="002623F4">
        <w:rPr>
          <w:rFonts w:ascii="Times New Roman" w:hAnsi="Times New Roman"/>
          <w:sz w:val="28"/>
          <w:szCs w:val="28"/>
          <w:lang w:val="kk-KZ"/>
        </w:rPr>
        <w:t>ол  банкрот  болып  танылған  жағдайда;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2) тіркеу  барысында  ҚР-да  жоюға  жатпайтын  сипаттағы  заңын  бұзу орын  алуына  байланысты  жеке   кәсіпкердің  тіркелуі   жарамсыз  деп  танылған  жағдайда;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3) қызметі  жүзеге  асыру  барысында  күнтізбелік  жыл  ішінде  ҚР заңдары  әлденеше  рет  немесе  өрескел  бұзылған  жағдайда;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4) ол  қайтыс  болды  деп  жарияланғанда;</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5) хабар-ошарсыз  кетті  деп  танылғанда  («Жеке  кәсіпкерлік  туралы» Заңның  28-бабы 4-тармағы).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Жоғарыда  көрсетілген  негіздемелерден  басқа, жеке  кәсіпкердің  қызметі сонымен  қатар  төмендегідей:</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 xml:space="preserve">1) жеке  кәсіпкерлік – жеке  кәсіпкер  әрекет  етуге  қабілетсіз  деп  танылған, қайтыс  болған  деп  немесе  өлімі  жарияланған  жағдайларда;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2) отбасылық  кәсіпкерлік  немесе қарапайым  серіктестік  - егер  сол  жағдайлардың (1-тармақта көрсетілген ) орын  алуы  нәтижесінде  бірлескен  кәсіпкерліктің  бір  қатысушы  қалған  немесе  біреуі  де  қалмаған  болса, сонымен  қатар  неке  бұзылуына  байланысты  мүлікті  бөлу  кезінде  тоқтатылады.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Ерікті  түрде  жеке  кәсіпкердің  қызметі  жеке  кәсіпкердің  өз бетінше (жеке кәсіпкерлік  кезінде), барлық  қатысушылардың  бірлесе  (бірлескен  кәсіпкерлік  кезінде), қабылдаған  шешімі (шешім  қабылданған  болып  саналады,  егер  ол   үшін  қатысушылардың  жартысы  дуыс берсе  және  олардың  арасындағы  келісіммен  басқадай  көзделмеген  болса) негізінде  кез  келген  уақытта  тоқтатылады. Қызметті  ерікті  түрде  тоқтатуы  үшін, жеке  кәсіпкер  тіркеуші  органға  өз қызметінің   тоқтатылғаны  туралы  арыз  тапсырады.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Жеке  кәсіпкердің  қызметі  оның  арызы  немесе  заң  күшіне  енген  сот  шешімі  негізінде  (тіркеуші  органға  жеке  кәсіпкердің  мемлекеттік  тіркелгені  туралы  куәлік  табыс  етілгеннен  және  кәсіпкерлік  қызметке  байланысты  салық  міндеттемелері орындалғаннан  кейін)  тіркеуші  органда  жеке  кәсіпкер  ретінде  тіркеу  есебінен  шығарылған  сәттен  бастап  тоқтатылған  болып  есептеледі.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Жеке  кәсіпкерлікті  белгіленген  жағдайларда  тіркеусіз  атқарған  кезде, ол  нақты  тоқтаған  сәттен  бастап – ерікті  түрде  немесе  тиісінше  мәжбүрлі  түрде  - сот  шешімі  заң  күшіне  енген  сәттен  бастап  тоқтатылған  болып  саналады.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Орындалмаған  міндеттемелері  жоқ шағын  кәсіпкерлік  субъектілері  үшін  ҚР  заңдарымен  ерікті  түрде  таратудың  оңайлатылған  тәртібі  белгіленуі  мүмкін.</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Қорытындылай  келе, ҚР  заңдарында  әлі  шешімін  таппаған  мәселе – жеке  тұлғалардың – тұтынушылардың  дәрменсіздігі  туралы  мәселеге  тоқталып  кету  керек  сияқты. Жоғарыда  айтылғандай, ҚР заңдарында  банкроттық  жеке  кәсіпкердің  қызметін  тоқтатуға  себеп  болған  негіздемелердің  бірі  болып  табылады (Украинаның  шаруашылық  заңында  азамат-кәсіпкердің  банкроттығы  туралы  нормалар  қарастырылған  (Украинаның  2003 ж. қаңтардың  16-ындағы  №436-IV Шаруашылық  кодексінің  128-бабы). Алайда  басқа  мемлекеттердің  заңдарында  жеке  тұлға  - кәсіпкердің  банкроттығынан  басқа, жеке  тұлға – тұтынушының  банкроттығы  туралы  нормалар  бекітілген. Оған  қоса  Германия  мен  Францияда  жеке  құқықтың  кез  келген  жеке  және  заңды  тұлғалары  дәрменсіз  болып  танылуы  мүмкін (Германияда  жеке  тұлғалар – тұтынушылар  дәрменсіз  болып  танылады,  егер  олар  және  кредит  берушілер  арасында  тиісті  келісімге  қол  жеткізілмесе); Ұлыбритания  мен  АҚШ-та  дәрменсіздік  туралы  заң  борышкердің  қызмет  құралына  және  кейбір   басқадай  жағдайларға  байланысты  сараланған (АҚШ-та  борышкер  жеке  тұлғаларға  қолданылатын  дәрменсіздік  туралы  нормалар  жеке  тұлғаның  орнықты  табысының  бар-жоқтығына,  ал  Ұлыбританияда  борышкердің  жүзеге  асырып  жатқан  қызметіне  байланысты  сараланады, бірақ  сауда-саттық  емес  дәрменсіздік  арасында  айырмашылық  болмайды).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sz w:val="28"/>
          <w:szCs w:val="28"/>
          <w:lang w:val="kk-KZ"/>
        </w:rPr>
        <w:t xml:space="preserve">Халықаралық  тәжірибе  көрсеткендей,  жеке  тұлға – тұтынушының  банкроттығы  туралы  заңдар  жиынтығын  (институт) енгізу  тұтыну  кредитінің  және  тұтастай  алғанда  экономиканың  өркендеуіне  септігін  тигізеді, бірақ ТМД елдерінің  тәжірибесінде  бұл  шара  әлі  өз  қолдансын  тапқан  жоқ.     </w:t>
      </w:r>
    </w:p>
    <w:p w:rsidR="00745019" w:rsidRPr="002623F4" w:rsidRDefault="00745019" w:rsidP="002F22F9">
      <w:pPr>
        <w:spacing w:after="0" w:line="240" w:lineRule="auto"/>
        <w:ind w:firstLine="360"/>
        <w:jc w:val="both"/>
        <w:rPr>
          <w:rFonts w:ascii="Times New Roman" w:hAnsi="Times New Roman"/>
          <w:sz w:val="28"/>
          <w:szCs w:val="28"/>
          <w:lang w:val="kk-KZ"/>
        </w:rPr>
      </w:pPr>
    </w:p>
    <w:p w:rsidR="00745019" w:rsidRDefault="00745019" w:rsidP="003E5366">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77AFB">
        <w:rPr>
          <w:rFonts w:ascii="Times New Roman" w:hAnsi="Times New Roman"/>
          <w:b/>
          <w:sz w:val="28"/>
          <w:szCs w:val="28"/>
          <w:lang w:val="kk-KZ"/>
        </w:rPr>
        <w:t>Тақырып бойынша бақылау сұрақтары:</w:t>
      </w:r>
    </w:p>
    <w:p w:rsidR="00745019" w:rsidRPr="00DA1E08" w:rsidRDefault="00745019" w:rsidP="00DA1E08">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 xml:space="preserve">1. </w:t>
      </w:r>
      <w:r w:rsidRPr="00DA1E08">
        <w:rPr>
          <w:rFonts w:ascii="Times New Roman" w:hAnsi="Times New Roman"/>
          <w:noProof/>
          <w:sz w:val="28"/>
          <w:szCs w:val="28"/>
          <w:lang w:val="kk-KZ"/>
        </w:rPr>
        <w:t>Стандарттау жэне сертификаттау аркылы кәсіпкерлік қызметті реттеу.</w:t>
      </w:r>
    </w:p>
    <w:p w:rsidR="00745019" w:rsidRPr="00DA1E08" w:rsidRDefault="00745019" w:rsidP="00DA1E08">
      <w:pPr>
        <w:spacing w:after="0" w:line="240" w:lineRule="auto"/>
        <w:jc w:val="both"/>
        <w:rPr>
          <w:rFonts w:ascii="Times New Roman" w:hAnsi="Times New Roman"/>
          <w:b/>
          <w:sz w:val="28"/>
          <w:szCs w:val="28"/>
          <w:lang w:val="kk-KZ" w:eastAsia="ko-KR"/>
        </w:rPr>
      </w:pPr>
      <w:r>
        <w:rPr>
          <w:rFonts w:ascii="Times New Roman" w:hAnsi="Times New Roman"/>
          <w:noProof/>
          <w:sz w:val="28"/>
          <w:szCs w:val="28"/>
          <w:lang w:val="kk-KZ"/>
        </w:rPr>
        <w:t xml:space="preserve">2. </w:t>
      </w:r>
      <w:r w:rsidRPr="00DA1E08">
        <w:rPr>
          <w:rFonts w:ascii="Times New Roman" w:hAnsi="Times New Roman"/>
          <w:noProof/>
          <w:spacing w:val="-1"/>
          <w:sz w:val="28"/>
          <w:szCs w:val="28"/>
          <w:lang w:val="kk-KZ"/>
        </w:rPr>
        <w:t>Экологиялық сараптама және экологиялық бақылау.</w:t>
      </w:r>
    </w:p>
    <w:p w:rsidR="00745019" w:rsidRDefault="00745019" w:rsidP="002F22F9">
      <w:pPr>
        <w:spacing w:after="0" w:line="240" w:lineRule="auto"/>
        <w:ind w:left="720"/>
        <w:jc w:val="both"/>
        <w:rPr>
          <w:rFonts w:ascii="Times New Roman" w:hAnsi="Times New Roman"/>
          <w:b/>
          <w:sz w:val="28"/>
          <w:szCs w:val="28"/>
          <w:lang w:val="kk-KZ" w:eastAsia="ko-KR"/>
        </w:rPr>
      </w:pPr>
    </w:p>
    <w:p w:rsidR="00745019" w:rsidRPr="00B27B91" w:rsidRDefault="00745019" w:rsidP="004F26BD">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4F26BD">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4F26BD">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4F26BD">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4F26BD">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4F26BD">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94ж.</w:t>
      </w:r>
      <w:r>
        <w:rPr>
          <w:rFonts w:ascii="Times New Roman" w:hAnsi="Times New Roman"/>
          <w:sz w:val="28"/>
          <w:szCs w:val="28"/>
          <w:lang w:val="kk-KZ"/>
        </w:rPr>
        <w:t xml:space="preserve"> </w:t>
      </w:r>
      <w:r w:rsidRPr="007F65C5">
        <w:rPr>
          <w:rFonts w:ascii="Times New Roman" w:hAnsi="Times New Roman"/>
          <w:sz w:val="28"/>
          <w:szCs w:val="28"/>
          <w:lang w:val="kk-KZ"/>
        </w:rPr>
        <w:t xml:space="preserve">24  желтоқсан. </w:t>
      </w:r>
    </w:p>
    <w:p w:rsidR="00745019" w:rsidRPr="007F65C5" w:rsidRDefault="00745019" w:rsidP="004F26BD">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Default="00745019" w:rsidP="002F22F9">
      <w:pPr>
        <w:spacing w:after="0" w:line="240" w:lineRule="auto"/>
        <w:ind w:left="720"/>
        <w:jc w:val="both"/>
        <w:rPr>
          <w:rFonts w:ascii="Times New Roman" w:hAnsi="Times New Roman"/>
          <w:b/>
          <w:sz w:val="28"/>
          <w:szCs w:val="28"/>
          <w:lang w:val="kk-KZ" w:eastAsia="ko-KR"/>
        </w:rPr>
      </w:pPr>
    </w:p>
    <w:p w:rsidR="00745019" w:rsidRPr="002623F4" w:rsidRDefault="00745019" w:rsidP="002F22F9">
      <w:pPr>
        <w:spacing w:after="0" w:line="240" w:lineRule="auto"/>
        <w:ind w:left="720"/>
        <w:jc w:val="both"/>
        <w:rPr>
          <w:rFonts w:ascii="Times New Roman" w:hAnsi="Times New Roman"/>
          <w:b/>
          <w:sz w:val="28"/>
          <w:szCs w:val="28"/>
          <w:lang w:val="kk-KZ" w:eastAsia="ko-KR"/>
        </w:rPr>
      </w:pP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13-тақырып.</w:t>
      </w:r>
      <w:r w:rsidRPr="002623F4">
        <w:rPr>
          <w:b/>
          <w:sz w:val="28"/>
          <w:szCs w:val="28"/>
          <w:lang w:val="kk-KZ" w:eastAsia="ko-KR"/>
        </w:rPr>
        <w:t xml:space="preserve"> </w:t>
      </w:r>
      <w:r w:rsidRPr="002623F4">
        <w:rPr>
          <w:b/>
          <w:noProof/>
          <w:sz w:val="28"/>
          <w:szCs w:val="28"/>
          <w:lang w:val="kk-KZ"/>
        </w:rPr>
        <w:t>Кәсіпкерлік қызметті мемлекеттік қорғау және қолдау</w:t>
      </w:r>
    </w:p>
    <w:p w:rsidR="00745019" w:rsidRPr="002623F4" w:rsidRDefault="00745019" w:rsidP="002F22F9">
      <w:pPr>
        <w:spacing w:after="0" w:line="240" w:lineRule="auto"/>
        <w:ind w:left="720"/>
        <w:rPr>
          <w:rFonts w:ascii="Times New Roman" w:hAnsi="Times New Roman"/>
          <w:noProof/>
          <w:sz w:val="28"/>
          <w:szCs w:val="28"/>
          <w:lang w:val="kk-KZ"/>
        </w:rPr>
      </w:pPr>
    </w:p>
    <w:p w:rsidR="00745019" w:rsidRPr="002623F4" w:rsidRDefault="00745019" w:rsidP="008C11E7">
      <w:pPr>
        <w:spacing w:after="0" w:line="240" w:lineRule="auto"/>
        <w:rPr>
          <w:rFonts w:ascii="Times New Roman" w:hAnsi="Times New Roman"/>
          <w:noProof/>
          <w:spacing w:val="-1"/>
          <w:sz w:val="28"/>
          <w:szCs w:val="28"/>
          <w:lang w:val="kk-KZ"/>
        </w:rPr>
      </w:pPr>
      <w:r w:rsidRPr="002623F4">
        <w:rPr>
          <w:rFonts w:ascii="Times New Roman" w:hAnsi="Times New Roman"/>
          <w:noProof/>
          <w:sz w:val="28"/>
          <w:szCs w:val="28"/>
          <w:lang w:val="kk-KZ"/>
        </w:rPr>
        <w:t>1. Мемлекеттік реттеу мен кәсіпкерлікті мемлекеттік қорғаудын қ</w:t>
      </w:r>
      <w:r w:rsidRPr="002623F4">
        <w:rPr>
          <w:rFonts w:ascii="Times New Roman" w:hAnsi="Times New Roman"/>
          <w:noProof/>
          <w:spacing w:val="-1"/>
          <w:sz w:val="28"/>
          <w:szCs w:val="28"/>
          <w:lang w:val="kk-KZ"/>
        </w:rPr>
        <w:t>атынасы</w:t>
      </w:r>
      <w:r>
        <w:rPr>
          <w:rFonts w:ascii="Times New Roman" w:hAnsi="Times New Roman"/>
          <w:noProof/>
          <w:spacing w:val="-1"/>
          <w:sz w:val="28"/>
          <w:szCs w:val="28"/>
          <w:lang w:val="kk-KZ"/>
        </w:rPr>
        <w:t>.</w:t>
      </w:r>
      <w:r w:rsidRPr="002623F4">
        <w:rPr>
          <w:rFonts w:ascii="Times New Roman" w:hAnsi="Times New Roman"/>
          <w:noProof/>
          <w:spacing w:val="-1"/>
          <w:sz w:val="28"/>
          <w:szCs w:val="28"/>
          <w:lang w:val="kk-KZ"/>
        </w:rPr>
        <w:t xml:space="preserve"> </w:t>
      </w:r>
    </w:p>
    <w:p w:rsidR="00745019" w:rsidRPr="002623F4" w:rsidRDefault="00745019" w:rsidP="008C11E7">
      <w:pPr>
        <w:spacing w:after="0" w:line="240" w:lineRule="auto"/>
        <w:rPr>
          <w:rFonts w:ascii="Times New Roman" w:hAnsi="Times New Roman"/>
          <w:noProof/>
          <w:sz w:val="28"/>
          <w:szCs w:val="28"/>
          <w:lang w:val="kk-KZ"/>
        </w:rPr>
      </w:pPr>
      <w:r w:rsidRPr="002623F4">
        <w:rPr>
          <w:rFonts w:ascii="Times New Roman" w:hAnsi="Times New Roman"/>
          <w:noProof/>
          <w:spacing w:val="-1"/>
          <w:sz w:val="28"/>
          <w:szCs w:val="28"/>
          <w:lang w:val="kk-KZ"/>
        </w:rPr>
        <w:t xml:space="preserve">2. Қазақстан Республикасының заңдары бойынша кәсіпкерліктің </w:t>
      </w:r>
      <w:r>
        <w:rPr>
          <w:rFonts w:ascii="Times New Roman" w:hAnsi="Times New Roman"/>
          <w:noProof/>
          <w:sz w:val="28"/>
          <w:szCs w:val="28"/>
          <w:lang w:val="kk-KZ"/>
        </w:rPr>
        <w:t xml:space="preserve">дамуының негізгі  </w:t>
      </w:r>
      <w:r w:rsidRPr="002623F4">
        <w:rPr>
          <w:rFonts w:ascii="Times New Roman" w:hAnsi="Times New Roman"/>
          <w:noProof/>
          <w:sz w:val="28"/>
          <w:szCs w:val="28"/>
          <w:lang w:val="kk-KZ"/>
        </w:rPr>
        <w:t>кепілдіктері</w:t>
      </w:r>
      <w:r>
        <w:rPr>
          <w:rFonts w:ascii="Times New Roman" w:hAnsi="Times New Roman"/>
          <w:noProof/>
          <w:sz w:val="28"/>
          <w:szCs w:val="28"/>
          <w:lang w:val="kk-KZ"/>
        </w:rPr>
        <w:t>.</w:t>
      </w:r>
    </w:p>
    <w:p w:rsidR="00745019" w:rsidRPr="002623F4" w:rsidRDefault="00745019" w:rsidP="008C11E7">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3. Кәсіпкерлік қызметті қорғау тәсілдері</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8C11E7">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4. Шағын кәсіпкерлікті мемлекеттік қолдаудың негізгі бағыттары</w:t>
      </w:r>
      <w:r>
        <w:rPr>
          <w:rFonts w:ascii="Times New Roman" w:hAnsi="Times New Roman"/>
          <w:noProof/>
          <w:sz w:val="28"/>
          <w:szCs w:val="28"/>
          <w:lang w:val="kk-KZ"/>
        </w:rPr>
        <w:t>.</w:t>
      </w:r>
    </w:p>
    <w:p w:rsidR="00745019" w:rsidRPr="002623F4" w:rsidRDefault="00745019" w:rsidP="002F22F9">
      <w:pPr>
        <w:spacing w:after="0" w:line="240" w:lineRule="auto"/>
        <w:ind w:left="720"/>
        <w:rPr>
          <w:rFonts w:ascii="Times New Roman" w:hAnsi="Times New Roman"/>
          <w:b/>
          <w:sz w:val="28"/>
          <w:szCs w:val="28"/>
          <w:lang w:val="kk-KZ"/>
        </w:rPr>
      </w:pPr>
      <w:r w:rsidRPr="002623F4">
        <w:rPr>
          <w:rFonts w:ascii="Times New Roman" w:hAnsi="Times New Roman"/>
          <w:noProof/>
          <w:sz w:val="28"/>
          <w:szCs w:val="28"/>
          <w:lang w:val="kk-KZ"/>
        </w:rPr>
        <w:t xml:space="preserve"> </w:t>
      </w:r>
    </w:p>
    <w:p w:rsidR="00745019" w:rsidRPr="002623F4" w:rsidRDefault="00745019" w:rsidP="008D6D68">
      <w:pPr>
        <w:spacing w:after="0" w:line="240" w:lineRule="auto"/>
        <w:jc w:val="both"/>
        <w:rPr>
          <w:rFonts w:ascii="Times New Roman" w:hAnsi="Times New Roman"/>
          <w:noProof/>
          <w:sz w:val="28"/>
          <w:szCs w:val="28"/>
          <w:lang w:val="kk-KZ"/>
        </w:rPr>
      </w:pPr>
      <w:r w:rsidRPr="002623F4">
        <w:rPr>
          <w:rFonts w:ascii="Times New Roman" w:hAnsi="Times New Roman"/>
          <w:noProof/>
          <w:sz w:val="28"/>
          <w:szCs w:val="28"/>
          <w:lang w:val="kk-KZ"/>
        </w:rPr>
        <w:t xml:space="preserve">1. Шағын кәсіпкерлікті қолдау мен дамытудың мемлекеттік, салалалық (секторлық) және аймақтық бағдарламалары төмендегілерді қамтиды: </w:t>
      </w:r>
    </w:p>
    <w:p w:rsidR="00745019"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1) нормативтік  құқықтық  базаны   жетілдіру  бойынша  ұсыныстар;</w:t>
      </w:r>
      <w:r w:rsidRPr="002623F4">
        <w:rPr>
          <w:rFonts w:ascii="Times New Roman" w:hAnsi="Times New Roman"/>
          <w:sz w:val="28"/>
          <w:szCs w:val="28"/>
          <w:lang w:val="kk-KZ"/>
        </w:rPr>
        <w:t xml:space="preserve"> </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2) шағын кәсіпкерлік қызметінің басымдық түрлері; </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3) шағын кәсіпкерлікті қолдау инфрақұрылымын құру бойынша шаралар;</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4) кәсіпкерлікті қаржылай және мүліктік қолдау бойынша кредит-шаралары; </w:t>
      </w:r>
      <w:r>
        <w:rPr>
          <w:rFonts w:ascii="Times New Roman" w:hAnsi="Times New Roman"/>
          <w:noProof/>
          <w:sz w:val="28"/>
          <w:szCs w:val="28"/>
          <w:lang w:val="kk-KZ"/>
        </w:rPr>
        <w:t xml:space="preserve">   </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5) шағын кәсіпкерлікке халықтың әлеуметтік қорғалмаған топтарын тартуға бағытталған шаралар; </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6) ірі өнеркәсіп ұйымдарының өз бизнесінің бір бөлігін шағын кәсіпкерлік субъектілеріне ынталандыруға бағытталған шаралар; </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7) шағын кәсіпкерлікті қолдау бойынша мемлекеттік саясатты насихаттау бойынша шаралар;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8) шағын кәсіпкерлікті қолдау, өркендету және қорғау бойынша мемлекеттік саясатты жүзеге асыруға байланысты басқа да шаралар.</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Шағын   кәсіпкерлік   субъектілерінің   кәсіптік   деңгейін мақсатында   бюджет   қаражаттары   және   ҚР   заңдарымен   тыйым  салынбаған басқа да қаржы көздері есебінен төмендегідей: </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 1) жеке кәсіпкерлікті жүргізу мәселелері бойынша оқу семинар-тренингтерін  және ғылыми-практикалық конференциялар өткізу;</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 xml:space="preserve"> 2) жеке кәсіпкерлікті жүзеге асыру тәжірибесі туралы әдістемелік оқу құралдарын, ақпараттық бюллетеньдер тарату; </w:t>
      </w:r>
    </w:p>
    <w:p w:rsidR="00745019"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lang w:val="kk-KZ"/>
        </w:rPr>
        <w:t>3) аймақтарда ақпарат және консалтинг орталықтарын құру;</w:t>
      </w:r>
    </w:p>
    <w:p w:rsidR="00745019" w:rsidRPr="002623F4" w:rsidRDefault="00745019" w:rsidP="008D6D68">
      <w:pPr>
        <w:spacing w:after="0" w:line="240" w:lineRule="auto"/>
        <w:jc w:val="both"/>
        <w:rPr>
          <w:rFonts w:ascii="Times New Roman" w:hAnsi="Times New Roman"/>
          <w:sz w:val="28"/>
          <w:szCs w:val="28"/>
          <w:lang w:val="kk-KZ"/>
        </w:rPr>
      </w:pPr>
      <w:r>
        <w:rPr>
          <w:rFonts w:ascii="Times New Roman" w:hAnsi="Times New Roman"/>
          <w:noProof/>
          <w:sz w:val="28"/>
          <w:szCs w:val="28"/>
          <w:lang w:val="kk-KZ"/>
        </w:rPr>
        <w:t xml:space="preserve">    </w:t>
      </w:r>
      <w:r w:rsidRPr="002623F4">
        <w:rPr>
          <w:rFonts w:ascii="Times New Roman" w:hAnsi="Times New Roman"/>
          <w:noProof/>
          <w:sz w:val="28"/>
          <w:szCs w:val="28"/>
          <w:lang w:val="kk-KZ"/>
        </w:rPr>
        <w:t xml:space="preserve"> 4) аймақтарда шағын кәсіпкерлік субъектілерін оқытуды ұйымдастыру үшін менеджерлер даярлау жолдарымен </w:t>
      </w:r>
      <w:r w:rsidRPr="002623F4">
        <w:rPr>
          <w:rFonts w:ascii="Times New Roman" w:hAnsi="Times New Roman"/>
          <w:iCs/>
          <w:noProof/>
          <w:sz w:val="28"/>
          <w:szCs w:val="28"/>
          <w:lang w:val="kk-KZ"/>
        </w:rPr>
        <w:t xml:space="preserve">оқу-әдістемелік және ғылыми - әдістемелік  қолдау </w:t>
      </w:r>
      <w:r w:rsidRPr="002623F4">
        <w:rPr>
          <w:rFonts w:ascii="Times New Roman" w:hAnsi="Times New Roman"/>
          <w:noProof/>
          <w:sz w:val="28"/>
          <w:szCs w:val="28"/>
          <w:lang w:val="kk-KZ"/>
        </w:rPr>
        <w:t>көрсетіледі.</w:t>
      </w:r>
    </w:p>
    <w:p w:rsidR="00745019" w:rsidRPr="002623F4" w:rsidRDefault="00745019" w:rsidP="003F3F5D">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2.Шағын кәсіпкерлікті қолдау және дамыту төмендегі жолдармен жүзеге асырылады: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1)  қаржылай қолдау көрсету;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2)  шағын кәсіпкерлікті қолдау орталықтары желісін ұйымдастыру;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3)  бизнес-инкубаторлар қызметін ұйымдастыру;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 xml:space="preserve">4) шағын кәсіпкерлік субъектілеріне бір жылдан астам уақыт пайдаланылмаған мемлекеттік меншік нысандарын сенімділікпен басқаруға және жалға беру; </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5) шағын кәсіпкерлік субъектілеріне өнеркәсіптік өндірісті және халыққа қызмет көрсету саласын дамытуды ұйымдастыру үшін жалға немесе сенімгерлікпен басқаруға берілген нысандарды шарт жасау сәтінен бастап бір жыл өткеннен кейін, ҚР Үкіметі белгілеген тәртіпте шарттар орындалған жағдайда, өтеусіз беру.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Бұл жерде мемлекеттік қолдаудың жоғарыда аталған шаралары шағын кәсіпкерліктің сауда-саттық және делдалдық қызметпен айналысатын субъектілеріне берілмейтінін ерекше атап көрсеткен жөн («Жеке кәсіпкерлік туралы» Заңның 19-бабының  2-тармағы).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Шағын кәсіпкерлік субъектілеріне қаржылай қолдау көрсету төмендегі жолдармен жүзеге асырылады: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1) мемлекеттік қажеттіліктер үшін тауарлардың (жұмыстардың, қызметтердің) кепілді көлемін шағын кәсіпкерлік субъектілерінен сатып алу (тауарлардың (жұмыстардың, қызметтердің) номенклатурасы, ал олардың көлемін жыл сайын ҚР Үкіметі белгілейді);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2)  кредит беруді екінші деңгейлі банктер арқылы ұйымдастыру;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3) экономика салаларында әлеуметтік маңызды жобаларды ұйымдастыру және іс жүзіне асыру үшін мемлекеттік гранттар беру;</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z w:val="28"/>
          <w:szCs w:val="28"/>
          <w:lang w:val="kk-KZ"/>
        </w:rPr>
        <w:t>4)  арнайы инвестициялық бағдарламаларды жүзеге асыру;</w:t>
      </w:r>
    </w:p>
    <w:p w:rsidR="00745019" w:rsidRPr="002623F4" w:rsidRDefault="00745019" w:rsidP="002F22F9">
      <w:pPr>
        <w:spacing w:after="0" w:line="240" w:lineRule="auto"/>
        <w:ind w:firstLine="360"/>
        <w:jc w:val="both"/>
        <w:rPr>
          <w:rFonts w:ascii="Times New Roman" w:hAnsi="Times New Roman"/>
          <w:noProof/>
          <w:sz w:val="28"/>
          <w:szCs w:val="28"/>
          <w:lang w:val="kk-KZ"/>
        </w:rPr>
      </w:pPr>
      <w:r w:rsidRPr="002623F4">
        <w:rPr>
          <w:rFonts w:ascii="Times New Roman" w:hAnsi="Times New Roman"/>
          <w:noProof/>
          <w:sz w:val="28"/>
          <w:szCs w:val="28"/>
        </w:rPr>
        <w:t>5) бюджет қаражаттары есебінен қарыз (за</w:t>
      </w:r>
      <w:r w:rsidRPr="002623F4">
        <w:rPr>
          <w:rFonts w:ascii="Times New Roman" w:hAnsi="Times New Roman"/>
          <w:noProof/>
          <w:sz w:val="28"/>
          <w:szCs w:val="28"/>
          <w:lang w:val="kk-KZ"/>
        </w:rPr>
        <w:t>й</w:t>
      </w:r>
      <w:r w:rsidRPr="002623F4">
        <w:rPr>
          <w:rFonts w:ascii="Times New Roman" w:hAnsi="Times New Roman"/>
          <w:noProof/>
          <w:sz w:val="28"/>
          <w:szCs w:val="28"/>
        </w:rPr>
        <w:t xml:space="preserve">м) беру. </w:t>
      </w:r>
    </w:p>
    <w:p w:rsidR="00745019" w:rsidRPr="002623F4" w:rsidRDefault="00745019" w:rsidP="002F22F9">
      <w:pPr>
        <w:spacing w:after="0" w:line="240" w:lineRule="auto"/>
        <w:jc w:val="both"/>
        <w:rPr>
          <w:rFonts w:ascii="Times New Roman" w:hAnsi="Times New Roman"/>
          <w:sz w:val="28"/>
          <w:szCs w:val="28"/>
          <w:lang w:val="kk-KZ"/>
        </w:rPr>
      </w:pPr>
      <w:r w:rsidRPr="002623F4">
        <w:rPr>
          <w:rFonts w:ascii="Times New Roman" w:hAnsi="Times New Roman"/>
          <w:noProof/>
          <w:sz w:val="28"/>
          <w:szCs w:val="28"/>
          <w:lang w:val="kk-KZ"/>
        </w:rPr>
        <w:t>3. Мемлекет тарапынан шағын және орташа кәсіпкерлік бастамашылығын қаржылай қолдауды акцияларының бақылау пакеті ұлттық басқару холдингіне тиесілі, негізгі мақсаты қаржы ресурстарына қол жеткізуді қамтамасыз ету болып табылатын арнайы қор жүзеге асырады. Арнайы қордың негізгі міндеттері: жобалық қаржыландыру; шағын кәсіпкерлік субъектілерінің қатысуымен микрокредит ұйымдары желісін дамыту; шағын кәсіпкерлік субъектілері екінші деңгейлі банктерден кредит алған кезде олардың кепілдік жүйесін құру; қаржы лизингін дамыту; шағын кәсіпкерлік субъектілерін оқыту және кеңес беру (консалтинг); шағын кәсіпкерлік субъектілері үшін сапа менеджменті жүйесіы ендіру бойынша бірлесе қаржыландыру операцияларының  грант жүйесін дамыту; арнайы қор жарғысына сәйкес басқа да міндеттер.</w:t>
      </w:r>
    </w:p>
    <w:p w:rsidR="00745019" w:rsidRPr="002623F4" w:rsidRDefault="00745019" w:rsidP="003F3F5D">
      <w:pPr>
        <w:spacing w:after="0" w:line="240" w:lineRule="auto"/>
        <w:jc w:val="both"/>
        <w:rPr>
          <w:rFonts w:ascii="Times New Roman" w:hAnsi="Times New Roman"/>
          <w:sz w:val="28"/>
          <w:szCs w:val="28"/>
          <w:lang w:val="kk-KZ"/>
        </w:rPr>
      </w:pPr>
      <w:r>
        <w:rPr>
          <w:rFonts w:ascii="Times New Roman" w:hAnsi="Times New Roman"/>
          <w:noProof/>
          <w:sz w:val="28"/>
          <w:szCs w:val="28"/>
          <w:lang w:val="kk-KZ"/>
        </w:rPr>
        <w:t>4</w:t>
      </w:r>
      <w:r w:rsidRPr="002623F4">
        <w:rPr>
          <w:rFonts w:ascii="Times New Roman" w:hAnsi="Times New Roman"/>
          <w:noProof/>
          <w:sz w:val="28"/>
          <w:szCs w:val="28"/>
          <w:lang w:val="kk-KZ"/>
        </w:rPr>
        <w:t xml:space="preserve">. Қолданыстағы заңдарға сәйкес шағын кәсіпкерлікті мемлекеттік қолдау төмендегі </w:t>
      </w:r>
      <w:r w:rsidRPr="002623F4">
        <w:rPr>
          <w:rFonts w:ascii="Times New Roman" w:hAnsi="Times New Roman"/>
          <w:iCs/>
          <w:noProof/>
          <w:sz w:val="28"/>
          <w:szCs w:val="28"/>
          <w:lang w:val="kk-KZ"/>
        </w:rPr>
        <w:t xml:space="preserve">бағыттар </w:t>
      </w:r>
      <w:r w:rsidRPr="002623F4">
        <w:rPr>
          <w:rFonts w:ascii="Times New Roman" w:hAnsi="Times New Roman"/>
          <w:noProof/>
          <w:sz w:val="28"/>
          <w:szCs w:val="28"/>
          <w:lang w:val="kk-KZ"/>
        </w:rPr>
        <w:t>бойынша жүргізіледі: 1) шағын кәсіпкерлік субъектілерінің мемлекеттік қаржы, статистикалық, материалдық – техникалық және ақпарат ресурстарын, сонымен қатар ғылыми техникалық зерттеулер мен технологияларды пайдалануы үшін қажетті  шарттар құру; 2) шағын кәсіпкерлікті дамытудың мемлекеттік, салалық (секторлық) және аймақтық бағдарламаларын әзірлеу; 3) мемлекеттік  тіркеудің және шағын кәсіпкерлік субъектілерін таратудың оңайлатылған тәртіптерін белгілеу; 4) салық салудың оңтайлы режимін тағайындау; 5) шағын кәсіпкерлікке кредит беру бағдарламаларын қабылдау; 6) шағын кәсіпкерлікті қолдау және дамыту үшін инвестициялар (оның ішінде шетелдік те) тарту және пайдалану; 7) мемлекеттік қажеттіліктер үшін тауарларды (жұмыстарды, қызметтерді сатып алудың кепілді көлемін қамтамасыз ету; 8) шағын кәсіпкерлікті  қолдау және дамыту үшін жаңа оқу және зерттеу орталықтарын, консалтинг ұйымдарын және ақпарат жүйелерін құру және бұрыннан барларын жетілдіру жолымен мамандарды даярлауды, қайта даярлауды және олардың біліктілігін көтеруді ұйымдастыру; 9) ұлттық даму институттарын құру («Жеке кәсіпкерлік туралы» Заңның 18-бабының 3-тармағы).</w:t>
      </w:r>
    </w:p>
    <w:p w:rsidR="00745019" w:rsidRPr="002623F4" w:rsidRDefault="00745019" w:rsidP="002F22F9">
      <w:pPr>
        <w:spacing w:after="0" w:line="240" w:lineRule="auto"/>
        <w:ind w:firstLine="360"/>
        <w:jc w:val="both"/>
        <w:rPr>
          <w:rFonts w:ascii="Times New Roman" w:hAnsi="Times New Roman"/>
          <w:noProof/>
          <w:sz w:val="28"/>
          <w:szCs w:val="28"/>
          <w:lang w:val="kk-KZ"/>
        </w:rPr>
      </w:pPr>
    </w:p>
    <w:p w:rsidR="00745019" w:rsidRDefault="00745019" w:rsidP="00373E7A">
      <w:pPr>
        <w:spacing w:after="0" w:line="240" w:lineRule="auto"/>
        <w:ind w:firstLine="426"/>
        <w:rPr>
          <w:rFonts w:ascii="Times New Roman" w:hAnsi="Times New Roman"/>
          <w:b/>
          <w:sz w:val="28"/>
          <w:szCs w:val="28"/>
          <w:lang w:val="kk-KZ"/>
        </w:rPr>
      </w:pPr>
      <w:r w:rsidRPr="00B77AFB">
        <w:rPr>
          <w:rFonts w:ascii="Times New Roman" w:hAnsi="Times New Roman"/>
          <w:b/>
          <w:sz w:val="28"/>
          <w:szCs w:val="28"/>
          <w:lang w:val="kk-KZ"/>
        </w:rPr>
        <w:t>Тақырып бойынша бақылау сұрақтары:</w:t>
      </w:r>
    </w:p>
    <w:p w:rsidR="00745019" w:rsidRPr="00A64509" w:rsidRDefault="00745019" w:rsidP="00CF242F">
      <w:pPr>
        <w:pStyle w:val="BodyText2"/>
        <w:numPr>
          <w:ilvl w:val="0"/>
          <w:numId w:val="6"/>
        </w:numPr>
        <w:tabs>
          <w:tab w:val="clear" w:pos="720"/>
          <w:tab w:val="num" w:pos="360"/>
        </w:tabs>
        <w:spacing w:after="0" w:line="240" w:lineRule="auto"/>
        <w:ind w:hanging="720"/>
        <w:rPr>
          <w:noProof/>
          <w:sz w:val="28"/>
          <w:szCs w:val="28"/>
          <w:lang w:val="kk-KZ"/>
        </w:rPr>
      </w:pPr>
      <w:r w:rsidRPr="00A64509">
        <w:rPr>
          <w:noProof/>
          <w:sz w:val="28"/>
          <w:szCs w:val="28"/>
          <w:lang w:val="kk-KZ"/>
        </w:rPr>
        <w:t xml:space="preserve">Коммерциялык (кәсіпкерлік) кұпиянын түсінігі. </w:t>
      </w:r>
    </w:p>
    <w:p w:rsidR="00745019" w:rsidRPr="00A64509" w:rsidRDefault="00745019" w:rsidP="00CF242F">
      <w:pPr>
        <w:pStyle w:val="BodyText2"/>
        <w:numPr>
          <w:ilvl w:val="0"/>
          <w:numId w:val="6"/>
        </w:numPr>
        <w:tabs>
          <w:tab w:val="clear" w:pos="720"/>
          <w:tab w:val="num" w:pos="360"/>
        </w:tabs>
        <w:spacing w:after="0" w:line="240" w:lineRule="auto"/>
        <w:ind w:hanging="720"/>
        <w:rPr>
          <w:b/>
          <w:sz w:val="28"/>
          <w:szCs w:val="28"/>
          <w:lang w:val="kk-KZ"/>
        </w:rPr>
      </w:pPr>
      <w:r w:rsidRPr="00A64509">
        <w:rPr>
          <w:noProof/>
          <w:sz w:val="28"/>
          <w:szCs w:val="28"/>
          <w:lang w:val="kk-KZ"/>
        </w:rPr>
        <w:t>Коммерциялыкқ кұпияны кұрайтын акпаратты қорғау.</w:t>
      </w:r>
    </w:p>
    <w:p w:rsidR="00745019" w:rsidRPr="00A64509" w:rsidRDefault="00745019" w:rsidP="002F22F9">
      <w:pPr>
        <w:pStyle w:val="BodyText2"/>
        <w:spacing w:after="0" w:line="240" w:lineRule="auto"/>
        <w:rPr>
          <w:b/>
          <w:sz w:val="28"/>
          <w:szCs w:val="28"/>
          <w:lang w:val="kk-KZ"/>
        </w:rPr>
      </w:pPr>
    </w:p>
    <w:p w:rsidR="00745019" w:rsidRPr="00B27B91" w:rsidRDefault="00745019" w:rsidP="005C7F7A">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5C7F7A">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5C7F7A">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5C7F7A">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5C7F7A">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5C7F7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94ж.</w:t>
      </w:r>
      <w:r>
        <w:rPr>
          <w:rFonts w:ascii="Times New Roman" w:hAnsi="Times New Roman"/>
          <w:sz w:val="28"/>
          <w:szCs w:val="28"/>
          <w:lang w:val="kk-KZ"/>
        </w:rPr>
        <w:t xml:space="preserve"> </w:t>
      </w:r>
      <w:r w:rsidRPr="007F65C5">
        <w:rPr>
          <w:rFonts w:ascii="Times New Roman" w:hAnsi="Times New Roman"/>
          <w:sz w:val="28"/>
          <w:szCs w:val="28"/>
          <w:lang w:val="kk-KZ"/>
        </w:rPr>
        <w:t xml:space="preserve">24  желтоқсан. </w:t>
      </w:r>
    </w:p>
    <w:p w:rsidR="00745019" w:rsidRPr="007F65C5" w:rsidRDefault="00745019" w:rsidP="005C7F7A">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Default="00745019" w:rsidP="002F22F9">
      <w:pPr>
        <w:pStyle w:val="BodyText2"/>
        <w:spacing w:after="0" w:line="240" w:lineRule="auto"/>
        <w:rPr>
          <w:b/>
          <w:sz w:val="28"/>
          <w:szCs w:val="28"/>
          <w:lang w:val="kk-KZ"/>
        </w:rPr>
      </w:pPr>
    </w:p>
    <w:p w:rsidR="00745019" w:rsidRPr="002623F4" w:rsidRDefault="00745019" w:rsidP="002F22F9">
      <w:pPr>
        <w:pStyle w:val="BodyText2"/>
        <w:spacing w:after="0" w:line="240" w:lineRule="auto"/>
        <w:rPr>
          <w:b/>
          <w:sz w:val="28"/>
          <w:szCs w:val="28"/>
          <w:lang w:val="kk-KZ"/>
        </w:rPr>
      </w:pP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14-тақырып.</w:t>
      </w:r>
      <w:r w:rsidRPr="002623F4">
        <w:rPr>
          <w:b/>
          <w:sz w:val="28"/>
          <w:szCs w:val="28"/>
          <w:lang w:val="kk-KZ" w:eastAsia="ko-KR"/>
        </w:rPr>
        <w:t xml:space="preserve"> </w:t>
      </w:r>
      <w:r w:rsidRPr="002623F4">
        <w:rPr>
          <w:b/>
          <w:noProof/>
          <w:sz w:val="28"/>
          <w:szCs w:val="28"/>
          <w:lang w:val="kk-KZ"/>
        </w:rPr>
        <w:t>Бәсекелестік құқық негіздері</w:t>
      </w:r>
    </w:p>
    <w:p w:rsidR="00745019" w:rsidRPr="002623F4" w:rsidRDefault="00745019" w:rsidP="002F22F9">
      <w:pPr>
        <w:spacing w:after="0" w:line="240" w:lineRule="auto"/>
        <w:ind w:left="720"/>
        <w:rPr>
          <w:rFonts w:ascii="Times New Roman" w:hAnsi="Times New Roman"/>
          <w:noProof/>
          <w:sz w:val="28"/>
          <w:szCs w:val="28"/>
          <w:lang w:val="kk-KZ"/>
        </w:rPr>
      </w:pPr>
    </w:p>
    <w:p w:rsidR="00745019" w:rsidRPr="002623F4" w:rsidRDefault="00745019" w:rsidP="00ED121A">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 xml:space="preserve">1. Бәсекелестік </w:t>
      </w:r>
      <w:r w:rsidRPr="002623F4">
        <w:rPr>
          <w:rFonts w:ascii="Times New Roman" w:hAnsi="Times New Roman"/>
          <w:noProof/>
          <w:spacing w:val="-2"/>
          <w:sz w:val="28"/>
          <w:szCs w:val="28"/>
          <w:lang w:val="kk-KZ"/>
        </w:rPr>
        <w:t>құқықтын</w:t>
      </w:r>
      <w:r w:rsidRPr="002623F4">
        <w:rPr>
          <w:rFonts w:ascii="Times New Roman" w:hAnsi="Times New Roman"/>
          <w:noProof/>
          <w:sz w:val="28"/>
          <w:szCs w:val="28"/>
          <w:lang w:val="kk-KZ"/>
        </w:rPr>
        <w:t xml:space="preserve"> негізгі ережелері</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ED121A">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2. Қазақстанда бәсекелестіктің дамуының басты (базалық) бағыттары</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ED121A">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3. Бәсекелестік заңдар</w:t>
      </w:r>
      <w:r>
        <w:rPr>
          <w:rFonts w:ascii="Times New Roman" w:hAnsi="Times New Roman"/>
          <w:noProof/>
          <w:sz w:val="28"/>
          <w:szCs w:val="28"/>
          <w:lang w:val="kk-KZ"/>
        </w:rPr>
        <w:t>.</w:t>
      </w:r>
    </w:p>
    <w:p w:rsidR="00745019" w:rsidRPr="007F65C5" w:rsidRDefault="00745019" w:rsidP="00CA37A0">
      <w:pPr>
        <w:spacing w:after="0" w:line="240" w:lineRule="auto"/>
        <w:jc w:val="both"/>
        <w:rPr>
          <w:rFonts w:ascii="Times New Roman" w:hAnsi="Times New Roman"/>
          <w:sz w:val="28"/>
          <w:szCs w:val="28"/>
          <w:lang w:val="kk-KZ"/>
        </w:rPr>
      </w:pP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1. Нарықтық экономика жағдайында бағаның маңызы зор. Кәсіпкерлер үшін  өмір мен өлім мәселесі. Баға өндірістің құрылымын және көлемін анықтайды. Қоғамның өмір сүру деңгейіне әсер етеді. Баға туралы шешім қабылдау үшін көптеген факторларды ескеру керек:</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1)  тауардың өзіндік құны;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2)  бәсекелестердің бағасы және оның өзгеру мүмкіндіктері;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3)  мемлекеттің фирма саясатына тікелей немесе жанама ықпалы. Баға және баға саясаты  кәсіпорынның маркетингілік істерінің тауардан кейінгі маңызды элементі.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Әрбір шаруашылық  субъектісі  кәсіпкерлікпен  айналысуында  нарықтағы бағаның жасақталуына қандай факторлар ықпал жасайтынын жақсы білуі керек.</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Баға тепе-теңдік нүктесі сатушы мен тұтынушының келісім бағасы, қажетті өнім мөлшері.  Кәсіпорын тауарының қанша керектігін  анықтайды.  Егер нарықтағы баға шығынын жауып, пайда беретін болса ол өндірістің тиімді екенін және сұранысқа сай екенін көрсетеді.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Тауарды ұсынуға (ендіруге) бірнеше факторлар ықпал жасайды: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ғылыми-техникалық  прогресс   өндірістік  шығындарды   азайтады   және тауар ұсынысын көбейтеді;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нарықты монополияландыру дәрежесі, ол өндірістің қандай болмасын дәрежесінде бағаның өзгеруімен байланысты;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басқа  тауарлар   бағасының  деңгейі,  соның   ішінде  тауарлардың   өзара орынын басу (алмастыру).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салықтар,   ресурстарға   төлем   деңгейі,   кеден   алымы   жоғары   болса ұсынысты азайтады, төмен болса ұсынысты көбейтеді;</w:t>
      </w:r>
    </w:p>
    <w:p w:rsidR="00745019" w:rsidRPr="002623F4" w:rsidRDefault="00745019" w:rsidP="002F22F9">
      <w:pPr>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Нарықтың ерекшелігі. - ол белгілі бір мөлшердегі ұсынылған өнім жағдайында тепе - теңдікке тырысады, яки белгілі бір баға деңгейінде белгілі бір мөлшерлі өнім өтеді (уақыты және саны). Егер тауарға сұраныс икемді болса кәсіпорынға сол тауарға бағаны көтеруді ұсынуға болады, ал егер сұраныс икемсіз болса бағаны өсірмеу керек, себебі жалпы түсім төмендейді. Бұл жағдайда бағаны төмендетіп жалпы түсімді көбейтуге болады, себебі сұраныс көп болады. Сұраныс икемділігі пайдаға салынатын салық өскенде бағаны өсіруге мәжбүр етеді.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Сұраныс пен ұсыныс арасындағы қайшылықты баға және баға емес бәсекелестік бәсеңдетеді. Баға бәсекелестігі - тауарға бағаны өзгерту арқылы күресу. Баға бәсекелестігінің және сол арқылы өнім бірлігінің өзіндік құнын азайту. Тек қана шығынды азайтып, тауар сапасын арттырған жағдайда, оның бағасын нарық бағасынан төмен қойғанда бәсекеден жеңеді. Бәсекелестер ілесе алмаса күйрейді.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Баға емес бәсекелестік - тауардың өзіне тән басқа тауарларда жоқ қасиеті, техникалық сенімділігі, жоғары сапасы.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Тұтынушылар - бағаға ықпал жасаушылар. Кез келген кәсіпкер баға мен  тұтынушылардың, оның өкілдерімен қатынастың тығыз екенін білуі тиіс. Жарнама тауардың қосымша тиімді қасиеттерін насихаттайды. Мемлекеттік реттеу арқылы бағаға ықпал. жасауға болады. Оның тікелей және жанама ықпалы болады.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1.   Бағаны мемлекет өзі тағайындайды.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2.  Мемлекет нарыққа кейбір кездері бәсекеге тікелей тиым салу арқылы әрекет жасайды.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Мемлекеттің нарықты және бағаны реттеу барлық елде бар. Мысалы, АҚШ-та, 5-10% баға, негізі табиғи монополиялы салада реттеледі. Жапонияда тұтыну тауарларының  20%-нің бағасы  реттеледі  (энергия,  газ,  күрішке, бидайға, ет және сүт өніміне). Монополист кәсіпорынға мынадай баға реттеу әдістері қолданылады.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шекті баға тағайындалады, әсіресе бұл тауар түрі жетіспеген жағдайда. Мысалы,  СССР - де   32  жыл  бойы  азық-түлік  тауарына  өзіндік  құны өскенімен   баға   өскен   жоқ,   бұл   жағдай   ССРО одағын   экономикалық дағдарысқа   әкелді.   Батыс   елдерінде   Бұл    әдістен,   әсіресе   азық-түлік тауарына бағаны шектеуден бас тартты;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белгіленген баға тағайындалады;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баға өсірілгенде оның қосылуына шек қойылады;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шектік рентабельдік деңгейі қолданылады;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Тауардың бағасына ықпал жасауды тауар қозғалысына қатынасушылар шешеді. Тауар өндіруші бағаны бақылау жөнінде тауарды тұтынушыға жеткенше қатысушыларға қолайлы ынталандыру жағдайын жасауы керек. Сенімді пайда табу үшін өндіруші тауар өткізушілер мен ұзақ мерзімге келісім-шарт жасағаны мақұл. Шама келсе өндіруші тауар өткізу проблемасына алаң болмауы керек.</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Баға жүйесінің классификациясы. 1. Айналым қызметін атқаруына қарай:</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көтерме баға - кәсіпорын үлкен мөлшерде басқа кәсіпорынға,  сауда ұйымына өткізеді;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дайындау бағасы - ауылшаруашылық өнімін сатып алу;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xml:space="preserve">-    бөлшек сауда бағасы — тұрғындарға сату бағасы;                  </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құрылыс өніміне сметалық құн, орташа 1м</w:t>
      </w:r>
      <w:r w:rsidRPr="002623F4">
        <w:rPr>
          <w:rFonts w:ascii="Times New Roman" w:hAnsi="Times New Roman"/>
          <w:snapToGrid w:val="0"/>
          <w:color w:val="000000"/>
          <w:sz w:val="28"/>
          <w:szCs w:val="28"/>
          <w:vertAlign w:val="superscript"/>
          <w:lang w:val="kk-KZ"/>
        </w:rPr>
        <w:t>2</w:t>
      </w:r>
      <w:r w:rsidRPr="002623F4">
        <w:rPr>
          <w:rFonts w:ascii="Times New Roman" w:hAnsi="Times New Roman"/>
          <w:snapToGrid w:val="0"/>
          <w:color w:val="000000"/>
          <w:sz w:val="28"/>
          <w:szCs w:val="28"/>
          <w:lang w:val="kk-KZ"/>
        </w:rPr>
        <w:t xml:space="preserve"> тұрғын үй ауданының құны;</w:t>
      </w:r>
    </w:p>
    <w:p w:rsidR="00745019" w:rsidRPr="002623F4" w:rsidRDefault="00745019" w:rsidP="002F22F9">
      <w:pPr>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    шартты баға    делдал мен заказ беруші арасында;</w:t>
      </w:r>
    </w:p>
    <w:p w:rsidR="00745019" w:rsidRPr="002623F4" w:rsidRDefault="00745019" w:rsidP="002F22F9">
      <w:pPr>
        <w:shd w:val="clear" w:color="auto" w:fill="FFFFFF"/>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    тарифтер - істелетін қызмет түрлеріне, жүк және тасымал транспортына;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тұрғындарға қызмет көрсеткендегі тағайындалатын баға тарифтер;</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2.  Мемлекеттің ықпалынан тәуелсіз еркін сұраныс пен ұсыныстан құралатын бағдар:</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еркін сұраныс пен ұсыныстан құралатын баға;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мемлекет жағынан тежелетін, бірақ сұраныс пен ұсыныс ескерілетін баға, онда рентабельдік деңгейді тежейді;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белгілі тауарлар тобына алдын-ала белгіленген бағалар;</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3.  Бағаны белгілеу классификациясы әдісімен:</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шарт бойынша белгіленген баға;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 бір кәсіпорынның тасымал бөлімдері арасындағы транспорт бағасы;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биржалық баға;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бәсекелестік негіздегі. сауда бағасы;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4.  Бағаның іске асу мерзімі бойынша: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тұрақты баға шарты мерзімге байланысты;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қазіргі мерзімге байланысты қойылған баға;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жылжымалы баға - өндіріс шығындарының өзгеруімен байланысты;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маусымдық баға;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сатылап кемітілген баға;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Баға жасақтау жүйесінің құрамына тауардың бағасын кеміту жүйесі кең өріс алған. Кәсіпорын - өндірушілер тұтынушыларды ынталандыру және тарту үшін тауардың бастапқы бағасын кемітіп, өтпей тұрған тауардың жинақталған қорын азайтады, ол өндірісті дамытады. Бағаны кемітудің мынандай түрлері бар:</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тауарды әзір ақшамен қолма қол сатып алғанда. Практикада жөнелтілген тауарға тану  уақыты   30-40  күнге  дейін  созылады.  Мұндай  жеңілдік келісім саласының 3-6%-тін құрайды;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сандық жеңілдік, егер сатып алынатын тауардың көлемі өте жоғары болса;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дилерлік жеңілдік, өндіруші делдалға оның қызметі үшін төлем;</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арнайы жеңілдік, ол кейбір сатып алушыға және тұтынушыны тарту үшін тауардың бірінші партиясына;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маусымдық жеңілдік, Бұл  50-80%-ке дейін барады;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бонустық жеңілдік, тұрақты сатып алушыға 7-8 пайыз мөлшерінде;</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жабық жеңілдік, мысалы фирмааралық тауар айналымында, сонымен бірге өкімет аралық келісім бойынша сатылатын тауарға;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жасырынды жеңілдік, сатып алушыға қосымша ақысыз жеңілдік, мысалы көп мөлшерде тауар сатып алуға жеңілдік етуде (кредит);</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Кәсіпорын баға мәселесін дұрыс шешу үшін барлық деректі мәліметті жинақтауы және баға туралы тұжырымды шешім алуы үшін мәліметті жан-жақты жолдауы керек. Компания, кәсіпорын мәліметті мына бағытта жинауы ұсынылады:</w:t>
      </w:r>
    </w:p>
    <w:p w:rsidR="00745019" w:rsidRPr="002623F4" w:rsidRDefault="00745019" w:rsidP="002F22F9">
      <w:pPr>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    кәсіпорынның  жұмыс   істейтін   өндіріс   саласындағы   бәсекелестік  тип қандай?</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бәсекелестер,    кімдер,    бәсекелес    тауары    оның    өндіру    дәрежесі, шығынының  жалпы  түсімдігі   ара  салмағы,   пайда  деңгейі,   үкіметтің кәсіпкерлік іске деген саясаты, салық саясаты туралы; Кәсіпорын өніміне баға тағайындау кезеңдері және әдістері: Баға тағайындау қиын процесс. Сондықтан бірнеше кезеңнен тұрады: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1)  мақсатты таңдау;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2)  сұранысты анықтау;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3)  шығынды талдау;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4)  бәсекелестіктің бағасын талдау;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5)  баға жасақтау әдісін таңдау;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6)  түпкілікті бағаны тағайындау;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Кәсіпорынның баға саясатының мақсаты. Негізінен баға саясатының мақсатының үш түрі бар:</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1)  аман қалуды қамтамасыз ету;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2)  пайданы неғұрлым көп табу;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3)  нарықтағы орынды сақтап қалу, дамыту;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Фирманың аман қалуын сақтап қалуын қамтамасыз ету - бұл қатал бәсекелестіктегі ең басты мақсат. Нарыққа орнықты ену үшін өнімді көп шығарып, сапасын арттырып және бағасын төмендетіп орнықты жағдайды қамтамасыз ету. Пайданы неғұрлым көп табу үшін бірнеше жылдарда тұрақты пайда мөлшеріне жету, ол үшін өндіріске күрделі салымды көбейту. Бастапқы кезеңде пайданы көп тауып нарықтағы орынды сақтап қалу үшін баға динамикасын бәсекелестіктің тауар сапасын, олардың іс-қимылын алдын ала біліп қарсы әрекет жасау.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2.  Сұранысты анықтау. Бағаны тағайындауға әзірлік жасау үшін өндірістің тауарына сұранысты білу керек. Сұраныс деңгейіне әртүрлі факторлар ықпал жасайды, тауардың қажеттілігі, басқа тауарлар орнын баспай тыңдағы немесе бәсекелестіктің жоқтығы, Тұтынушының сатып алу қабілеті.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3. Шығынды талдау - тауарға сұранысты жоғарғы баға деңгейі шешеді. Өндірістік жалпы шығын бағаның ең төмен мөлшерін анықтайды. Кәсіпорын бағаны төмендетемін деп шығынын жаба алмаса зиян шегуі мүмкін.</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4.   Бәсекелестіктің   баға   деңгейін  талдау.   Бәсекелестіктің   тауарларының ерекшеліктерін, оның баға деңгейін үнемі бақылап отыру керек. Ол мәлімет өз тауарына баға тағайындау үшін, тауар ассортиментін жақсарту үшін керек болады.</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5. Баға құру әдісін таңдау - оптималды мүмкін баға: шығынды жабу, тауарды бөлу, өткізу және белгілі бір пайда нормасын алуды қамтамасыз ету.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Тағы тағайындаудың 3 варианты бар.</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1) Ең жабайы және кең тараған түрі «Орташа шығын қосу пайда» шығынға қосымша баға қосу. Мысалы, 20-30% кем дегендегі деңгей;</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2) Баға әдісін тағайындау үшін фирма шығынға алуға тиісті пайданы қосады.</w:t>
      </w:r>
    </w:p>
    <w:p w:rsidR="00745019" w:rsidRPr="002623F4" w:rsidRDefault="00745019" w:rsidP="002F22F9">
      <w:pPr>
        <w:shd w:val="clear" w:color="auto" w:fill="FFFFFF"/>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Ол үшін әуелі ең жоғары бағамен аз тауар мөлшерін сатып байқайды. Ол баға икемділігімен байланысты болады. Икемділік коэффиценті 1-ден кем болмауы керек.</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3) Бағаны тағайындау тауардың «бағалылығын сезу» негізінде. Ол тұтынушының талғамына байланысты. Ол үшін сатушы жақсы сервиз, сапа кепілдігін пайдаланады.</w:t>
      </w:r>
    </w:p>
    <w:p w:rsidR="00745019" w:rsidRPr="002623F4" w:rsidRDefault="00745019" w:rsidP="002F22F9">
      <w:pPr>
        <w:shd w:val="clear" w:color="auto" w:fill="FFFFFF"/>
        <w:spacing w:after="0" w:line="240" w:lineRule="auto"/>
        <w:jc w:val="both"/>
        <w:rPr>
          <w:rFonts w:ascii="Times New Roman" w:hAnsi="Times New Roman"/>
          <w:snapToGrid w:val="0"/>
          <w:color w:val="000000"/>
          <w:sz w:val="28"/>
          <w:szCs w:val="28"/>
          <w:lang w:val="kk-KZ"/>
        </w:rPr>
      </w:pPr>
      <w:r w:rsidRPr="002623F4">
        <w:rPr>
          <w:rFonts w:ascii="Times New Roman" w:hAnsi="Times New Roman"/>
          <w:snapToGrid w:val="0"/>
          <w:color w:val="000000"/>
          <w:sz w:val="28"/>
          <w:szCs w:val="28"/>
          <w:lang w:val="kk-KZ"/>
        </w:rPr>
        <w:t>6. Қорытынды этап - түпкілікті баға тағайындау. Ол үшін осы жоғарыдағы үш әдістің біреуіне немесе солардың әрқайсысының элементтерін пайдаланған әдіске тоқтау керек, сонымен бірге тұтынушының тауарды қабылдаудағы психологиялық әрекетін білу керек. Бағаны басқару үшін қолданылып жүрген преискуранттарға өзгеріс енгізу, шарттар жасағанда ескертпелер енгізу. Ол ескертпеде бағаның өсу мүмкіндігін көрсету, оның себептерін келтіру.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2. Кез келген  контрактінің маңызды бөлімі өнімге баға тағайындау. Баға тағайындағанда ең бірінші тауар жеткізудің базистік жағдайын анықтау. Тауар жеткізудің базистік жағдайы бұл арнаулы жағдайлардың комплексі, онда екі жақтың міндеттері анықталады, тауар жеткізудегі тәуелділік, бүлінуі, жоқ болуы т.б. Базис жағдайында тауарды тасымалдау, сақтау, сақтандыруға жауап беретін жақты анықтайды. Тауардың бағасына тауарды жеткізу және сонымен байланысты басқалай шығынды сатушы жұмсайды. Сонымен контракттағы баға базистік жағдай түрімен және осы жағдаймен байланысты сатушының міндетімен тығыз байланысты. Халықаралық сауда практикасында бағаның бірнеше түрі қолданылады, олар шартта көрсетілуі керек. Тұрақты баға - ол тауарды жеткізу мерзіміне шарт бойынша сақталады. Қозғалмалы баға шартта нарықтағы жағдаймен байланысты өзгеріс мүмкін болатыны көрсету,бірақ шартты көрсетілген баға нарықтық бағадан ауытқуы 2,5%-тен аспауы керек. Жылжымалы баға - ұзақ мерзімде өндірілетін өнімге сауда келісім шартында қолданылады. Өнімді өндіріп сатуға шығарғанша шикізат, материал, еңбек ақы бағасы өзгеруі мүмкін.</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Сауда келісімі жөнінде келіссөз жүргізу тәртібі.</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Келіссөз жүргізбестен бұрын екінші жақтың іс жағдайы жөнінде мүмкіндігінше толық мәлімет жинау қажет. Оның тауар жеткізіп тұрушылық мәліметі, өніміне баға жасақтау жүйесі, сонымен бірге тауар алушымен келісім жүргізу тактикасы қалай болғанын білу керек.</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Осыдан кейін тауар жеткізушінің практикасына қарсы іс әрекет жоспарын ойластыру керек. Әрбір кәсіпкер келіссөз жүргізу үшін алдын ала керекті информацияны қалай алу керектігін білуге тиіс. Ол үшін мынаны ескеріңіз.</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1.</w:t>
      </w:r>
      <w:r>
        <w:rPr>
          <w:rFonts w:ascii="Times New Roman" w:hAnsi="Times New Roman"/>
          <w:snapToGrid w:val="0"/>
          <w:color w:val="000000"/>
          <w:sz w:val="28"/>
          <w:szCs w:val="28"/>
          <w:lang w:val="kk-KZ"/>
        </w:rPr>
        <w:t xml:space="preserve"> </w:t>
      </w:r>
      <w:r w:rsidRPr="002623F4">
        <w:rPr>
          <w:rFonts w:ascii="Times New Roman" w:hAnsi="Times New Roman"/>
          <w:snapToGrid w:val="0"/>
          <w:color w:val="000000"/>
          <w:sz w:val="28"/>
          <w:szCs w:val="28"/>
          <w:lang w:val="kk-KZ"/>
        </w:rPr>
        <w:t>Шығынды   талдау   жөніндегі   маманның   көмегін   пайдаланыңыз   бұл саладағы жақсы маман  1-2 айда өзінің жылдық еңбек ақысын ақтай</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алады.   Ол   үшін   талдау   жолдары   көп.   Мысалы,   сатушыдан   баға</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құрылымын алады, немесе тауар жеткізушінің еңбек ақыға, материалға, субподряд жұмысына,  қосымша шығындардың, сонымен  бірге  пайда мөлшерінің мәліметтері бойынша маманның өзі талдау жасайды. Талдау жасайтын маманның міндеті көрсетілген шығынның    дұрыс не дұрыс еместігін бағалау.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2.</w:t>
      </w:r>
      <w:r>
        <w:rPr>
          <w:rFonts w:ascii="Times New Roman" w:hAnsi="Times New Roman"/>
          <w:snapToGrid w:val="0"/>
          <w:color w:val="000000"/>
          <w:sz w:val="28"/>
          <w:szCs w:val="28"/>
          <w:lang w:val="kk-KZ"/>
        </w:rPr>
        <w:t xml:space="preserve"> Т</w:t>
      </w:r>
      <w:r w:rsidRPr="002623F4">
        <w:rPr>
          <w:rFonts w:ascii="Times New Roman" w:hAnsi="Times New Roman"/>
          <w:snapToGrid w:val="0"/>
          <w:color w:val="000000"/>
          <w:sz w:val="28"/>
          <w:szCs w:val="28"/>
          <w:lang w:val="kk-KZ"/>
        </w:rPr>
        <w:t>ауардың   жеткізушінің    баға    жасақтау жүйесін    анықтау.    Тауардың бағасын жасақтау әдісін жақсы білетін сатып алушы сөз жүргізгенде үлкен пария тауарларына шарт жасағанда көп артықшылығы бар.</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Pr>
          <w:rFonts w:ascii="Times New Roman" w:hAnsi="Times New Roman"/>
          <w:snapToGrid w:val="0"/>
          <w:color w:val="000000"/>
          <w:sz w:val="28"/>
          <w:szCs w:val="28"/>
          <w:lang w:val="kk-KZ"/>
        </w:rPr>
        <w:t xml:space="preserve">3. </w:t>
      </w:r>
      <w:r w:rsidRPr="002623F4">
        <w:rPr>
          <w:rFonts w:ascii="Times New Roman" w:hAnsi="Times New Roman"/>
          <w:snapToGrid w:val="0"/>
          <w:color w:val="000000"/>
          <w:sz w:val="28"/>
          <w:szCs w:val="28"/>
          <w:lang w:val="kk-KZ"/>
        </w:rPr>
        <w:t>Сатушы өзінің позициясының қаншама күшті екенін бағалау.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Pr>
          <w:rFonts w:ascii="Times New Roman" w:hAnsi="Times New Roman"/>
          <w:snapToGrid w:val="0"/>
          <w:color w:val="000000"/>
          <w:sz w:val="28"/>
          <w:szCs w:val="28"/>
          <w:lang w:val="kk-KZ"/>
        </w:rPr>
        <w:t xml:space="preserve">4. </w:t>
      </w:r>
      <w:r w:rsidRPr="002623F4">
        <w:rPr>
          <w:rFonts w:ascii="Times New Roman" w:hAnsi="Times New Roman"/>
          <w:snapToGrid w:val="0"/>
          <w:color w:val="000000"/>
          <w:sz w:val="28"/>
          <w:szCs w:val="28"/>
          <w:lang w:val="kk-KZ"/>
        </w:rPr>
        <w:t>Сатушының компаньондарымен танысып сөйлесу, қандай баға сұрайды, қаншаға кеміте алады т.б.</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5. Сатушының бәсекелесімен сөйлесу қажет.</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6. Сатушының жұмысы қалай жүріп жатқанын білу.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Жинақталған информациялар бойынша айтушыға сұрақтар қоюға даярлану керек, ол үшін келіссөз жүргізілерде талқыланатын мәселені реттеп жазып алу. Сұраққа жауап бергенде сөзін бөлмеу керек, сіздің міндетіңіз неғұрлым көп мәлімет алу. Келіссөз жүргізу жөнінде бірнеше кеңестер:</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сұрауыңызды   маманға   бағыттаңыз,   мысалы,   экономистке   нарықтық конъюктурасы жөнінде.</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Келіссөз жүргізу кезінде үзіліс алып ойланыңыз, қандай сұраққа жауап алуға   болатынын,    қандай    сұраққа   тауар   жеткізуші   толық   жауап бермегенін т.б.</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екінші жақтың берген жауабын ұқыпты жауап алу.</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ұнамсыз сұрақтар қоюдан сақтаныңыз, өзіңізді жоғары ұстап білгіштік жасамаңыз.</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екінші    жақтың    жұмысының    адалдығына    күмән    келтіретін    сұрақ қоймаңыз.</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    сөйлесу кезінде екінші жақтың сөзін бөлмеңіз. Тыңдау бұл көп нәрсенің бетін ашады, не ойы бар екенін білесіз.</w:t>
      </w:r>
    </w:p>
    <w:p w:rsidR="00745019" w:rsidRPr="002623F4" w:rsidRDefault="00745019" w:rsidP="002F22F9">
      <w:pPr>
        <w:shd w:val="clear" w:color="auto" w:fill="FFFFFF"/>
        <w:spacing w:after="0" w:line="240" w:lineRule="auto"/>
        <w:jc w:val="both"/>
        <w:rPr>
          <w:rFonts w:ascii="Times New Roman" w:hAnsi="Times New Roman"/>
          <w:snapToGrid w:val="0"/>
          <w:sz w:val="28"/>
          <w:szCs w:val="28"/>
          <w:lang w:val="kk-KZ"/>
        </w:rPr>
      </w:pPr>
      <w:r w:rsidRPr="002623F4">
        <w:rPr>
          <w:rFonts w:ascii="Times New Roman" w:hAnsi="Times New Roman"/>
          <w:snapToGrid w:val="0"/>
          <w:color w:val="000000"/>
          <w:sz w:val="28"/>
          <w:szCs w:val="28"/>
          <w:lang w:val="kk-KZ"/>
        </w:rPr>
        <w:t>Барлық информацияны жинап болғаннан кейін саудаласуға кірісуге болады. Есте сақтайтын жай екі жақты келісімге келу үшін өзара икемді болу, жол беру. Көпшілік жағдайда сатушы еш уақытта ақырғы ұсынысын бірден айтпайды, ал сатып алушы сатушының бірінші ұсынысына келісім бермейді.</w:t>
      </w:r>
    </w:p>
    <w:p w:rsidR="00745019" w:rsidRPr="002623F4" w:rsidRDefault="00745019" w:rsidP="006150CE">
      <w:pPr>
        <w:spacing w:after="0" w:line="240" w:lineRule="auto"/>
        <w:jc w:val="both"/>
        <w:rPr>
          <w:rFonts w:ascii="Times New Roman" w:hAnsi="Times New Roman"/>
          <w:sz w:val="28"/>
          <w:szCs w:val="28"/>
          <w:lang w:val="kk-KZ"/>
        </w:rPr>
      </w:pPr>
      <w:r w:rsidRPr="002623F4">
        <w:rPr>
          <w:rFonts w:ascii="Times New Roman" w:hAnsi="Times New Roman"/>
          <w:noProof/>
          <w:spacing w:val="-3"/>
          <w:sz w:val="28"/>
          <w:szCs w:val="28"/>
          <w:lang w:val="kk-KZ"/>
        </w:rPr>
        <w:t xml:space="preserve">3. Қазақстан Республикасының кәсіпкерлік айналасындағы бәсекелестік барысында заңдар жүйесін ҚР </w:t>
      </w:r>
      <w:r w:rsidRPr="002623F4">
        <w:rPr>
          <w:rFonts w:ascii="Times New Roman" w:hAnsi="Times New Roman"/>
          <w:noProof/>
          <w:spacing w:val="3"/>
          <w:sz w:val="28"/>
          <w:szCs w:val="28"/>
          <w:lang w:val="kk-KZ"/>
        </w:rPr>
        <w:t xml:space="preserve">Конституциясы, ҚР Азаматтық кодексі және төмендегі топтарға </w:t>
      </w:r>
      <w:r w:rsidRPr="002623F4">
        <w:rPr>
          <w:rFonts w:ascii="Times New Roman" w:hAnsi="Times New Roman"/>
          <w:noProof/>
          <w:spacing w:val="-3"/>
          <w:sz w:val="28"/>
          <w:szCs w:val="28"/>
          <w:lang w:val="kk-KZ"/>
        </w:rPr>
        <w:t>біріктіруге болатын басқа да нормативтік құқықтық актілер құрайды.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3"/>
          <w:sz w:val="28"/>
          <w:szCs w:val="28"/>
          <w:lang w:val="kk-KZ"/>
        </w:rPr>
        <w:t xml:space="preserve">Бірінші топқа кәсіпкерлік қызметті жүзеге асырудың негізгі </w:t>
      </w:r>
      <w:r w:rsidRPr="002623F4">
        <w:rPr>
          <w:rFonts w:ascii="Times New Roman" w:hAnsi="Times New Roman"/>
          <w:noProof/>
          <w:spacing w:val="6"/>
          <w:sz w:val="28"/>
          <w:szCs w:val="28"/>
          <w:lang w:val="kk-KZ"/>
        </w:rPr>
        <w:t xml:space="preserve">бастамаларын белгілейтін арнайы нормативтік құқықтык актілер </w:t>
      </w:r>
      <w:r w:rsidRPr="002623F4">
        <w:rPr>
          <w:rFonts w:ascii="Times New Roman" w:hAnsi="Times New Roman"/>
          <w:noProof/>
          <w:spacing w:val="1"/>
          <w:sz w:val="28"/>
          <w:szCs w:val="28"/>
          <w:lang w:val="kk-KZ"/>
        </w:rPr>
        <w:t xml:space="preserve">кіреді, олар Қазақстан Республикасының: 1995 ж. мамырдың 2-індегі </w:t>
      </w:r>
      <w:r w:rsidRPr="002623F4">
        <w:rPr>
          <w:rFonts w:ascii="Times New Roman" w:hAnsi="Times New Roman"/>
          <w:noProof/>
          <w:spacing w:val="5"/>
          <w:sz w:val="28"/>
          <w:szCs w:val="28"/>
          <w:lang w:val="kk-KZ"/>
        </w:rPr>
        <w:t xml:space="preserve">№ 2255-ші «Шаруашылық серіктестіктер туралы» Заңы; 1998 ж. </w:t>
      </w:r>
      <w:r w:rsidRPr="002623F4">
        <w:rPr>
          <w:rFonts w:ascii="Times New Roman" w:hAnsi="Times New Roman"/>
          <w:noProof/>
          <w:spacing w:val="-3"/>
          <w:sz w:val="28"/>
          <w:szCs w:val="28"/>
          <w:lang w:val="kk-KZ"/>
        </w:rPr>
        <w:t xml:space="preserve">сәуірдің 22-індегі № 220-1 «Шектеулі және қосымша жауапкершілікті </w:t>
      </w:r>
      <w:r w:rsidRPr="002623F4">
        <w:rPr>
          <w:rFonts w:ascii="Times New Roman" w:hAnsi="Times New Roman"/>
          <w:noProof/>
          <w:spacing w:val="-4"/>
          <w:sz w:val="28"/>
          <w:szCs w:val="28"/>
          <w:lang w:val="kk-KZ"/>
        </w:rPr>
        <w:t xml:space="preserve">серіктестіктер туралы» Заңы; 2002 ж. маусымның 24-індегі № 330-ІІ </w:t>
      </w:r>
      <w:r w:rsidRPr="002623F4">
        <w:rPr>
          <w:rFonts w:ascii="Times New Roman" w:hAnsi="Times New Roman"/>
          <w:noProof/>
          <w:spacing w:val="-3"/>
          <w:sz w:val="28"/>
          <w:szCs w:val="28"/>
          <w:lang w:val="kk-KZ"/>
        </w:rPr>
        <w:t xml:space="preserve">«Кешенді кәсіпкерлік лицензия (франчайзинге) туралы» Заңы; 2006 ж. </w:t>
      </w:r>
      <w:r w:rsidRPr="002623F4">
        <w:rPr>
          <w:rFonts w:ascii="Times New Roman" w:hAnsi="Times New Roman"/>
          <w:noProof/>
          <w:spacing w:val="-5"/>
          <w:sz w:val="28"/>
          <w:szCs w:val="28"/>
          <w:lang w:val="kk-KZ"/>
        </w:rPr>
        <w:t>қаңтардың   31-індегі   №   1.24-І11   «Жеке   кәсіпкерлік туралы»   Заңы;  2007</w:t>
      </w:r>
      <w:r w:rsidRPr="002623F4">
        <w:rPr>
          <w:rFonts w:ascii="Times New Roman" w:hAnsi="Times New Roman"/>
          <w:noProof/>
          <w:spacing w:val="3"/>
          <w:sz w:val="28"/>
          <w:szCs w:val="28"/>
          <w:lang w:val="kk-KZ"/>
        </w:rPr>
        <w:t>ж. қаңтардың 11-індегі № 214-І11 «Лицензиялау туралы» Заңы</w:t>
      </w:r>
      <w:r w:rsidRPr="002623F4">
        <w:rPr>
          <w:rFonts w:ascii="Times New Roman" w:hAnsi="Times New Roman"/>
          <w:noProof/>
          <w:spacing w:val="-2"/>
          <w:sz w:val="28"/>
          <w:szCs w:val="28"/>
          <w:lang w:val="kk-KZ"/>
        </w:rPr>
        <w:t xml:space="preserve"> желтоқсанның 25-індегі № 112-ГУ ҚРЗ «Бәсекелестік туралы» Заңы;   ҚР  Президентінің   1998   ж.   сәуірдің  27-індегі  №  3928-інші </w:t>
      </w:r>
      <w:r w:rsidRPr="002623F4">
        <w:rPr>
          <w:rFonts w:ascii="Times New Roman" w:hAnsi="Times New Roman"/>
          <w:noProof/>
          <w:spacing w:val="-4"/>
          <w:sz w:val="28"/>
          <w:szCs w:val="28"/>
          <w:lang w:val="kk-KZ"/>
        </w:rPr>
        <w:t xml:space="preserve">«Азаматтардың және заңды тұлғалардың кәсіпкерлік кызмет еркіндігін </w:t>
      </w:r>
      <w:r w:rsidRPr="002623F4">
        <w:rPr>
          <w:rFonts w:ascii="Times New Roman" w:hAnsi="Times New Roman"/>
          <w:noProof/>
          <w:spacing w:val="6"/>
          <w:sz w:val="28"/>
          <w:szCs w:val="28"/>
          <w:lang w:val="kk-KZ"/>
        </w:rPr>
        <w:t xml:space="preserve">қорғау туралы» Жарлығы; ҚР Президентінің 1999 ж. мамырдың </w:t>
      </w:r>
      <w:r w:rsidRPr="002623F4">
        <w:rPr>
          <w:rFonts w:ascii="Times New Roman" w:hAnsi="Times New Roman"/>
          <w:noProof/>
          <w:spacing w:val="-2"/>
          <w:sz w:val="28"/>
          <w:szCs w:val="28"/>
          <w:lang w:val="kk-KZ"/>
        </w:rPr>
        <w:t>28-індегі № 49-ыншы «Азаматтардың және заңды тұлғалардың кәсіп</w:t>
      </w:r>
      <w:r w:rsidRPr="002623F4">
        <w:rPr>
          <w:rFonts w:ascii="Times New Roman" w:hAnsi="Times New Roman"/>
          <w:noProof/>
          <w:spacing w:val="-3"/>
          <w:sz w:val="28"/>
          <w:szCs w:val="28"/>
          <w:lang w:val="kk-KZ"/>
        </w:rPr>
        <w:t xml:space="preserve">керлік қызмет еркіндігін қорғау бойынша қосымша шаралар туралы» </w:t>
      </w:r>
      <w:r w:rsidRPr="002623F4">
        <w:rPr>
          <w:rFonts w:ascii="Times New Roman" w:hAnsi="Times New Roman"/>
          <w:noProof/>
          <w:spacing w:val="6"/>
          <w:sz w:val="28"/>
          <w:szCs w:val="28"/>
          <w:lang w:val="kk-KZ"/>
        </w:rPr>
        <w:t xml:space="preserve">өкімі; ҚР Үкіметінің 2005 ж. сәуірдің 23-індегі № 1560-ыншы </w:t>
      </w:r>
      <w:r w:rsidRPr="002623F4">
        <w:rPr>
          <w:rFonts w:ascii="Times New Roman" w:hAnsi="Times New Roman"/>
          <w:noProof/>
          <w:spacing w:val="-3"/>
          <w:sz w:val="28"/>
          <w:szCs w:val="28"/>
          <w:lang w:val="kk-KZ"/>
        </w:rPr>
        <w:t xml:space="preserve">«Кәсіпкерлер кеңесін құру туралы» қаулысы; ҚР Үкіметінің 2006 ж. маусымның 2-індегі № 496-ыншы «Кәсіпкерлік мәселелері бойынша сараптау кеңестері жөніндегі Үлгі ережелерді бекіту туралы» қаулысы; </w:t>
      </w:r>
      <w:r w:rsidRPr="002623F4">
        <w:rPr>
          <w:rFonts w:ascii="Times New Roman" w:hAnsi="Times New Roman"/>
          <w:noProof/>
          <w:spacing w:val="7"/>
          <w:sz w:val="28"/>
          <w:szCs w:val="28"/>
          <w:lang w:val="kk-KZ"/>
        </w:rPr>
        <w:t xml:space="preserve">ҚР Үкіметінің 2006 ж. мамырдың 31-індегі № 477-інші «Жеке </w:t>
      </w:r>
      <w:r w:rsidRPr="002623F4">
        <w:rPr>
          <w:rFonts w:ascii="Times New Roman" w:hAnsi="Times New Roman"/>
          <w:noProof/>
          <w:spacing w:val="-2"/>
          <w:sz w:val="28"/>
          <w:szCs w:val="28"/>
          <w:lang w:val="kk-KZ"/>
        </w:rPr>
        <w:t xml:space="preserve">кәсіпкерлік субъектілерінің бірлестіктерін тіркеу ережелерін бекіту </w:t>
      </w:r>
      <w:r w:rsidRPr="002623F4">
        <w:rPr>
          <w:rFonts w:ascii="Times New Roman" w:hAnsi="Times New Roman"/>
          <w:noProof/>
          <w:spacing w:val="-3"/>
          <w:sz w:val="28"/>
          <w:szCs w:val="28"/>
          <w:lang w:val="kk-KZ"/>
        </w:rPr>
        <w:t>туралы» қаулысы және басқалары.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3"/>
          <w:sz w:val="28"/>
          <w:szCs w:val="28"/>
          <w:lang w:val="kk-KZ"/>
        </w:rPr>
        <w:t xml:space="preserve">Екінші топқа шағын кәсіпкерлікті мемлекеттік қолдау туралы </w:t>
      </w:r>
      <w:r w:rsidRPr="002623F4">
        <w:rPr>
          <w:rFonts w:ascii="Times New Roman" w:hAnsi="Times New Roman"/>
          <w:noProof/>
          <w:spacing w:val="1"/>
          <w:sz w:val="28"/>
          <w:szCs w:val="28"/>
          <w:lang w:val="kk-KZ"/>
        </w:rPr>
        <w:t xml:space="preserve">нормативтік құқықтық актілер кіреді, олар: ҚР Үкіметінің 2003 </w:t>
      </w:r>
      <w:r w:rsidRPr="002623F4">
        <w:rPr>
          <w:rFonts w:ascii="Times New Roman" w:hAnsi="Times New Roman"/>
          <w:noProof/>
          <w:spacing w:val="-3"/>
          <w:sz w:val="28"/>
          <w:szCs w:val="28"/>
          <w:lang w:val="kk-KZ"/>
        </w:rPr>
        <w:t xml:space="preserve">жылғы маусымның 17-індегі № 572-інші «Мемлекеттік органдардың </w:t>
      </w:r>
      <w:r w:rsidRPr="002623F4">
        <w:rPr>
          <w:rFonts w:ascii="Times New Roman" w:hAnsi="Times New Roman"/>
          <w:noProof/>
          <w:spacing w:val="6"/>
          <w:sz w:val="28"/>
          <w:szCs w:val="28"/>
          <w:lang w:val="kk-KZ"/>
        </w:rPr>
        <w:t xml:space="preserve">шағын кәсіпкерлік субъектілері қызметіне тексеру жүргізуінің </w:t>
      </w:r>
      <w:r w:rsidRPr="002623F4">
        <w:rPr>
          <w:rFonts w:ascii="Times New Roman" w:hAnsi="Times New Roman"/>
          <w:noProof/>
          <w:spacing w:val="-2"/>
          <w:sz w:val="28"/>
          <w:szCs w:val="28"/>
          <w:lang w:val="kk-KZ"/>
        </w:rPr>
        <w:t xml:space="preserve">Ережелерін бекіту туралы» қаулысы; ҚР Үкіметінің 2003 ж. сәуірдің </w:t>
      </w:r>
      <w:r w:rsidRPr="002623F4">
        <w:rPr>
          <w:rFonts w:ascii="Times New Roman" w:hAnsi="Times New Roman"/>
          <w:noProof/>
          <w:spacing w:val="-5"/>
          <w:sz w:val="28"/>
          <w:szCs w:val="28"/>
          <w:lang w:val="kk-KZ"/>
        </w:rPr>
        <w:t xml:space="preserve">4-індегі № 327-інші «Шағын кәсіпкерлік субъектілеріне республикалық </w:t>
      </w:r>
      <w:r w:rsidRPr="002623F4">
        <w:rPr>
          <w:rFonts w:ascii="Times New Roman" w:hAnsi="Times New Roman"/>
          <w:noProof/>
          <w:spacing w:val="-3"/>
          <w:sz w:val="28"/>
          <w:szCs w:val="28"/>
          <w:lang w:val="kk-KZ"/>
        </w:rPr>
        <w:t xml:space="preserve">мемлекеттік меншіктің пайдаланылмайтын нысандарын мүліктік жалдауға немесе соңынан қайтарымсыз меншікке алу құқымен сенімдік </w:t>
      </w:r>
      <w:r w:rsidRPr="002623F4">
        <w:rPr>
          <w:rFonts w:ascii="Times New Roman" w:hAnsi="Times New Roman"/>
          <w:noProof/>
          <w:spacing w:val="2"/>
          <w:sz w:val="28"/>
          <w:szCs w:val="28"/>
          <w:lang w:val="kk-KZ"/>
        </w:rPr>
        <w:t xml:space="preserve">басқаруға беру ережелерін бекіту туралы» қаулысы; ҚР Үкіметінің </w:t>
      </w:r>
      <w:r w:rsidRPr="002623F4">
        <w:rPr>
          <w:rFonts w:ascii="Times New Roman" w:hAnsi="Times New Roman"/>
          <w:noProof/>
          <w:spacing w:val="-4"/>
          <w:sz w:val="28"/>
          <w:szCs w:val="28"/>
          <w:lang w:val="kk-KZ"/>
        </w:rPr>
        <w:t xml:space="preserve">2005 ж. мамырдың 12-індегі № 450-інші «Қазақстан Республикасында </w:t>
      </w:r>
      <w:r w:rsidRPr="002623F4">
        <w:rPr>
          <w:rFonts w:ascii="Times New Roman" w:hAnsi="Times New Roman"/>
          <w:noProof/>
          <w:spacing w:val="-5"/>
          <w:sz w:val="28"/>
          <w:szCs w:val="28"/>
          <w:lang w:val="kk-KZ"/>
        </w:rPr>
        <w:t xml:space="preserve">2005-2007 жылдарына шағын және орта кәсіпкерлікті дамыту бойынша </w:t>
      </w:r>
      <w:r w:rsidRPr="002623F4">
        <w:rPr>
          <w:rFonts w:ascii="Times New Roman" w:hAnsi="Times New Roman"/>
          <w:noProof/>
          <w:spacing w:val="-3"/>
          <w:sz w:val="28"/>
          <w:szCs w:val="28"/>
          <w:lang w:val="kk-KZ"/>
        </w:rPr>
        <w:t xml:space="preserve">жеделдетілген шаралар бағдарламасын бекіту туралы» қаулысы және </w:t>
      </w:r>
      <w:r w:rsidRPr="002623F4">
        <w:rPr>
          <w:rFonts w:ascii="Times New Roman" w:hAnsi="Times New Roman"/>
          <w:noProof/>
          <w:spacing w:val="-6"/>
          <w:sz w:val="28"/>
          <w:szCs w:val="28"/>
          <w:lang w:val="kk-KZ"/>
        </w:rPr>
        <w:t>басқалары.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3"/>
          <w:sz w:val="28"/>
          <w:szCs w:val="28"/>
          <w:lang w:val="kk-KZ"/>
        </w:rPr>
        <w:t xml:space="preserve">Үшінші топты инновациялық қызметті мемлекеттік қолдау </w:t>
      </w:r>
      <w:r w:rsidRPr="002623F4">
        <w:rPr>
          <w:rFonts w:ascii="Times New Roman" w:hAnsi="Times New Roman"/>
          <w:noProof/>
          <w:spacing w:val="2"/>
          <w:sz w:val="28"/>
          <w:szCs w:val="28"/>
          <w:lang w:val="kk-KZ"/>
        </w:rPr>
        <w:t xml:space="preserve">туралы актілер - Қазақстан Рсспубликасының: 2001 ж. шілденің </w:t>
      </w:r>
      <w:r w:rsidRPr="002623F4">
        <w:rPr>
          <w:rFonts w:ascii="Times New Roman" w:hAnsi="Times New Roman"/>
          <w:noProof/>
          <w:sz w:val="28"/>
          <w:szCs w:val="28"/>
          <w:lang w:val="kk-KZ"/>
        </w:rPr>
        <w:t xml:space="preserve">9-ындағы </w:t>
      </w:r>
      <w:r w:rsidRPr="002623F4">
        <w:rPr>
          <w:rFonts w:ascii="Times New Roman" w:hAnsi="Times New Roman"/>
          <w:smallCaps/>
          <w:noProof/>
          <w:sz w:val="28"/>
          <w:szCs w:val="28"/>
          <w:lang w:val="kk-KZ"/>
        </w:rPr>
        <w:t xml:space="preserve">№ </w:t>
      </w:r>
      <w:r w:rsidRPr="002623F4">
        <w:rPr>
          <w:rFonts w:ascii="Times New Roman" w:hAnsi="Times New Roman"/>
          <w:noProof/>
          <w:sz w:val="28"/>
          <w:szCs w:val="28"/>
          <w:lang w:val="kk-KZ"/>
        </w:rPr>
        <w:t>225-ІІ «Ғылым туралы» Заңы; 2006 ж. наурыздың 23-</w:t>
      </w:r>
      <w:r w:rsidRPr="002623F4">
        <w:rPr>
          <w:rFonts w:ascii="Times New Roman" w:hAnsi="Times New Roman"/>
          <w:noProof/>
          <w:spacing w:val="-3"/>
          <w:sz w:val="28"/>
          <w:szCs w:val="28"/>
          <w:lang w:val="kk-KZ"/>
        </w:rPr>
        <w:t xml:space="preserve">індегі № 135-І11 «Инновациялық қызметті мемлекеттік қолдау туралы» </w:t>
      </w:r>
      <w:r w:rsidRPr="002623F4">
        <w:rPr>
          <w:rFonts w:ascii="Times New Roman" w:hAnsi="Times New Roman"/>
          <w:noProof/>
          <w:spacing w:val="-1"/>
          <w:sz w:val="28"/>
          <w:szCs w:val="28"/>
          <w:lang w:val="kk-KZ"/>
        </w:rPr>
        <w:t xml:space="preserve">Заңы; ҚР Президентінің 2006 ж. наурыздың 16-ындағы №65-інші </w:t>
      </w:r>
      <w:r w:rsidRPr="002623F4">
        <w:rPr>
          <w:rFonts w:ascii="Times New Roman" w:hAnsi="Times New Roman"/>
          <w:noProof/>
          <w:spacing w:val="-5"/>
          <w:sz w:val="28"/>
          <w:szCs w:val="28"/>
          <w:lang w:val="kk-KZ"/>
        </w:rPr>
        <w:t>«Қазақстан Республикасы индустриялық-инновациялық саясаты аясын</w:t>
      </w:r>
      <w:r w:rsidRPr="002623F4">
        <w:rPr>
          <w:rFonts w:ascii="Times New Roman" w:hAnsi="Times New Roman"/>
          <w:noProof/>
          <w:spacing w:val="-3"/>
          <w:sz w:val="28"/>
          <w:szCs w:val="28"/>
          <w:lang w:val="kk-KZ"/>
        </w:rPr>
        <w:t xml:space="preserve">да ұлттық экономиканың бәсекелестікке қабілетін ары қарай көтеру </w:t>
      </w:r>
      <w:r w:rsidRPr="002623F4">
        <w:rPr>
          <w:rFonts w:ascii="Times New Roman" w:hAnsi="Times New Roman"/>
          <w:noProof/>
          <w:spacing w:val="2"/>
          <w:sz w:val="28"/>
          <w:szCs w:val="28"/>
          <w:lang w:val="kk-KZ"/>
        </w:rPr>
        <w:t>бойынша мемлекеттік шаралар туралы» Жарлығы; ҚР премьер-</w:t>
      </w:r>
      <w:r w:rsidRPr="002623F4">
        <w:rPr>
          <w:rFonts w:ascii="Times New Roman" w:hAnsi="Times New Roman"/>
          <w:noProof/>
          <w:spacing w:val="4"/>
          <w:sz w:val="28"/>
          <w:szCs w:val="28"/>
          <w:lang w:val="kk-KZ"/>
        </w:rPr>
        <w:t xml:space="preserve">министрінің 2006 ж. шілденің 17-індегі № 206-о «Инновациялық </w:t>
      </w:r>
      <w:r w:rsidRPr="002623F4">
        <w:rPr>
          <w:rFonts w:ascii="Times New Roman" w:hAnsi="Times New Roman"/>
          <w:noProof/>
          <w:spacing w:val="-1"/>
          <w:sz w:val="28"/>
          <w:szCs w:val="28"/>
          <w:lang w:val="kk-KZ"/>
        </w:rPr>
        <w:t>қызметті мемлекеттік қолдау туралы» өкімі және басқалары құрайды.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1"/>
          <w:sz w:val="28"/>
          <w:szCs w:val="28"/>
          <w:lang w:val="kk-KZ"/>
        </w:rPr>
        <w:t xml:space="preserve"> Төртінші топты тұтынушылар құқықтарын қорғау туралы </w:t>
      </w:r>
      <w:r w:rsidRPr="002623F4">
        <w:rPr>
          <w:rFonts w:ascii="Times New Roman" w:hAnsi="Times New Roman"/>
          <w:noProof/>
          <w:spacing w:val="-3"/>
          <w:sz w:val="28"/>
          <w:szCs w:val="28"/>
          <w:lang w:val="kk-KZ"/>
        </w:rPr>
        <w:t>актілер - Қазақ КСР-інің 1991 ж. маусымның 5-індегі № 640-ХІІ «Тұтынушылардың құқықтарын қорғау туралы» Заңы; Қазақстан Рес</w:t>
      </w:r>
      <w:r w:rsidRPr="002623F4">
        <w:rPr>
          <w:rFonts w:ascii="Times New Roman" w:hAnsi="Times New Roman"/>
          <w:noProof/>
          <w:spacing w:val="-2"/>
          <w:sz w:val="28"/>
          <w:szCs w:val="28"/>
          <w:lang w:val="kk-KZ"/>
        </w:rPr>
        <w:t>публикасының: 1998 ж. шілденің 9-ындағы № 272-1 «Табиғи моно</w:t>
      </w:r>
      <w:r w:rsidRPr="002623F4">
        <w:rPr>
          <w:rFonts w:ascii="Times New Roman" w:hAnsi="Times New Roman"/>
          <w:noProof/>
          <w:spacing w:val="-3"/>
          <w:sz w:val="28"/>
          <w:szCs w:val="28"/>
          <w:lang w:val="kk-KZ"/>
        </w:rPr>
        <w:t xml:space="preserve">полиялар туралы» Заңы; 2001 ж. мамырдың 8-індегі № 197-11 «Тұтынушылар кооперативі туралы» Заңы; 2003ж. сәуірдің 8-індегі №404-11 </w:t>
      </w:r>
      <w:r w:rsidRPr="002623F4">
        <w:rPr>
          <w:rFonts w:ascii="Times New Roman" w:hAnsi="Times New Roman"/>
          <w:noProof/>
          <w:spacing w:val="-4"/>
          <w:sz w:val="28"/>
          <w:szCs w:val="28"/>
          <w:lang w:val="kk-KZ"/>
        </w:rPr>
        <w:t xml:space="preserve">«Су пайдаланушылардың ауылдық тұтынушылар кооперативі туралы» </w:t>
      </w:r>
      <w:r w:rsidRPr="002623F4">
        <w:rPr>
          <w:rFonts w:ascii="Times New Roman" w:hAnsi="Times New Roman"/>
          <w:noProof/>
          <w:sz w:val="28"/>
          <w:szCs w:val="28"/>
          <w:lang w:val="kk-KZ"/>
        </w:rPr>
        <w:t xml:space="preserve">Заңы; 2004 ж. сәуірдің 8-індегі № 543-11 «Тағам өнімдерінің сапасы </w:t>
      </w:r>
      <w:r w:rsidRPr="002623F4">
        <w:rPr>
          <w:rFonts w:ascii="Times New Roman" w:hAnsi="Times New Roman"/>
          <w:noProof/>
          <w:spacing w:val="-2"/>
          <w:sz w:val="28"/>
          <w:szCs w:val="28"/>
          <w:lang w:val="kk-KZ"/>
        </w:rPr>
        <w:t>және  қауіпсіздігі  туралы»  Заңы;   ҚР  премьер-министрінің 1999ж.</w:t>
      </w:r>
      <w:r w:rsidRPr="002623F4">
        <w:rPr>
          <w:rFonts w:ascii="Times New Roman" w:hAnsi="Times New Roman"/>
          <w:sz w:val="28"/>
          <w:szCs w:val="28"/>
          <w:lang w:val="kk-KZ"/>
        </w:rPr>
        <w:t xml:space="preserve"> </w:t>
      </w:r>
      <w:r w:rsidRPr="002623F4">
        <w:rPr>
          <w:rFonts w:ascii="Times New Roman" w:hAnsi="Times New Roman"/>
          <w:noProof/>
          <w:spacing w:val="3"/>
          <w:sz w:val="28"/>
          <w:szCs w:val="28"/>
          <w:lang w:val="kk-KZ"/>
        </w:rPr>
        <w:t>Қазанның 21-індегі №151-р «Қазакстан Республикасында тұтыну</w:t>
      </w:r>
      <w:r w:rsidRPr="002623F4">
        <w:rPr>
          <w:rFonts w:ascii="Times New Roman" w:hAnsi="Times New Roman"/>
          <w:noProof/>
          <w:spacing w:val="-3"/>
          <w:sz w:val="28"/>
          <w:szCs w:val="28"/>
          <w:lang w:val="kk-KZ"/>
        </w:rPr>
        <w:t>шылар құқықтарын қорғау бойынша нормативтік кұқықтық базаны жетілдіру мәселелері» туралы өкімі және басқалары құрайды.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2"/>
          <w:sz w:val="28"/>
          <w:szCs w:val="28"/>
          <w:lang w:val="kk-KZ"/>
        </w:rPr>
        <w:t xml:space="preserve"> Бесінші топқа отандық тауар өндірушілерге қолдау көрсету </w:t>
      </w:r>
      <w:r w:rsidRPr="002623F4">
        <w:rPr>
          <w:rFonts w:ascii="Times New Roman" w:hAnsi="Times New Roman"/>
          <w:noProof/>
          <w:spacing w:val="-6"/>
          <w:sz w:val="28"/>
          <w:szCs w:val="28"/>
          <w:lang w:val="kk-KZ"/>
        </w:rPr>
        <w:t xml:space="preserve">туралы актілер — Қазақстан Республикасының: 1998 ж. желтоқсанның </w:t>
      </w:r>
      <w:r w:rsidRPr="002623F4">
        <w:rPr>
          <w:rFonts w:ascii="Times New Roman" w:hAnsi="Times New Roman"/>
          <w:noProof/>
          <w:spacing w:val="-2"/>
          <w:sz w:val="28"/>
          <w:szCs w:val="28"/>
          <w:lang w:val="kk-KZ"/>
        </w:rPr>
        <w:t xml:space="preserve">28-індегі № 337-1 «Тауарлар импорты кезінде ішкі нарықты қорғау </w:t>
      </w:r>
      <w:r w:rsidRPr="002623F4">
        <w:rPr>
          <w:rFonts w:ascii="Times New Roman" w:hAnsi="Times New Roman"/>
          <w:noProof/>
          <w:spacing w:val="9"/>
          <w:sz w:val="28"/>
          <w:szCs w:val="28"/>
          <w:lang w:val="kk-KZ"/>
        </w:rPr>
        <w:t xml:space="preserve">шаралары туралы» Заңы; 1999 ж. шілденің 13-індегі № 421-1 </w:t>
      </w:r>
      <w:r w:rsidRPr="002623F4">
        <w:rPr>
          <w:rFonts w:ascii="Times New Roman" w:hAnsi="Times New Roman"/>
          <w:noProof/>
          <w:spacing w:val="-2"/>
          <w:sz w:val="28"/>
          <w:szCs w:val="28"/>
          <w:lang w:val="kk-KZ"/>
        </w:rPr>
        <w:t>«Демпингке қарсы шаралар туралы» Заңы; 1999 ж. шілденің 16-ындағы № 441-1 «Субсидиялар және өтем шаралары туралы» Заңы; 2001 ж. қаңтардың 19-ындағы № 146-Н «Мемлекеттік қорғаныс тапсырысы туралы» Заңы; 2002 ж. мамырдың 16-ындағы № 321</w:t>
      </w:r>
      <w:r w:rsidRPr="002623F4">
        <w:rPr>
          <w:rFonts w:ascii="Times New Roman" w:hAnsi="Times New Roman"/>
          <w:spacing w:val="-2"/>
          <w:sz w:val="28"/>
          <w:szCs w:val="28"/>
          <w:lang w:val="kk-KZ"/>
        </w:rPr>
        <w:t xml:space="preserve">-II </w:t>
      </w:r>
      <w:r w:rsidRPr="002623F4">
        <w:rPr>
          <w:rFonts w:ascii="Times New Roman" w:hAnsi="Times New Roman"/>
          <w:noProof/>
          <w:spacing w:val="-2"/>
          <w:sz w:val="28"/>
          <w:szCs w:val="28"/>
          <w:lang w:val="kk-KZ"/>
        </w:rPr>
        <w:t xml:space="preserve">«Мемлекеттік </w:t>
      </w:r>
      <w:r w:rsidRPr="002623F4">
        <w:rPr>
          <w:rFonts w:ascii="Times New Roman" w:hAnsi="Times New Roman"/>
          <w:noProof/>
          <w:spacing w:val="3"/>
          <w:sz w:val="28"/>
          <w:szCs w:val="28"/>
          <w:lang w:val="kk-KZ"/>
        </w:rPr>
        <w:t>сатып алулар туралы» Заңы; ҚР Үкіметінің 1998 ж. қарашаның 13-</w:t>
      </w:r>
      <w:r w:rsidRPr="002623F4">
        <w:rPr>
          <w:rFonts w:ascii="Times New Roman" w:hAnsi="Times New Roman"/>
          <w:noProof/>
          <w:spacing w:val="-2"/>
          <w:sz w:val="28"/>
          <w:szCs w:val="28"/>
          <w:lang w:val="kk-KZ"/>
        </w:rPr>
        <w:t xml:space="preserve">індегі № 1162-інші «Отандық тауар өндірушілерді қолдау жөніндегі </w:t>
      </w:r>
      <w:r w:rsidRPr="002623F4">
        <w:rPr>
          <w:rFonts w:ascii="Times New Roman" w:hAnsi="Times New Roman"/>
          <w:noProof/>
          <w:spacing w:val="-3"/>
          <w:sz w:val="28"/>
          <w:szCs w:val="28"/>
          <w:lang w:val="kk-KZ"/>
        </w:rPr>
        <w:t xml:space="preserve">шараларды жүзеге асыру туралы» қаулысы; ҚР Үкіметінің 2000 ж. </w:t>
      </w:r>
      <w:r w:rsidRPr="002623F4">
        <w:rPr>
          <w:rFonts w:ascii="Times New Roman" w:hAnsi="Times New Roman"/>
          <w:noProof/>
          <w:spacing w:val="2"/>
          <w:sz w:val="28"/>
          <w:szCs w:val="28"/>
          <w:lang w:val="kk-KZ"/>
        </w:rPr>
        <w:t xml:space="preserve">қыркүйектің 12-індегі № 1384-інші «Отандық тауар өндірушілерді </w:t>
      </w:r>
      <w:r w:rsidRPr="002623F4">
        <w:rPr>
          <w:rFonts w:ascii="Times New Roman" w:hAnsi="Times New Roman"/>
          <w:noProof/>
          <w:spacing w:val="-2"/>
          <w:sz w:val="28"/>
          <w:szCs w:val="28"/>
          <w:lang w:val="kk-KZ"/>
        </w:rPr>
        <w:t xml:space="preserve">қолдау шаралары аясында кредиттелетін инвестициялық жобаларды </w:t>
      </w:r>
      <w:r w:rsidRPr="002623F4">
        <w:rPr>
          <w:rFonts w:ascii="Times New Roman" w:hAnsi="Times New Roman"/>
          <w:noProof/>
          <w:spacing w:val="-3"/>
          <w:sz w:val="28"/>
          <w:szCs w:val="28"/>
          <w:lang w:val="kk-KZ"/>
        </w:rPr>
        <w:t>таңдау Ережелері туралы» қаулысы және басқалары кіреді.</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3"/>
          <w:sz w:val="28"/>
          <w:szCs w:val="28"/>
          <w:lang w:val="kk-KZ"/>
        </w:rPr>
        <w:t xml:space="preserve">Алтыншы топты кәсіпкерлік қызметтің жекелеген түрлерін </w:t>
      </w:r>
      <w:r w:rsidRPr="002623F4">
        <w:rPr>
          <w:rFonts w:ascii="Times New Roman" w:hAnsi="Times New Roman"/>
          <w:noProof/>
          <w:sz w:val="28"/>
          <w:szCs w:val="28"/>
          <w:lang w:val="kk-KZ"/>
        </w:rPr>
        <w:t>реттейтін нормативтік құқықтық актілер - Қазақстан Респуб</w:t>
      </w:r>
      <w:r w:rsidRPr="002623F4">
        <w:rPr>
          <w:rFonts w:ascii="Times New Roman" w:hAnsi="Times New Roman"/>
          <w:noProof/>
          <w:spacing w:val="-1"/>
          <w:sz w:val="28"/>
          <w:szCs w:val="28"/>
          <w:lang w:val="kk-KZ"/>
        </w:rPr>
        <w:t xml:space="preserve">ликасының: 1995 ж. сәуірдің 5-індегі № 2170-інші «Тауар биржалары </w:t>
      </w:r>
      <w:r w:rsidRPr="002623F4">
        <w:rPr>
          <w:rFonts w:ascii="Times New Roman" w:hAnsi="Times New Roman"/>
          <w:noProof/>
          <w:spacing w:val="-2"/>
          <w:sz w:val="28"/>
          <w:szCs w:val="28"/>
          <w:lang w:val="kk-KZ"/>
        </w:rPr>
        <w:t xml:space="preserve">туралы» Заңы; 1995 ж. тамыздың 31-індегі № 2444-інші «Қазақстан </w:t>
      </w:r>
      <w:r w:rsidRPr="002623F4">
        <w:rPr>
          <w:rFonts w:ascii="Times New Roman" w:hAnsi="Times New Roman"/>
          <w:noProof/>
          <w:spacing w:val="-3"/>
          <w:sz w:val="28"/>
          <w:szCs w:val="28"/>
          <w:lang w:val="kk-KZ"/>
        </w:rPr>
        <w:t>Республикасындағы банктер және банк қызметі туралы» Заңы; 1998 ж. наурыздың 31-індегі № 214-інші «Шаруа (фермерлік) қожалығы тура</w:t>
      </w:r>
      <w:r w:rsidRPr="002623F4">
        <w:rPr>
          <w:rFonts w:ascii="Times New Roman" w:hAnsi="Times New Roman"/>
          <w:noProof/>
          <w:spacing w:val="-5"/>
          <w:sz w:val="28"/>
          <w:szCs w:val="28"/>
          <w:lang w:val="kk-KZ"/>
        </w:rPr>
        <w:t xml:space="preserve">лы» Заңы; 1998 ж. қарашаның 20-ындағы № 304-1 «Аудиторлық қызмет </w:t>
      </w:r>
      <w:r w:rsidRPr="002623F4">
        <w:rPr>
          <w:rFonts w:ascii="Times New Roman" w:hAnsi="Times New Roman"/>
          <w:noProof/>
          <w:spacing w:val="-1"/>
          <w:sz w:val="28"/>
          <w:szCs w:val="28"/>
          <w:lang w:val="kk-KZ"/>
        </w:rPr>
        <w:t xml:space="preserve">туралы» Заңы; 2000 ж. қарашаның 30-ындағы № 109-11 «Қазақстан </w:t>
      </w:r>
      <w:r w:rsidRPr="002623F4">
        <w:rPr>
          <w:rFonts w:ascii="Times New Roman" w:hAnsi="Times New Roman"/>
          <w:noProof/>
          <w:spacing w:val="-2"/>
          <w:sz w:val="28"/>
          <w:szCs w:val="28"/>
          <w:lang w:val="kk-KZ"/>
        </w:rPr>
        <w:t>Республикасындағы бағалау қызметі туралы» Заңы; 2000 ж. желтоқ</w:t>
      </w:r>
      <w:r w:rsidRPr="002623F4">
        <w:rPr>
          <w:rFonts w:ascii="Times New Roman" w:hAnsi="Times New Roman"/>
          <w:noProof/>
          <w:spacing w:val="-6"/>
          <w:sz w:val="28"/>
          <w:szCs w:val="28"/>
          <w:lang w:val="kk-KZ"/>
        </w:rPr>
        <w:t xml:space="preserve">санның 18-індегі №126-11 «Сақтандыру қызметі туралы» Заңы; 2001 ж. </w:t>
      </w:r>
      <w:r w:rsidRPr="002623F4">
        <w:rPr>
          <w:rFonts w:ascii="Times New Roman" w:hAnsi="Times New Roman"/>
          <w:noProof/>
          <w:spacing w:val="6"/>
          <w:sz w:val="28"/>
          <w:szCs w:val="28"/>
          <w:lang w:val="kk-KZ"/>
        </w:rPr>
        <w:t xml:space="preserve">маусымның 13-індегі №212-11 «Қазақстан Республикасындағы </w:t>
      </w:r>
      <w:r w:rsidRPr="002623F4">
        <w:rPr>
          <w:rFonts w:ascii="Times New Roman" w:hAnsi="Times New Roman"/>
          <w:noProof/>
          <w:spacing w:val="-2"/>
          <w:sz w:val="28"/>
          <w:szCs w:val="28"/>
          <w:lang w:val="kk-KZ"/>
        </w:rPr>
        <w:t xml:space="preserve">туристік қызмет туралы» Заңы; 2001ж. шілденің 16-ындағы № 242-ІІ </w:t>
      </w:r>
      <w:r w:rsidRPr="002623F4">
        <w:rPr>
          <w:rFonts w:ascii="Times New Roman" w:hAnsi="Times New Roman"/>
          <w:noProof/>
          <w:spacing w:val="-4"/>
          <w:sz w:val="28"/>
          <w:szCs w:val="28"/>
          <w:lang w:val="kk-KZ"/>
        </w:rPr>
        <w:t xml:space="preserve">«Сәулет, қала құрылысы және құрылыс қызметі туралы» Заңы; 2003 ж. </w:t>
      </w:r>
      <w:r w:rsidRPr="002623F4">
        <w:rPr>
          <w:rFonts w:ascii="Times New Roman" w:hAnsi="Times New Roman"/>
          <w:noProof/>
          <w:spacing w:val="-2"/>
          <w:sz w:val="28"/>
          <w:szCs w:val="28"/>
          <w:lang w:val="kk-KZ"/>
        </w:rPr>
        <w:t xml:space="preserve">қаңтардың 8-індегі № 373-11 «Инвсстициялар туралы» Заңы; 2003 ж. </w:t>
      </w:r>
      <w:r w:rsidRPr="002623F4">
        <w:rPr>
          <w:rFonts w:ascii="Times New Roman" w:hAnsi="Times New Roman"/>
          <w:noProof/>
          <w:spacing w:val="1"/>
          <w:sz w:val="28"/>
          <w:szCs w:val="28"/>
          <w:lang w:val="kk-KZ"/>
        </w:rPr>
        <w:t>шілденің 2-індегі № 461</w:t>
      </w:r>
      <w:r w:rsidRPr="002623F4">
        <w:rPr>
          <w:rFonts w:ascii="Times New Roman" w:hAnsi="Times New Roman"/>
          <w:spacing w:val="1"/>
          <w:sz w:val="28"/>
          <w:szCs w:val="28"/>
          <w:lang w:val="kk-KZ"/>
        </w:rPr>
        <w:t xml:space="preserve">-II </w:t>
      </w:r>
      <w:r w:rsidRPr="002623F4">
        <w:rPr>
          <w:rFonts w:ascii="Times New Roman" w:hAnsi="Times New Roman"/>
          <w:noProof/>
          <w:spacing w:val="1"/>
          <w:sz w:val="28"/>
          <w:szCs w:val="28"/>
          <w:lang w:val="kk-KZ"/>
        </w:rPr>
        <w:t xml:space="preserve">«Бағалы қағаздар нарығы туралы» Заңы; </w:t>
      </w:r>
      <w:r w:rsidRPr="002623F4">
        <w:rPr>
          <w:rFonts w:ascii="Times New Roman" w:hAnsi="Times New Roman"/>
          <w:noProof/>
          <w:spacing w:val="-1"/>
          <w:sz w:val="28"/>
          <w:szCs w:val="28"/>
          <w:lang w:val="kk-KZ"/>
        </w:rPr>
        <w:t xml:space="preserve">2004 ж. сәуірдің 12-індегі №544-11 «Сауда қызметін реттеу туралы» </w:t>
      </w:r>
      <w:r w:rsidRPr="002623F4">
        <w:rPr>
          <w:rFonts w:ascii="Times New Roman" w:hAnsi="Times New Roman"/>
          <w:noProof/>
          <w:spacing w:val="-2"/>
          <w:sz w:val="28"/>
          <w:szCs w:val="28"/>
          <w:lang w:val="kk-KZ"/>
        </w:rPr>
        <w:t xml:space="preserve">Заңы; 2005 ж. маусымның 13-індегі № 57-І11 «Валюталық реттеу және </w:t>
      </w:r>
      <w:r w:rsidRPr="002623F4">
        <w:rPr>
          <w:rFonts w:ascii="Times New Roman" w:hAnsi="Times New Roman"/>
          <w:noProof/>
          <w:spacing w:val="-4"/>
          <w:sz w:val="28"/>
          <w:szCs w:val="28"/>
          <w:lang w:val="kk-KZ"/>
        </w:rPr>
        <w:t xml:space="preserve">валюталық бақылау туралы» Заңы; 2006 ж. шілденің 7-індегі  №180-11І </w:t>
      </w:r>
      <w:r w:rsidRPr="002623F4">
        <w:rPr>
          <w:rFonts w:ascii="Times New Roman" w:hAnsi="Times New Roman"/>
          <w:noProof/>
          <w:spacing w:val="-1"/>
          <w:sz w:val="28"/>
          <w:szCs w:val="28"/>
          <w:lang w:val="kk-KZ"/>
        </w:rPr>
        <w:t xml:space="preserve">ҚРЗ «Тұрғын үй құрылысындағы үлес қосу туралы» Заңы; 2007 ж. шілденің 26-ындағы № 310-І11 «Жылжымайтын мүлікке құқықтарды </w:t>
      </w:r>
      <w:r w:rsidRPr="002623F4">
        <w:rPr>
          <w:rFonts w:ascii="Times New Roman" w:hAnsi="Times New Roman"/>
          <w:noProof/>
          <w:spacing w:val="3"/>
          <w:sz w:val="28"/>
          <w:szCs w:val="28"/>
          <w:lang w:val="kk-KZ"/>
        </w:rPr>
        <w:t xml:space="preserve">және сонымен жасалатын мәмілені мемлекеттік тіркеу туралы» ҚР </w:t>
      </w:r>
      <w:r w:rsidRPr="002623F4">
        <w:rPr>
          <w:rFonts w:ascii="Times New Roman" w:hAnsi="Times New Roman"/>
          <w:noProof/>
          <w:spacing w:val="-5"/>
          <w:sz w:val="28"/>
          <w:szCs w:val="28"/>
          <w:lang w:val="kk-KZ"/>
        </w:rPr>
        <w:t>Заңы құрайды.</w:t>
      </w:r>
    </w:p>
    <w:p w:rsidR="00745019" w:rsidRPr="002623F4" w:rsidRDefault="00745019" w:rsidP="002F22F9">
      <w:pPr>
        <w:spacing w:after="0" w:line="240" w:lineRule="auto"/>
        <w:ind w:firstLine="360"/>
        <w:jc w:val="both"/>
        <w:rPr>
          <w:rFonts w:ascii="Times New Roman" w:hAnsi="Times New Roman"/>
          <w:sz w:val="28"/>
          <w:szCs w:val="28"/>
          <w:lang w:val="kk-KZ"/>
        </w:rPr>
      </w:pPr>
      <w:r w:rsidRPr="002623F4">
        <w:rPr>
          <w:rFonts w:ascii="Times New Roman" w:hAnsi="Times New Roman"/>
          <w:noProof/>
          <w:spacing w:val="-3"/>
          <w:sz w:val="28"/>
          <w:szCs w:val="28"/>
          <w:lang w:val="kk-KZ"/>
        </w:rPr>
        <w:t xml:space="preserve">Жетінші топқа кәсіпкерлік қызметтің жекелеген аспектілерін </w:t>
      </w:r>
      <w:r w:rsidRPr="002623F4">
        <w:rPr>
          <w:rFonts w:ascii="Times New Roman" w:hAnsi="Times New Roman"/>
          <w:noProof/>
          <w:sz w:val="28"/>
          <w:szCs w:val="28"/>
          <w:lang w:val="kk-KZ"/>
        </w:rPr>
        <w:t xml:space="preserve">реттейтін жалпы сипаттағы нормативтік құқықтық актілер </w:t>
      </w:r>
      <w:r w:rsidRPr="002623F4">
        <w:rPr>
          <w:rFonts w:ascii="Times New Roman" w:hAnsi="Times New Roman"/>
          <w:noProof/>
          <w:spacing w:val="2"/>
          <w:sz w:val="28"/>
          <w:szCs w:val="28"/>
          <w:lang w:val="kk-KZ"/>
        </w:rPr>
        <w:t xml:space="preserve">Қазақстан Республикасының:    1997 ж. шілденің 16-ындағы № 167-1 </w:t>
      </w:r>
      <w:r w:rsidRPr="002623F4">
        <w:rPr>
          <w:rFonts w:ascii="Times New Roman" w:hAnsi="Times New Roman"/>
          <w:noProof/>
          <w:spacing w:val="-5"/>
          <w:sz w:val="28"/>
          <w:szCs w:val="28"/>
          <w:lang w:val="kk-KZ"/>
        </w:rPr>
        <w:t xml:space="preserve">Қылмыстық кодексі; 2001ж. қаңтардың 30-ындағы № 155-11 Әкімшілік </w:t>
      </w:r>
      <w:r w:rsidRPr="002623F4">
        <w:rPr>
          <w:rFonts w:ascii="Times New Roman" w:hAnsi="Times New Roman"/>
          <w:noProof/>
          <w:spacing w:val="-2"/>
          <w:sz w:val="28"/>
          <w:szCs w:val="28"/>
          <w:lang w:val="kk-KZ"/>
        </w:rPr>
        <w:t>құқық бұзушылық туралы кодексі; 2003 ж. сәуірдің 5-індегі № 401</w:t>
      </w:r>
      <w:r w:rsidRPr="002623F4">
        <w:rPr>
          <w:rFonts w:ascii="Times New Roman" w:hAnsi="Times New Roman"/>
          <w:spacing w:val="-2"/>
          <w:sz w:val="28"/>
          <w:szCs w:val="28"/>
          <w:lang w:val="kk-KZ"/>
        </w:rPr>
        <w:t xml:space="preserve">-II </w:t>
      </w:r>
      <w:r w:rsidRPr="002623F4">
        <w:rPr>
          <w:rFonts w:ascii="Times New Roman" w:hAnsi="Times New Roman"/>
          <w:noProof/>
          <w:spacing w:val="-4"/>
          <w:sz w:val="28"/>
          <w:szCs w:val="28"/>
          <w:lang w:val="kk-KZ"/>
        </w:rPr>
        <w:t xml:space="preserve">Кеден кодексі; 2008 ж. желтоқсанның 10-ындағы № 99-ІУ ҚРЗ «Салық </w:t>
      </w:r>
      <w:r w:rsidRPr="002623F4">
        <w:rPr>
          <w:rFonts w:ascii="Times New Roman" w:hAnsi="Times New Roman"/>
          <w:noProof/>
          <w:spacing w:val="-2"/>
          <w:sz w:val="28"/>
          <w:szCs w:val="28"/>
          <w:lang w:val="kk-KZ"/>
        </w:rPr>
        <w:t xml:space="preserve">және бюджетке төленетін міндетті төлемдер туралы» кодексі (Салық </w:t>
      </w:r>
      <w:r w:rsidRPr="002623F4">
        <w:rPr>
          <w:rFonts w:ascii="Times New Roman" w:hAnsi="Times New Roman"/>
          <w:noProof/>
          <w:spacing w:val="-4"/>
          <w:sz w:val="28"/>
          <w:szCs w:val="28"/>
          <w:lang w:val="kk-KZ"/>
        </w:rPr>
        <w:t>кодексі); 1994 ж. қыркүйектің 21-індегі №156-ХІ11 «Қазақстан Респуб</w:t>
      </w:r>
      <w:r w:rsidRPr="002623F4">
        <w:rPr>
          <w:rFonts w:ascii="Times New Roman" w:hAnsi="Times New Roman"/>
          <w:noProof/>
          <w:spacing w:val="22"/>
          <w:sz w:val="28"/>
          <w:szCs w:val="28"/>
          <w:lang w:val="kk-KZ"/>
        </w:rPr>
        <w:t xml:space="preserve">ликасындағы көлік туралы» Заңы; 1995 ж. сәуірдің 17-індегі </w:t>
      </w:r>
      <w:r w:rsidRPr="002623F4">
        <w:rPr>
          <w:rFonts w:ascii="Times New Roman" w:hAnsi="Times New Roman"/>
          <w:noProof/>
          <w:sz w:val="28"/>
          <w:szCs w:val="28"/>
          <w:lang w:val="kk-KZ"/>
        </w:rPr>
        <w:t xml:space="preserve">№2198-інші «Заңды тұлғаларды мемлекеттік тіркеу және филиалдар </w:t>
      </w:r>
      <w:r w:rsidRPr="002623F4">
        <w:rPr>
          <w:rFonts w:ascii="Times New Roman" w:hAnsi="Times New Roman"/>
          <w:noProof/>
          <w:spacing w:val="-2"/>
          <w:sz w:val="28"/>
          <w:szCs w:val="28"/>
          <w:lang w:val="kk-KZ"/>
        </w:rPr>
        <w:t xml:space="preserve">мен өкілеттіктерді есептік тіркеу туралы» Заңы; 1995 ж. маусымның </w:t>
      </w:r>
      <w:r w:rsidRPr="002623F4">
        <w:rPr>
          <w:rFonts w:ascii="Times New Roman" w:hAnsi="Times New Roman"/>
          <w:noProof/>
          <w:spacing w:val="9"/>
          <w:sz w:val="28"/>
          <w:szCs w:val="28"/>
          <w:lang w:val="kk-KZ"/>
        </w:rPr>
        <w:t xml:space="preserve">19-ындағы № 2335-інші «Мемлекеттік кәсіпорын туралы» Заңы; </w:t>
      </w:r>
      <w:r w:rsidRPr="002623F4">
        <w:rPr>
          <w:rFonts w:ascii="Times New Roman" w:hAnsi="Times New Roman"/>
          <w:noProof/>
          <w:spacing w:val="-1"/>
          <w:sz w:val="28"/>
          <w:szCs w:val="28"/>
          <w:lang w:val="kk-KZ"/>
        </w:rPr>
        <w:t xml:space="preserve">1999 ж. шілденің 16-ындағы № 427-1 «Қазақстан Республикасының </w:t>
      </w:r>
      <w:r w:rsidRPr="002623F4">
        <w:rPr>
          <w:rFonts w:ascii="Times New Roman" w:hAnsi="Times New Roman"/>
          <w:noProof/>
          <w:spacing w:val="-3"/>
          <w:sz w:val="28"/>
          <w:szCs w:val="28"/>
          <w:lang w:val="kk-KZ"/>
        </w:rPr>
        <w:t xml:space="preserve">патент заңы»; 1999 ж. шілденің 26-ындағы № 456-1 «Тауар таңбалары, </w:t>
      </w:r>
      <w:r w:rsidRPr="002623F4">
        <w:rPr>
          <w:rFonts w:ascii="Times New Roman" w:hAnsi="Times New Roman"/>
          <w:noProof/>
          <w:spacing w:val="8"/>
          <w:sz w:val="28"/>
          <w:szCs w:val="28"/>
          <w:lang w:val="kk-KZ"/>
        </w:rPr>
        <w:t xml:space="preserve">қызмет көрсету белгілері және тауарлардың шыққан орындары </w:t>
      </w:r>
      <w:r w:rsidRPr="002623F4">
        <w:rPr>
          <w:rFonts w:ascii="Times New Roman" w:hAnsi="Times New Roman"/>
          <w:noProof/>
          <w:spacing w:val="-2"/>
          <w:sz w:val="28"/>
          <w:szCs w:val="28"/>
          <w:lang w:val="kk-KZ"/>
        </w:rPr>
        <w:t xml:space="preserve">туралы» Заңы; 2003 ж. мамырдың 13-індегі № 415-11 «Акционерлік </w:t>
      </w:r>
      <w:r w:rsidRPr="002623F4">
        <w:rPr>
          <w:rFonts w:ascii="Times New Roman" w:hAnsi="Times New Roman"/>
          <w:noProof/>
          <w:spacing w:val="-3"/>
          <w:sz w:val="28"/>
          <w:szCs w:val="28"/>
          <w:lang w:val="kk-KZ"/>
        </w:rPr>
        <w:t>қоғамдар туралы» Заңы біріктірілуі мүмкін.</w:t>
      </w:r>
    </w:p>
    <w:p w:rsidR="00745019" w:rsidRPr="002623F4" w:rsidRDefault="00745019" w:rsidP="002F22F9">
      <w:pPr>
        <w:spacing w:after="0" w:line="240" w:lineRule="auto"/>
        <w:ind w:left="720"/>
        <w:rPr>
          <w:rFonts w:ascii="Times New Roman" w:hAnsi="Times New Roman"/>
          <w:noProof/>
          <w:sz w:val="28"/>
          <w:szCs w:val="28"/>
          <w:lang w:val="kk-KZ"/>
        </w:rPr>
      </w:pPr>
      <w:r w:rsidRPr="002623F4">
        <w:rPr>
          <w:rFonts w:ascii="Times New Roman" w:hAnsi="Times New Roman"/>
          <w:noProof/>
          <w:sz w:val="28"/>
          <w:szCs w:val="28"/>
          <w:lang w:val="kk-KZ"/>
        </w:rPr>
        <w:t xml:space="preserve"> </w:t>
      </w:r>
    </w:p>
    <w:p w:rsidR="00745019" w:rsidRDefault="00745019" w:rsidP="00373E7A">
      <w:pPr>
        <w:spacing w:after="0" w:line="240" w:lineRule="auto"/>
        <w:ind w:firstLine="426"/>
        <w:rPr>
          <w:rFonts w:ascii="Times New Roman" w:hAnsi="Times New Roman"/>
          <w:b/>
          <w:sz w:val="28"/>
          <w:szCs w:val="28"/>
          <w:lang w:val="kk-KZ"/>
        </w:rPr>
      </w:pPr>
      <w:r w:rsidRPr="00B77AFB">
        <w:rPr>
          <w:rFonts w:ascii="Times New Roman" w:hAnsi="Times New Roman"/>
          <w:b/>
          <w:sz w:val="28"/>
          <w:szCs w:val="28"/>
          <w:lang w:val="kk-KZ"/>
        </w:rPr>
        <w:t>Тақырып бойынша бақылау сұрақтары:</w:t>
      </w:r>
    </w:p>
    <w:p w:rsidR="00745019" w:rsidRPr="00783A35" w:rsidRDefault="00745019" w:rsidP="002F22F9">
      <w:pPr>
        <w:pStyle w:val="BodyText2"/>
        <w:spacing w:after="0" w:line="240" w:lineRule="auto"/>
        <w:rPr>
          <w:noProof/>
          <w:sz w:val="28"/>
          <w:szCs w:val="28"/>
          <w:lang w:val="kk-KZ"/>
        </w:rPr>
      </w:pPr>
      <w:r w:rsidRPr="00783A35">
        <w:rPr>
          <w:noProof/>
          <w:sz w:val="28"/>
          <w:szCs w:val="28"/>
          <w:lang w:val="kk-KZ"/>
        </w:rPr>
        <w:t xml:space="preserve">1. Бәсекелестік монополиялық қызмет және табиғи монополия түсінігі. </w:t>
      </w:r>
    </w:p>
    <w:p w:rsidR="00745019" w:rsidRPr="00783A35" w:rsidRDefault="00745019" w:rsidP="002F22F9">
      <w:pPr>
        <w:pStyle w:val="BodyText2"/>
        <w:spacing w:after="0" w:line="240" w:lineRule="auto"/>
        <w:rPr>
          <w:noProof/>
          <w:sz w:val="28"/>
          <w:szCs w:val="28"/>
          <w:lang w:val="kk-KZ"/>
        </w:rPr>
      </w:pPr>
      <w:r w:rsidRPr="00783A35">
        <w:rPr>
          <w:noProof/>
          <w:sz w:val="28"/>
          <w:szCs w:val="28"/>
          <w:lang w:val="kk-KZ"/>
        </w:rPr>
        <w:t>2. Қазақстан Республикасынын заңдары бойынша антимонополиялық органдар</w:t>
      </w:r>
    </w:p>
    <w:p w:rsidR="00745019" w:rsidRDefault="00745019" w:rsidP="002F22F9">
      <w:pPr>
        <w:pStyle w:val="BodyText2"/>
        <w:spacing w:after="0" w:line="240" w:lineRule="auto"/>
        <w:rPr>
          <w:noProof/>
          <w:lang w:val="kk-KZ"/>
        </w:rPr>
      </w:pPr>
    </w:p>
    <w:p w:rsidR="00745019" w:rsidRPr="00B27B91" w:rsidRDefault="00745019" w:rsidP="007505AB">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7505AB">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7505AB">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7505AB">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7505AB">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7505A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94ж.</w:t>
      </w:r>
      <w:r>
        <w:rPr>
          <w:rFonts w:ascii="Times New Roman" w:hAnsi="Times New Roman"/>
          <w:sz w:val="28"/>
          <w:szCs w:val="28"/>
          <w:lang w:val="kk-KZ"/>
        </w:rPr>
        <w:t xml:space="preserve"> </w:t>
      </w:r>
      <w:r w:rsidRPr="007F65C5">
        <w:rPr>
          <w:rFonts w:ascii="Times New Roman" w:hAnsi="Times New Roman"/>
          <w:sz w:val="28"/>
          <w:szCs w:val="28"/>
          <w:lang w:val="kk-KZ"/>
        </w:rPr>
        <w:t xml:space="preserve">24  желтоқсан. </w:t>
      </w:r>
    </w:p>
    <w:p w:rsidR="00745019" w:rsidRPr="007F65C5" w:rsidRDefault="00745019" w:rsidP="007505AB">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Pr="002623F4" w:rsidRDefault="00745019" w:rsidP="002F22F9">
      <w:pPr>
        <w:pStyle w:val="BodyText2"/>
        <w:spacing w:after="0" w:line="240" w:lineRule="auto"/>
        <w:rPr>
          <w:b/>
          <w:sz w:val="28"/>
          <w:szCs w:val="28"/>
          <w:lang w:val="kk-KZ"/>
        </w:rPr>
      </w:pPr>
    </w:p>
    <w:p w:rsidR="00745019" w:rsidRPr="002623F4" w:rsidRDefault="00745019" w:rsidP="002F22F9">
      <w:pPr>
        <w:pStyle w:val="BodyText2"/>
        <w:spacing w:after="0" w:line="240" w:lineRule="auto"/>
        <w:rPr>
          <w:b/>
          <w:noProof/>
          <w:sz w:val="28"/>
          <w:szCs w:val="28"/>
          <w:lang w:val="kk-KZ"/>
        </w:rPr>
      </w:pPr>
      <w:r w:rsidRPr="002623F4">
        <w:rPr>
          <w:b/>
          <w:sz w:val="28"/>
          <w:szCs w:val="28"/>
          <w:lang w:val="kk-KZ"/>
        </w:rPr>
        <w:t>15-тақырып.</w:t>
      </w:r>
      <w:r w:rsidRPr="002623F4">
        <w:rPr>
          <w:b/>
          <w:sz w:val="28"/>
          <w:szCs w:val="28"/>
          <w:lang w:val="kk-KZ" w:eastAsia="ko-KR"/>
        </w:rPr>
        <w:t xml:space="preserve"> </w:t>
      </w:r>
      <w:r w:rsidRPr="002623F4">
        <w:rPr>
          <w:b/>
          <w:noProof/>
          <w:sz w:val="28"/>
          <w:szCs w:val="28"/>
          <w:lang w:val="kk-KZ"/>
        </w:rPr>
        <w:t xml:space="preserve">Тұтынушылардын құқықтарын қорғау </w:t>
      </w:r>
    </w:p>
    <w:p w:rsidR="00745019" w:rsidRPr="002623F4" w:rsidRDefault="00745019" w:rsidP="002F22F9">
      <w:pPr>
        <w:spacing w:after="0" w:line="240" w:lineRule="auto"/>
        <w:ind w:left="720"/>
        <w:rPr>
          <w:rFonts w:ascii="Times New Roman" w:hAnsi="Times New Roman"/>
          <w:bCs/>
          <w:noProof/>
          <w:sz w:val="28"/>
          <w:szCs w:val="28"/>
          <w:lang w:val="kk-KZ"/>
        </w:rPr>
      </w:pPr>
    </w:p>
    <w:p w:rsidR="00745019" w:rsidRPr="002623F4" w:rsidRDefault="00745019" w:rsidP="00753530">
      <w:pPr>
        <w:spacing w:after="0" w:line="240" w:lineRule="auto"/>
        <w:rPr>
          <w:rFonts w:ascii="Times New Roman" w:hAnsi="Times New Roman"/>
          <w:noProof/>
          <w:sz w:val="28"/>
          <w:szCs w:val="28"/>
          <w:lang w:val="kk-KZ"/>
        </w:rPr>
      </w:pPr>
      <w:r w:rsidRPr="002623F4">
        <w:rPr>
          <w:rFonts w:ascii="Times New Roman" w:hAnsi="Times New Roman"/>
          <w:bCs/>
          <w:noProof/>
          <w:sz w:val="28"/>
          <w:szCs w:val="28"/>
          <w:lang w:val="kk-KZ"/>
        </w:rPr>
        <w:t>1.</w:t>
      </w:r>
      <w:r w:rsidRPr="002623F4">
        <w:rPr>
          <w:rFonts w:ascii="Times New Roman" w:hAnsi="Times New Roman"/>
          <w:b/>
          <w:bCs/>
          <w:noProof/>
          <w:sz w:val="28"/>
          <w:szCs w:val="28"/>
          <w:lang w:val="kk-KZ"/>
        </w:rPr>
        <w:t xml:space="preserve"> </w:t>
      </w:r>
      <w:r w:rsidRPr="002623F4">
        <w:rPr>
          <w:rFonts w:ascii="Times New Roman" w:hAnsi="Times New Roman"/>
          <w:noProof/>
          <w:sz w:val="28"/>
          <w:szCs w:val="28"/>
          <w:lang w:val="kk-KZ"/>
        </w:rPr>
        <w:t>Тұтынушы–кәсіпкерлік қатынастардың субъектісі ретінде, түсінігі</w:t>
      </w:r>
      <w:r>
        <w:rPr>
          <w:rFonts w:ascii="Times New Roman" w:hAnsi="Times New Roman"/>
          <w:noProof/>
          <w:sz w:val="28"/>
          <w:szCs w:val="28"/>
          <w:lang w:val="kk-KZ"/>
        </w:rPr>
        <w:t>.</w:t>
      </w:r>
    </w:p>
    <w:p w:rsidR="00745019" w:rsidRPr="002623F4" w:rsidRDefault="00745019" w:rsidP="00753530">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 xml:space="preserve">2. Тұтынушылардың </w:t>
      </w:r>
      <w:r w:rsidRPr="002623F4">
        <w:rPr>
          <w:rFonts w:ascii="Times New Roman" w:hAnsi="Times New Roman"/>
          <w:noProof/>
          <w:spacing w:val="-2"/>
          <w:sz w:val="28"/>
          <w:szCs w:val="28"/>
          <w:lang w:val="kk-KZ"/>
        </w:rPr>
        <w:t>құқықтарын</w:t>
      </w:r>
      <w:r w:rsidRPr="002623F4">
        <w:rPr>
          <w:rFonts w:ascii="Times New Roman" w:hAnsi="Times New Roman"/>
          <w:noProof/>
          <w:sz w:val="28"/>
          <w:szCs w:val="28"/>
          <w:lang w:val="kk-KZ"/>
        </w:rPr>
        <w:t xml:space="preserve"> қорғау аясындағы негізгі нормативтік актілер</w:t>
      </w:r>
      <w:r>
        <w:rPr>
          <w:rFonts w:ascii="Times New Roman" w:hAnsi="Times New Roman"/>
          <w:noProof/>
          <w:sz w:val="28"/>
          <w:szCs w:val="28"/>
          <w:lang w:val="kk-KZ"/>
        </w:rPr>
        <w:t>.</w:t>
      </w:r>
      <w:r w:rsidRPr="002623F4">
        <w:rPr>
          <w:rFonts w:ascii="Times New Roman" w:hAnsi="Times New Roman"/>
          <w:noProof/>
          <w:sz w:val="28"/>
          <w:szCs w:val="28"/>
          <w:lang w:val="kk-KZ"/>
        </w:rPr>
        <w:t xml:space="preserve">  </w:t>
      </w:r>
    </w:p>
    <w:p w:rsidR="00745019" w:rsidRPr="002623F4" w:rsidRDefault="00745019" w:rsidP="00753530">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3. ҚР заңдарымен қорғ</w:t>
      </w:r>
      <w:r>
        <w:rPr>
          <w:rFonts w:ascii="Times New Roman" w:hAnsi="Times New Roman"/>
          <w:noProof/>
          <w:sz w:val="28"/>
          <w:szCs w:val="28"/>
          <w:lang w:val="kk-KZ"/>
        </w:rPr>
        <w:t>алатын тұтынушылардың құқықтары.</w:t>
      </w:r>
    </w:p>
    <w:p w:rsidR="00745019" w:rsidRDefault="00745019" w:rsidP="00753530">
      <w:pPr>
        <w:spacing w:after="0" w:line="240" w:lineRule="auto"/>
        <w:rPr>
          <w:rFonts w:ascii="Times New Roman" w:hAnsi="Times New Roman"/>
          <w:noProof/>
          <w:sz w:val="28"/>
          <w:szCs w:val="28"/>
          <w:lang w:val="kk-KZ"/>
        </w:rPr>
      </w:pPr>
      <w:r w:rsidRPr="002623F4">
        <w:rPr>
          <w:rFonts w:ascii="Times New Roman" w:hAnsi="Times New Roman"/>
          <w:noProof/>
          <w:sz w:val="28"/>
          <w:szCs w:val="28"/>
          <w:lang w:val="kk-KZ"/>
        </w:rPr>
        <w:t>4. Тұтынушылық ұйымдар, кұрылу тәртібі мен кызметі, негізгі функциясы мен міндеттері</w:t>
      </w:r>
      <w:r>
        <w:rPr>
          <w:rFonts w:ascii="Times New Roman" w:hAnsi="Times New Roman"/>
          <w:noProof/>
          <w:sz w:val="28"/>
          <w:szCs w:val="28"/>
          <w:lang w:val="kk-KZ"/>
        </w:rPr>
        <w:t xml:space="preserve">. </w:t>
      </w:r>
    </w:p>
    <w:p w:rsidR="00745019" w:rsidRPr="002623F4" w:rsidRDefault="00745019" w:rsidP="00753530">
      <w:pPr>
        <w:spacing w:after="0" w:line="240" w:lineRule="auto"/>
        <w:rPr>
          <w:rFonts w:ascii="Times New Roman" w:hAnsi="Times New Roman"/>
          <w:noProof/>
          <w:sz w:val="28"/>
          <w:szCs w:val="28"/>
          <w:lang w:val="kk-KZ"/>
        </w:rPr>
      </w:pPr>
    </w:p>
    <w:p w:rsidR="00745019"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 xml:space="preserve">1. Тұтынушылар құқықтарын қорғау қоғамдық ұйымдарының қызметі Азаматтық кодекс (жалпы бөлім) 106-бабында, сонымен бірге 31 мамыр 1996 жылғы “Қоғамдық бірлестіктер туралы” заңымен реттелген. “Тұтынушылар құқықтарын қорғау туралы” заңында тікелей айтылмаған Қазақстан Республикасының азаматтары ерікті негізде тұтынушылар құқықтарын қорғайтын қоғамдық бірлестіктерге (одақтарға) бірігуге құқылы. Тұтынушылар қоғамдары аудандарда, қалаларда, облыстарда және республика деңгейінде одақтар түрінде немесе жай қоғамдық ұйым ретінде құрыла алады. Азаматтардың қоғамдық бірлестіктер құру құқығы Қазақстан Республикасы Конституциясында бекітілген. Тұтынушылар құқықтарын қорғау қоғамдары қоғамдық бірлестіктердің бір түрі ретінде қарастырылады. Қазіргі кезде әрекет етіп отырған заңдарымызға сай қоғамдық бірлестіктер Қазақстан Республикасы азаматтарының  адамнан кем емес бастамашылығы бойынша құрылады. Қоғамдық бірлестіктің басқа да заңды тұлғалар тән құқық қабілеттілігі әділет органдарына мемлекеттік тіркеуден бастап пайда болады. Қоғамдық бірлестіктер сонымен бірге одақтар және ассоциациялар құра алады. Сонымен бірге олар коммерциялық емес ұйымдар болып табылады, ал мүшелері бірлестіктің мүлкіне мүліктік құқықтарына иелене алмайды. Тұтынушылар бірлестіктері және одақтары бірлестік мүшелерінің жалпы жиналысымен қабылданатын немесе заңды тұлға болып табылатын тұтынушылар бірлестіктер өкілдер жиналысында қабылданатын жарғыларға сай әрекет етеді. “Тұтынушылар құқықтарын қорғау туралы” заңында тұтынушылар құқықтарының бұзылуын жою үшін арнайы және кең ауқымды өкілеттіктері бөлінген: 1. Республикалық органдар арқылы тұтынушылар құқықтарын қорғау аясындағы реттейтін заңдар мен өзгеде нормативті құжаттар жобаларын дайындауға қатысуға құқылы. 2. Республикалық органдары арқылы Қазақстан Республикасының жоғарғы Сотына және Әділет министрлігіне тұтынушылар құқықтарын қорғаудың сот тәжірибесін талдау негізінде заң барысын жаңартуы мен жетілдірілуге байланысты ұсыныстар еңгізуге құқылы. 3. Тауарлар (жұмыстары мен қызметтерге) қауіпсіздігі мен саналығына тәуелсіз тұтынушылар сараптама зертханасында немесе заңдарды белгіленген тәртіпте акредитацияланған ғылыми-зерттеу мекемелерінде тәуелсіз сараптама өткізу. 3 Прокуратура, орталық және жергілікті атқарушы органдарға тауарлар (қызметтер жұмыстардың) белгіленген қауіпсіздік және сапалық талаптардына сай келмейтін тауарлар (қызметтер, жұмыстарды) шығару және сатуды жүзеге асырушы тұлғаларды, сонымен бірге тұтынушылар құқықтарын бұзған кінәлі тұлғаларды жауапқа тарту туралы материалдар ұсынады.  4. Азаматтарға тұрмыстық қызмет көрсету әр түрлі салаларында тұтынушылар құқықтарының сақталуын тексереді. 5. Қазақстан Республикасының өкілетті органдарға, өнім сапалылығын жоғарлату шараларын қолдану қауіпсіздікке әсер ететін немесе санасы төмен өнім шығаруына және сатуға тиым салу, және осындай өнім түрлерін өндіруге тиым салу, адам өмірі мен мүлікке, сонымен бірге қоршаған ортаға зиян келтіруші өнімдерін сатуға тыиым салып, сату айналымынан алу туралы, бәсекелестік және монополияға қарсы заңдарында белгіленген талаптарға қарсы белгіленген бағалардың күшін жою туралы ұсыныстар енгізе алады. 6. Белгілі өнім түрлерінің, бағалары және тарифтерінің тәуелсіз сараптамасын өткізеді. 7. Өкілетті мемлекеттік және реттелетін бағалар қолдануына бақылау жүргізуге қатысады. 8. Тұтынушылар мүдделерін көздеп отырып және солардың атынан сот органдарға талап арыздар беріп, құқықтарын қорғауды жүзеге асырады. 9. Заңдарда белгіленген тәртіпке қайшы: сапасы төмен өнім өндірілсе, сатылса, сауда-саттық орнынан </w:t>
      </w:r>
      <w:smartTag w:uri="urn:schemas-microsoft-com:office:smarttags" w:element="metricconverter">
        <w:smartTagPr>
          <w:attr w:name="ProductID" w:val="5 метр"/>
        </w:smartTagPr>
        <w:r w:rsidRPr="00C77084">
          <w:rPr>
            <w:rFonts w:ascii="Times New Roman" w:hAnsi="Times New Roman"/>
            <w:sz w:val="28"/>
            <w:szCs w:val="28"/>
            <w:lang w:val="kk-KZ"/>
          </w:rPr>
          <w:t>5 метр</w:t>
        </w:r>
      </w:smartTag>
      <w:r w:rsidRPr="00C77084">
        <w:rPr>
          <w:rFonts w:ascii="Times New Roman" w:hAnsi="Times New Roman"/>
          <w:sz w:val="28"/>
          <w:szCs w:val="28"/>
          <w:lang w:val="kk-KZ"/>
        </w:rPr>
        <w:t xml:space="preserve"> қашықтық радиусында санитарлы гигиеналық жағдайының қанағатсыз болуы, қажетті құжаттарының болмауынан, тауарларда атауы, размері, бағасын, сақтау мерзімдерінің және мөрлерінің болуын дәлелдейтін құжаттар болмауы, және тауар санын куәләндыратын тұлғаның қолының болмауы анықталса, заңды тұлғалардан, дүниелердің жеке кәсіпкерлер, сауда-саттық орындарының қызметін тоқтата тұруға тиісті өкілетті мемлекеттік органдарға талап етуді жүзеге асыра алады. </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2. Тұтынушылар құқықтарын сот тәртіпте қорғау Қазақстан Респуликасының 30 тамыз 1995 жылғы Конститутциямыздың 70-бабына және 1991 жылы “Тұтынушылар құқықтарын қорғау туралы” заңның 23-бабына сай сот тәртіпте жүргізілуі қарастырылған. Осы құқық көрінісі “Тұтынушылар құқықтарын қорғау” жаңа заң жобасының 25-бабы 1-пунктында орын алған. Қазіргі заңдарға сай тұтынушылар құқықтарын қорғау туралы талап арыздарынан мемлекеттік баға алынбайды, егер мұндай талап арыздар тұтынушылар құқықтарын қорғаушы қоғамдық ұ</w:t>
      </w:r>
      <w:r>
        <w:rPr>
          <w:rFonts w:ascii="Times New Roman" w:hAnsi="Times New Roman"/>
          <w:sz w:val="28"/>
          <w:szCs w:val="28"/>
          <w:lang w:val="kk-KZ"/>
        </w:rPr>
        <w:t>йымдардан алынса</w:t>
      </w:r>
      <w:r w:rsidRPr="00C77084">
        <w:rPr>
          <w:rFonts w:ascii="Times New Roman" w:hAnsi="Times New Roman"/>
          <w:sz w:val="28"/>
          <w:szCs w:val="28"/>
          <w:lang w:val="kk-KZ"/>
        </w:rPr>
        <w:t xml:space="preserve">. Егер тұтынушы жеке өзі сотқа талап-арызбен жолданса, мұндай жағдайда оның арызына баға төлемі алынады, сондықтан тұтынушылар өз бұзылған құқықтарын қалпына келтіру үшін сотқа жолдану тұтынушылар құқықтарын қорғаушы қоғамдық ұйымдар арқылы жолдану тиімдірек болуы анық. Бұл тұтынушы жағынан шығындарының аз болуына және тұтынушылар құқықтарын қорғаушы ұйымдарының беделінің өсуіне және кәсіпқойлығына арттырудың бірден-бір жолы ретінде айтуға болады. Сотқа жолданғанда дауды сотқа дейінгі тәртіпте шешудің жүргізілуі туралы дәлелдемелердің табысталуы қажет. Осындай мақсатта тұтынушы немесе қоғамдық ұйым сатушыға ерікті тәртіпте шығынды өтеуге және тетіктерін жою туралы претензия жолдануы тиіс. Айтып кету қажет тұтынушылар құқықтарын сот арқылы қорғау ең соңғы шара болады, себебі тәжірибеге көз аударсақ тұтынушылар құқықтарын қорғау туралы даулар көбінесе сотқа дейінгі тәртіпте реттеледі. Сонымен қатар тұтынушылар құқықтарын қорғау ұйымдарымен бірге мемлекеттік органдары да қорғауды жүзеге асырды.  1994 жылы 8 шілдеде “Халықтың санитарлық-эпидемиялық аухалы туралы” заң қабылданды, осы заңның 43-бабында айтылған; Қазақстан Республикасында және шетелде шығырылған өнімнің жеткізу, сату және пайдалануға жіберілуі тек сертификат бар болғанда жүргізіледі, ал егер ол болмаса міндетті түрде сертификациялық зерттеулер өткізу негізінде жүргізіледі. Сонымен бірге осындай жұмыста санитарлық-эпидемиялық қадағалау органдары арқылы жүргізіледі. Осы саладағы қызмет қажеттіліктерінің бірі көбінесе халық тұтынатын тауарлар тұтынушылық мақсатқа арналған сондықтан тәуекел деңгейі неғұрлым жоғары болып тұрады. Санитарлы-эпидемиялық қадағалау органдар толық қалыпты қызмет етуі тәуекелдер дәрежесін түсіріп отырады. Өнім сапасы, процесстер және қызметтер, өнімнің адамдар өмірі мен денсаулығына қауіпсіздігін қамтамасыз  ету, қоршаған ортаны қорғау мәселелері бойынша 18 қаңтар 1993 жылғы “Стандарттау және сертификациялау” заңға сай стандарттау және сертификациялау органдары жүргізіледі. </w:t>
      </w:r>
      <w:r w:rsidRPr="00C77084">
        <w:rPr>
          <w:rFonts w:ascii="Times New Roman" w:hAnsi="Times New Roman"/>
          <w:sz w:val="28"/>
          <w:szCs w:val="28"/>
        </w:rPr>
        <w:t xml:space="preserve">Стандарттау және сертификациялау органдарына – стандарттау және сертификациялау орталықтары, вестер және мералар палатасы, зертханалар кіреді. Өлшеулердің бірліктігін қамтамасыз ету, сауда өлшегіштер уақытылы тексерулер, өнімдер мен тауарлар сәйкестігін, стандарттау мен техникалық шарттардағы ережелер сақталуын, өлшеу құралдары және стандарттарға мемлекеттік бақылау – бұл шаралардың барлығы соның ішінде тұтынушлар құқықтарын қорғау үшін арналған. Жоғарыда аталған органдардан басқа өзгеде мемлекеттік органдарының құзыретінде тұтынушылар құқықтарын қорғау және сақтауына бақылау жатқызылған. “Тұтынушылар құқықтарын қорғау туралы” заң жобасына назар аударсақ, белгіленген құқықтарға қосымша тұрмыстық қызмет көрсету әр түрлі салаларда құқықтарының сақталуына тексеру құқығы белгіленген. Құқықтарының алуан санына қарамастан қоғамдық ұйымдар бірқатар мәселелермен түиіседі, бастысы материалдық мәселесі. Заңға сәйкес табыстың басты және жалғыз қайнар көзі болып қоғамдық ұйымдар үшін ол сот шешімімен құқық бұзушылардың қоғам ұйым пайдасына өндірілетін айып сомалары қарастырылған. Жоғарыда айтып кеткендей тұтынушылар құқықтарын қорғау даулардың көбісі сот қарауына дейін тәртіпте шешіледі. Тұтынушылар қоғамдары нақты бір тұтынушы құқықтарын қорғауды жүзеге асырғанымен, тұтынушы құқығын жалпы қорғау заңдылық мүмкіндігі жоқ, осыған қарамастан олар қорғауды жанама түрде қамтамасыз ете алады. Аталғанды түсіндіріп кетсек, сатушы сатып алушыға сапасы мардымсыз тауарды сатты. Дау туған жағдайда сатушы тауарды ауыстыруды немесе сатып алушыға тауар үшін алынған құнды қайтарудан бас тартты. Мұндай құқықтың бұзылуы сот арқылы шешілуі мүмкін, процессті қоғам ұтқан жағдайда. қоғам сатушыға келешекке белгілі бір сын келтіреді және болашақтағы сатып алушылардың құқықтарының бұзылуына қорғау ретінде болады. Бұдан басқа қоғамдық ұйымдар қызметінің қажеттілігінің бірі ол кейбір жағдайларда жеке тұтынушыға бір ірі ұйыммен дауласып, өз құқығын қорғау қиынға түседі. </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3. Тәжірибеде жеке тұтынушыларға көзқарас қоғамдық немесе мемлекеттік ұйымға қарағанда әр түрлі дәрежеде болады.</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t>Кәсіпкерлікті құқықтық реттеудің бір көрінісі ретінде – кәсіпкердің құқықтары мен заңды мүдделерін қорғаудыц айта кету керек.</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t>Кейбір авторладың айтуынша, қорғалуға деген құқықты жүзеге асырудың барлық тәсілдерін екі нысанда көрсетуге болады, олар: 1) өз-өзін қорғау (өз құқығын ешкімнің көмегінсіз, дербес қорғауы); 2) мемлекеттік мәжбірлеу тәсілі.</w:t>
      </w:r>
      <w:r w:rsidRPr="00C77084">
        <w:rPr>
          <w:rStyle w:val="FootnoteReference"/>
          <w:rFonts w:ascii="Times New Roman" w:hAnsi="Times New Roman"/>
          <w:sz w:val="28"/>
          <w:szCs w:val="28"/>
          <w:lang w:val="en-US"/>
        </w:rPr>
        <w:footnoteReference w:id="1"/>
      </w:r>
      <w:r w:rsidRPr="00C77084">
        <w:rPr>
          <w:rFonts w:ascii="Times New Roman" w:hAnsi="Times New Roman"/>
          <w:sz w:val="28"/>
          <w:szCs w:val="28"/>
          <w:lang w:val="kk-KZ"/>
        </w:rPr>
        <w:t xml:space="preserve"> Тағы бір авторлар түрлі негіздер бойынша басқа да тәсілдерді бөліп  көрсетеді, мысалы, жедел ықпал ету, наразылықтық тәртіп және т.б.</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t>Кәсіпкер дербес түрде өз құқықтарын қорғауда әртүрлі шаралар (санкциялар) қолдануы мүмкін. Кәсіпкерлік қызметті жүзеге асыру процесінде кәсіпкерлер көбінесе өз құқықтарын міндеттемелер жөніндегі контрогенттер тарапынан бұзылуынан қорғау бойынша шараларды қолданады. Сондай-ақ шаруашылық айналымында, қазіргі кезде жедел шаруашылық деп аталатын санкциялар жиі қолданылып жүр. Жоғарыда айтылғандармен қатар кәсіпкер мынадай әрекеттерді дербес жүзеге асыра алады: шартты бұзу, мерзімі өтіп кеткен жағдайда қабылданған орындаудан бас тарту, аккредетивті қайтарып алу, міндеттеме  орындалғанға дейін мүліктен ұстап қалу және т.б. шаралар.</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t>Жоғарыда айтылған (рұқсат етілген) қызметтер шегін бұзғаны үшін мемлекеттік органдар мен лауазымды тұлғалар заңдарға сәйкес мүліктік жауапкершілікке тартылуы мүмкін.</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t>Басқа кәсіпкерлер тарапынан болатын мұндай шектерді бұзылушылықтардан қорғаудың да өзіне тән ерекшеліктері бар. Біріншіден, бұл қорғау шаралары кәсіпкерлік қызметті жүргізудің ережелеріне қатысты. Екінші топты теріс бәсекелестіктен, нарықтағы басымдық жағдайын, соның ішінде басқа кәсіпкерлердің теріс пайдалануынан қорғау шараларын құрайды. Осыған байланысты Қазақстан Республикасының бірқатар заңдарына көз жүгірту керек. Заңсыз бәсекелеспен күресудің көптеген институттары пайда болды.</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t>Заңсыз бәсекелестен қорғаудың мақсаттары: кәсіпкерліктің басқа субъектілерінің қызметіне жағымсыз әсерін тигізе алатын, кәсіпкерліктің кейбір нысандары мен әдістерін жою; шағын және орта бизнес субъектілері мен тұтынушылардың кең шеңберінің құқықтарын қорғау болып табылады.</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t>Заңсыз бәсекелестен қорғаудың заңи шаралары монополияға қарсы заңдардың бір бөлігі болып табылады, немесе арнайы заңмен реттеледі, не болмаса жалпы азаматтық-құқықтық және басқа да нормаларға сүйенеді.</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t>Қазақстандық монополияға қарсы заң шеңберінде заңсыз бәсекелестік ретінде қарастырылатын бірқатар нақты құқық бұзушылықтар бөлініп көрсетілген. Мысалы; шаруашылық субъектілердің мүлкі мен іскерлік беделіне зиян келтіруі мүмкін жалған немесе анық емес мәліметтерді тарату, тұтынушыларды тауардың дайындалу орны мен тәсіліне, қасиеттеріне, пайдалануға жарамдығы не сапасына қатысты шатасуына алып келу.</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r>
      <w:r>
        <w:rPr>
          <w:rFonts w:ascii="Times New Roman" w:hAnsi="Times New Roman"/>
          <w:sz w:val="28"/>
          <w:szCs w:val="28"/>
          <w:lang w:val="kk-KZ"/>
        </w:rPr>
        <w:t>М</w:t>
      </w:r>
      <w:r w:rsidRPr="00C77084">
        <w:rPr>
          <w:rFonts w:ascii="Times New Roman" w:hAnsi="Times New Roman"/>
          <w:sz w:val="28"/>
          <w:szCs w:val="28"/>
          <w:lang w:val="kk-KZ"/>
        </w:rPr>
        <w:t>онополияға қарсы заңдарды бұзғандық үшін көзделетін азаматтық-құқықтық жауапкершілік шаралары әртүрлі. Заңда негізсіз табылған пайданы алып қою және келтірілген зияндарды өндіріп алу түріндегі жауапкершіліктер бекітілген.</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t>Кейбір қорғау шаралары орталық мемлекеттік органдар арқылы қолданылады, (қаржылық және тауарлық нарықтарды демонополизациялау, монополистік қызметті шектеу және жолын кесу, заңды кәсіпкерлікті дамыту, тұтынушылардың құқықтарын қорғау жөніндегі мемлекеттік органдар), мысалы Қазақстан Республикасының монополияға қарсы мемлекеттік комитеті және оның жергілікті жерлердегі органдары. Кәсіпкерлер құқықтарын қорғау жөніндегі нормалардан құралатын, кәсіпкерлік қызметті мемлекеттік реттеудің әдістерінің бірін құқықтың рәсімдеу болып табылатын заң өте ауқымды, көптеген аспектілерді қамтиды.</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 xml:space="preserve">4. Осы заңның шеңберінде жаңа экономикалық құрылымдарды құру және монополистік әрекеттерді шектеу жөніндегі Мемлекеттік комитет құрылған. </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t>Монополияға қарсы комитет тауарлық нарықты және бәсекелестік дамыту үшін, монополистік қызметтерді шектеу үшін, заңсыз бәсекелестіктің жолын әкеу және осы саладағы басқа мемлекеттік органдардың қызметін үйлестіру үшін құрылған. Осы заңда кәсіпкерлікті қолдау және бәсекелестікті дамыту жөніндегі мемлекеттік билік және басқару органдарының міндеттері қарастырылған. Олар мынадай әрекеттерді жүзеге асыруға міндетті:</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-нарықтық монополистік қызметті жүзеге асырады және бәсекелестік шектелетін басымдылық жағдайын иеленген шаруашылық субъектілерін іздеу анықтау мақсатында талдау жүргізеді.</w:t>
      </w:r>
    </w:p>
    <w:p w:rsidR="00745019" w:rsidRPr="00C77084" w:rsidRDefault="00745019" w:rsidP="00C77084">
      <w:pPr>
        <w:numPr>
          <w:ilvl w:val="0"/>
          <w:numId w:val="9"/>
        </w:numPr>
        <w:tabs>
          <w:tab w:val="left" w:pos="360"/>
          <w:tab w:val="num" w:pos="1395"/>
        </w:tabs>
        <w:spacing w:after="0" w:line="240" w:lineRule="auto"/>
        <w:ind w:left="0" w:firstLine="720"/>
        <w:jc w:val="both"/>
        <w:rPr>
          <w:rFonts w:ascii="Times New Roman" w:hAnsi="Times New Roman"/>
          <w:sz w:val="28"/>
          <w:szCs w:val="28"/>
          <w:lang w:val="kk-KZ"/>
        </w:rPr>
      </w:pPr>
      <w:r w:rsidRPr="00C77084">
        <w:rPr>
          <w:rFonts w:ascii="Times New Roman" w:hAnsi="Times New Roman"/>
          <w:sz w:val="28"/>
          <w:szCs w:val="28"/>
          <w:lang w:val="kk-KZ"/>
        </w:rPr>
        <w:t>бәсекелестік дамыту және нарықты жақсартуға қатысты заңдар және басқа да нормативтік актілер жобасынан сараптама жүргізеді;</w:t>
      </w:r>
    </w:p>
    <w:p w:rsidR="00745019" w:rsidRPr="00C77084" w:rsidRDefault="00745019" w:rsidP="00C77084">
      <w:pPr>
        <w:numPr>
          <w:ilvl w:val="0"/>
          <w:numId w:val="9"/>
        </w:numPr>
        <w:tabs>
          <w:tab w:val="left" w:pos="360"/>
          <w:tab w:val="num" w:pos="1395"/>
        </w:tabs>
        <w:spacing w:after="0" w:line="240" w:lineRule="auto"/>
        <w:ind w:left="0" w:firstLine="720"/>
        <w:jc w:val="both"/>
        <w:rPr>
          <w:rFonts w:ascii="Times New Roman" w:hAnsi="Times New Roman"/>
          <w:sz w:val="28"/>
          <w:szCs w:val="28"/>
          <w:lang w:val="kk-KZ"/>
        </w:rPr>
      </w:pPr>
      <w:r w:rsidRPr="00C77084">
        <w:rPr>
          <w:rFonts w:ascii="Times New Roman" w:hAnsi="Times New Roman"/>
          <w:sz w:val="28"/>
          <w:szCs w:val="28"/>
          <w:lang w:val="kk-KZ"/>
        </w:rPr>
        <w:t>өз құзыреті шегінде монополияға қарсы заңдарды бұзу жөніндегі істерді қарау және олар бойынша шешім қабылдайды және т.б. с.с.</w:t>
      </w:r>
    </w:p>
    <w:p w:rsidR="00745019" w:rsidRPr="00C77084" w:rsidRDefault="00745019" w:rsidP="00C77084">
      <w:pPr>
        <w:numPr>
          <w:ilvl w:val="0"/>
          <w:numId w:val="9"/>
        </w:numPr>
        <w:tabs>
          <w:tab w:val="left" w:pos="360"/>
        </w:tabs>
        <w:spacing w:after="0" w:line="240" w:lineRule="auto"/>
        <w:ind w:left="0" w:firstLine="720"/>
        <w:jc w:val="both"/>
        <w:rPr>
          <w:rFonts w:ascii="Times New Roman" w:hAnsi="Times New Roman"/>
          <w:sz w:val="28"/>
          <w:szCs w:val="28"/>
          <w:lang w:val="kk-KZ"/>
        </w:rPr>
      </w:pPr>
      <w:r w:rsidRPr="00C77084">
        <w:rPr>
          <w:rFonts w:ascii="Times New Roman" w:hAnsi="Times New Roman"/>
          <w:sz w:val="28"/>
          <w:szCs w:val="28"/>
          <w:lang w:val="kk-KZ"/>
        </w:rPr>
        <w:t>монополияға қарсы комитет бәсекелестікті дамыту және қолдау мақсатында келесідей әрекеттерді жүзеге асырады.</w:t>
      </w:r>
    </w:p>
    <w:p w:rsidR="00745019" w:rsidRPr="00C77084" w:rsidRDefault="00745019" w:rsidP="00C77084">
      <w:pPr>
        <w:numPr>
          <w:ilvl w:val="0"/>
          <w:numId w:val="9"/>
        </w:numPr>
        <w:tabs>
          <w:tab w:val="left" w:pos="360"/>
        </w:tabs>
        <w:spacing w:after="0" w:line="240" w:lineRule="auto"/>
        <w:ind w:left="0" w:firstLine="720"/>
        <w:jc w:val="both"/>
        <w:rPr>
          <w:rFonts w:ascii="Times New Roman" w:hAnsi="Times New Roman"/>
          <w:sz w:val="28"/>
          <w:szCs w:val="28"/>
          <w:lang w:val="kk-KZ"/>
        </w:rPr>
      </w:pPr>
      <w:r w:rsidRPr="00C77084">
        <w:rPr>
          <w:rFonts w:ascii="Times New Roman" w:hAnsi="Times New Roman"/>
          <w:sz w:val="28"/>
          <w:szCs w:val="28"/>
          <w:lang w:val="kk-KZ"/>
        </w:rPr>
        <w:t>Республикадағы нарықтық жай-күйін, ондағы бәсекелестік деңгейін зерделеп және оны негізде кәсіпкерлікте қолдау, монополиялық құбылыстардың арылу жөніндегі шаралары жарайды.</w:t>
      </w:r>
    </w:p>
    <w:p w:rsidR="00745019" w:rsidRPr="00C77084" w:rsidRDefault="00745019" w:rsidP="00C77084">
      <w:pPr>
        <w:numPr>
          <w:ilvl w:val="0"/>
          <w:numId w:val="9"/>
        </w:numPr>
        <w:tabs>
          <w:tab w:val="left" w:pos="360"/>
        </w:tabs>
        <w:spacing w:after="0" w:line="240" w:lineRule="auto"/>
        <w:ind w:left="0" w:firstLine="720"/>
        <w:jc w:val="both"/>
        <w:rPr>
          <w:rFonts w:ascii="Times New Roman" w:hAnsi="Times New Roman"/>
          <w:sz w:val="28"/>
          <w:szCs w:val="28"/>
          <w:lang w:val="kk-KZ"/>
        </w:rPr>
      </w:pPr>
      <w:r w:rsidRPr="00C77084">
        <w:rPr>
          <w:rFonts w:ascii="Times New Roman" w:hAnsi="Times New Roman"/>
          <w:sz w:val="28"/>
          <w:szCs w:val="28"/>
          <w:lang w:val="kk-KZ"/>
        </w:rPr>
        <w:t>Нарықты және ондағы бәсекелестікті дамытуға бағытталған іс шаралар жүргізу бойынша мемлекеттік биік және басқару органдарына ұсыныстар жасайды.</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t>Енді монополияға қарсы комитетінің өкілеттілігіне келер болсақ, ол келесідей:</w:t>
      </w:r>
    </w:p>
    <w:p w:rsidR="00745019" w:rsidRPr="00C77084" w:rsidRDefault="00745019" w:rsidP="00C77084">
      <w:pPr>
        <w:numPr>
          <w:ilvl w:val="0"/>
          <w:numId w:val="10"/>
        </w:numPr>
        <w:tabs>
          <w:tab w:val="left" w:pos="360"/>
          <w:tab w:val="num" w:pos="1395"/>
        </w:tabs>
        <w:spacing w:after="0" w:line="240" w:lineRule="auto"/>
        <w:ind w:left="0" w:firstLine="720"/>
        <w:jc w:val="both"/>
        <w:rPr>
          <w:rFonts w:ascii="Times New Roman" w:hAnsi="Times New Roman"/>
          <w:sz w:val="28"/>
          <w:szCs w:val="28"/>
          <w:lang w:val="kk-KZ"/>
        </w:rPr>
      </w:pPr>
      <w:r w:rsidRPr="00C77084">
        <w:rPr>
          <w:rFonts w:ascii="Times New Roman" w:hAnsi="Times New Roman"/>
          <w:sz w:val="28"/>
          <w:szCs w:val="28"/>
          <w:lang w:val="kk-KZ"/>
        </w:rPr>
        <w:t>меншік нысанына қарамастан әр түрлі шаруашылық субъектілерінің еркін бәсекелестігін қолдау;</w:t>
      </w:r>
    </w:p>
    <w:p w:rsidR="00745019" w:rsidRPr="00C77084" w:rsidRDefault="00745019" w:rsidP="00C77084">
      <w:pPr>
        <w:numPr>
          <w:ilvl w:val="0"/>
          <w:numId w:val="10"/>
        </w:numPr>
        <w:tabs>
          <w:tab w:val="left" w:pos="360"/>
          <w:tab w:val="num" w:pos="1395"/>
        </w:tabs>
        <w:spacing w:after="0" w:line="240" w:lineRule="auto"/>
        <w:ind w:left="0" w:firstLine="720"/>
        <w:jc w:val="both"/>
        <w:rPr>
          <w:rFonts w:ascii="Times New Roman" w:hAnsi="Times New Roman"/>
          <w:sz w:val="28"/>
          <w:szCs w:val="28"/>
          <w:lang w:val="kk-KZ"/>
        </w:rPr>
      </w:pPr>
      <w:r w:rsidRPr="00C77084">
        <w:rPr>
          <w:rFonts w:ascii="Times New Roman" w:hAnsi="Times New Roman"/>
          <w:sz w:val="28"/>
          <w:szCs w:val="28"/>
          <w:lang w:val="kk-KZ"/>
        </w:rPr>
        <w:t>нарықтағы бәсекелестікті кеңейту мақсатындағы жаңа кәсіпорындарды құру;</w:t>
      </w:r>
    </w:p>
    <w:p w:rsidR="00745019" w:rsidRPr="00C77084" w:rsidRDefault="00745019" w:rsidP="00C77084">
      <w:pPr>
        <w:numPr>
          <w:ilvl w:val="0"/>
          <w:numId w:val="10"/>
        </w:numPr>
        <w:tabs>
          <w:tab w:val="left" w:pos="360"/>
          <w:tab w:val="num" w:pos="1395"/>
        </w:tabs>
        <w:spacing w:after="0" w:line="240" w:lineRule="auto"/>
        <w:ind w:left="0" w:firstLine="720"/>
        <w:jc w:val="both"/>
        <w:rPr>
          <w:rFonts w:ascii="Times New Roman" w:hAnsi="Times New Roman"/>
          <w:sz w:val="28"/>
          <w:szCs w:val="28"/>
          <w:lang w:val="kk-KZ"/>
        </w:rPr>
      </w:pPr>
      <w:r w:rsidRPr="00C77084">
        <w:rPr>
          <w:rFonts w:ascii="Times New Roman" w:hAnsi="Times New Roman"/>
          <w:sz w:val="28"/>
          <w:szCs w:val="28"/>
          <w:lang w:val="kk-KZ"/>
        </w:rPr>
        <w:t>несие беру және салық салу бойынша жеңілдіктер беру және мемлекеттік қорлардан материалдық ресурстар бөлу жолымен монополизацияланған салалардағы өндірістердің қызметін ретке келтіру.</w:t>
      </w:r>
    </w:p>
    <w:p w:rsidR="00745019" w:rsidRPr="00C77084" w:rsidRDefault="00745019" w:rsidP="00C77084">
      <w:pPr>
        <w:numPr>
          <w:ilvl w:val="0"/>
          <w:numId w:val="10"/>
        </w:numPr>
        <w:tabs>
          <w:tab w:val="left" w:pos="360"/>
          <w:tab w:val="num" w:pos="1395"/>
        </w:tabs>
        <w:spacing w:after="0" w:line="240" w:lineRule="auto"/>
        <w:ind w:left="0" w:firstLine="720"/>
        <w:jc w:val="both"/>
        <w:rPr>
          <w:rFonts w:ascii="Times New Roman" w:hAnsi="Times New Roman"/>
          <w:sz w:val="28"/>
          <w:szCs w:val="28"/>
          <w:lang w:val="kk-KZ"/>
        </w:rPr>
      </w:pPr>
      <w:r w:rsidRPr="00C77084">
        <w:rPr>
          <w:rFonts w:ascii="Times New Roman" w:hAnsi="Times New Roman"/>
          <w:sz w:val="28"/>
          <w:szCs w:val="28"/>
          <w:lang w:val="kk-KZ"/>
        </w:rPr>
        <w:t>қарамағындағы монополистік ұйымдастырушылық, басқарушылық бірліктерді қате ұйымдастыру, нарықты басымдық жағдай иеленген шаруашылық субъектілерді бөлу және т.б.</w:t>
      </w:r>
    </w:p>
    <w:p w:rsidR="00745019" w:rsidRPr="00C77084" w:rsidRDefault="00745019" w:rsidP="00C77084">
      <w:p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ab/>
        <w:t>Монополияға қарсы комитеттің мынадай міндеттері қарастырылған;</w:t>
      </w:r>
    </w:p>
    <w:p w:rsidR="00745019" w:rsidRPr="00C77084" w:rsidRDefault="00745019" w:rsidP="00C77084">
      <w:pPr>
        <w:numPr>
          <w:ilvl w:val="0"/>
          <w:numId w:val="11"/>
        </w:numPr>
        <w:tabs>
          <w:tab w:val="left" w:pos="360"/>
          <w:tab w:val="num" w:pos="1155"/>
        </w:tabs>
        <w:spacing w:after="0" w:line="240" w:lineRule="auto"/>
        <w:ind w:left="0" w:firstLine="720"/>
        <w:jc w:val="both"/>
        <w:rPr>
          <w:rFonts w:ascii="Times New Roman" w:hAnsi="Times New Roman"/>
          <w:sz w:val="28"/>
          <w:szCs w:val="28"/>
          <w:lang w:val="kk-KZ"/>
        </w:rPr>
      </w:pPr>
      <w:r w:rsidRPr="00C77084">
        <w:rPr>
          <w:rFonts w:ascii="Times New Roman" w:hAnsi="Times New Roman"/>
          <w:sz w:val="28"/>
          <w:szCs w:val="28"/>
          <w:lang w:val="kk-KZ"/>
        </w:rPr>
        <w:t>кәсіпкершілік дамыту нарықтағы тауарлардың бәсекелестігін дамыту;</w:t>
      </w:r>
    </w:p>
    <w:p w:rsidR="00745019" w:rsidRPr="00C77084" w:rsidRDefault="00745019" w:rsidP="00C77084">
      <w:pPr>
        <w:numPr>
          <w:ilvl w:val="0"/>
          <w:numId w:val="11"/>
        </w:numPr>
        <w:tabs>
          <w:tab w:val="left" w:pos="360"/>
        </w:tabs>
        <w:spacing w:after="0" w:line="240" w:lineRule="auto"/>
        <w:jc w:val="both"/>
        <w:rPr>
          <w:rFonts w:ascii="Times New Roman" w:hAnsi="Times New Roman"/>
          <w:sz w:val="28"/>
          <w:szCs w:val="28"/>
          <w:lang w:val="kk-KZ"/>
        </w:rPr>
      </w:pPr>
      <w:r w:rsidRPr="00C77084">
        <w:rPr>
          <w:rFonts w:ascii="Times New Roman" w:hAnsi="Times New Roman"/>
          <w:sz w:val="28"/>
          <w:szCs w:val="28"/>
          <w:lang w:val="kk-KZ"/>
        </w:rPr>
        <w:t>монополияға қарсы заңдарды сақталуын бақылау және т.б.</w:t>
      </w:r>
    </w:p>
    <w:p w:rsidR="00745019" w:rsidRPr="00C77084" w:rsidRDefault="00745019" w:rsidP="00C77084">
      <w:pPr>
        <w:tabs>
          <w:tab w:val="left" w:pos="360"/>
          <w:tab w:val="left" w:pos="1418"/>
        </w:tabs>
        <w:spacing w:after="0" w:line="240" w:lineRule="auto"/>
        <w:jc w:val="both"/>
        <w:rPr>
          <w:rFonts w:ascii="Times New Roman" w:hAnsi="Times New Roman"/>
          <w:sz w:val="28"/>
          <w:szCs w:val="28"/>
        </w:rPr>
      </w:pPr>
      <w:r w:rsidRPr="00C77084">
        <w:rPr>
          <w:rFonts w:ascii="Times New Roman" w:hAnsi="Times New Roman"/>
          <w:sz w:val="28"/>
          <w:szCs w:val="28"/>
        </w:rPr>
        <w:t>Бұл комитетің мынадай функцияларды атқарды.</w:t>
      </w:r>
    </w:p>
    <w:p w:rsidR="00745019" w:rsidRPr="00C77084" w:rsidRDefault="00745019" w:rsidP="00C77084">
      <w:pPr>
        <w:tabs>
          <w:tab w:val="left" w:pos="360"/>
          <w:tab w:val="left" w:pos="1418"/>
        </w:tabs>
        <w:spacing w:after="0" w:line="240" w:lineRule="auto"/>
        <w:jc w:val="both"/>
        <w:rPr>
          <w:rFonts w:ascii="Times New Roman" w:hAnsi="Times New Roman"/>
          <w:sz w:val="28"/>
          <w:szCs w:val="28"/>
          <w:lang w:val="kk-KZ"/>
        </w:rPr>
      </w:pPr>
      <w:r w:rsidRPr="00C77084">
        <w:rPr>
          <w:rFonts w:ascii="Times New Roman" w:hAnsi="Times New Roman"/>
          <w:sz w:val="28"/>
          <w:szCs w:val="28"/>
        </w:rPr>
        <w:tab/>
      </w:r>
      <w:r w:rsidRPr="00D3156B">
        <w:rPr>
          <w:rFonts w:ascii="Times New Roman" w:hAnsi="Times New Roman"/>
          <w:sz w:val="28"/>
          <w:szCs w:val="28"/>
        </w:rPr>
        <w:t>Егер кәсіпкерлік субъектісінің немесе ұйымдық-басқарушылық бірліктің басымдық жағдайы нарықта ұқсастығы жоқ тауар шығарылымын ұйымдастыру нәтижесінде туындаған болса, Комитеттің жоғарыда аталған шешімі осы басымдық жағдай туындаған кезден бастап бір жылдан ерте емес мерзімде қабылдануы мүмкін</w:t>
      </w:r>
      <w:r w:rsidRPr="00C77084">
        <w:rPr>
          <w:rFonts w:ascii="Times New Roman" w:hAnsi="Times New Roman"/>
          <w:sz w:val="28"/>
          <w:szCs w:val="28"/>
          <w:lang w:val="kk-KZ"/>
        </w:rPr>
        <w:t>.</w:t>
      </w:r>
    </w:p>
    <w:p w:rsidR="00745019" w:rsidRDefault="00745019" w:rsidP="00373E7A">
      <w:pPr>
        <w:spacing w:after="0" w:line="240" w:lineRule="auto"/>
        <w:ind w:firstLine="426"/>
        <w:rPr>
          <w:rFonts w:ascii="Times New Roman" w:hAnsi="Times New Roman"/>
          <w:b/>
          <w:sz w:val="28"/>
          <w:szCs w:val="28"/>
          <w:lang w:val="kk-KZ"/>
        </w:rPr>
      </w:pPr>
    </w:p>
    <w:p w:rsidR="00745019" w:rsidRDefault="00745019" w:rsidP="00373E7A">
      <w:pPr>
        <w:spacing w:after="0" w:line="240" w:lineRule="auto"/>
        <w:ind w:firstLine="426"/>
        <w:rPr>
          <w:rFonts w:ascii="Times New Roman" w:hAnsi="Times New Roman"/>
          <w:b/>
          <w:sz w:val="28"/>
          <w:szCs w:val="28"/>
          <w:lang w:val="kk-KZ"/>
        </w:rPr>
      </w:pPr>
      <w:r w:rsidRPr="00B77AFB">
        <w:rPr>
          <w:rFonts w:ascii="Times New Roman" w:hAnsi="Times New Roman"/>
          <w:b/>
          <w:sz w:val="28"/>
          <w:szCs w:val="28"/>
          <w:lang w:val="kk-KZ"/>
        </w:rPr>
        <w:t>Тақырып бойынша бақылау сұрақтары:</w:t>
      </w:r>
    </w:p>
    <w:p w:rsidR="00745019" w:rsidRDefault="00745019" w:rsidP="00CF242F">
      <w:pPr>
        <w:numPr>
          <w:ilvl w:val="0"/>
          <w:numId w:val="7"/>
        </w:numPr>
        <w:tabs>
          <w:tab w:val="clear" w:pos="720"/>
          <w:tab w:val="num" w:pos="180"/>
          <w:tab w:val="left" w:pos="360"/>
          <w:tab w:val="left" w:pos="1418"/>
        </w:tabs>
        <w:spacing w:after="0" w:line="240" w:lineRule="auto"/>
        <w:ind w:left="180" w:hanging="180"/>
        <w:jc w:val="both"/>
        <w:rPr>
          <w:rFonts w:ascii="Times New Roman" w:hAnsi="Times New Roman"/>
          <w:noProof/>
          <w:sz w:val="28"/>
          <w:szCs w:val="28"/>
          <w:lang w:val="kk-KZ"/>
        </w:rPr>
      </w:pPr>
      <w:r w:rsidRPr="003E6214">
        <w:rPr>
          <w:rFonts w:ascii="Times New Roman" w:hAnsi="Times New Roman"/>
          <w:noProof/>
          <w:sz w:val="28"/>
          <w:szCs w:val="28"/>
          <w:lang w:val="kk-KZ"/>
        </w:rPr>
        <w:t xml:space="preserve">Еркін кәсіпкерлік қызметті теріс пайдалануға жол бермеу. </w:t>
      </w:r>
    </w:p>
    <w:p w:rsidR="00745019" w:rsidRDefault="00745019" w:rsidP="00CF242F">
      <w:pPr>
        <w:numPr>
          <w:ilvl w:val="0"/>
          <w:numId w:val="7"/>
        </w:numPr>
        <w:tabs>
          <w:tab w:val="clear" w:pos="720"/>
          <w:tab w:val="num" w:pos="180"/>
          <w:tab w:val="left" w:pos="360"/>
          <w:tab w:val="left" w:pos="1418"/>
        </w:tabs>
        <w:spacing w:after="0" w:line="240" w:lineRule="auto"/>
        <w:ind w:left="180" w:hanging="180"/>
        <w:jc w:val="both"/>
        <w:rPr>
          <w:rFonts w:ascii="Times New Roman" w:hAnsi="Times New Roman"/>
          <w:noProof/>
          <w:sz w:val="28"/>
          <w:szCs w:val="28"/>
          <w:lang w:val="kk-KZ"/>
        </w:rPr>
      </w:pPr>
      <w:r w:rsidRPr="003E6214">
        <w:rPr>
          <w:rFonts w:ascii="Times New Roman" w:hAnsi="Times New Roman"/>
          <w:noProof/>
          <w:sz w:val="28"/>
          <w:szCs w:val="28"/>
          <w:lang w:val="kk-KZ"/>
        </w:rPr>
        <w:t xml:space="preserve">ҚР заңдарымен қорғалатын тұтынушылардың құқықтары. </w:t>
      </w:r>
    </w:p>
    <w:p w:rsidR="00745019" w:rsidRDefault="00745019" w:rsidP="00CF242F">
      <w:pPr>
        <w:numPr>
          <w:ilvl w:val="0"/>
          <w:numId w:val="7"/>
        </w:numPr>
        <w:tabs>
          <w:tab w:val="clear" w:pos="720"/>
          <w:tab w:val="num" w:pos="180"/>
          <w:tab w:val="left" w:pos="360"/>
          <w:tab w:val="left" w:pos="1418"/>
        </w:tabs>
        <w:spacing w:after="0" w:line="240" w:lineRule="auto"/>
        <w:ind w:left="180" w:hanging="180"/>
        <w:jc w:val="both"/>
        <w:rPr>
          <w:rFonts w:ascii="Times New Roman" w:hAnsi="Times New Roman"/>
          <w:sz w:val="28"/>
          <w:szCs w:val="28"/>
          <w:lang w:val="kk-KZ"/>
        </w:rPr>
      </w:pPr>
      <w:r w:rsidRPr="003E6214">
        <w:rPr>
          <w:rFonts w:ascii="Times New Roman" w:hAnsi="Times New Roman"/>
          <w:noProof/>
          <w:sz w:val="28"/>
          <w:szCs w:val="28"/>
          <w:lang w:val="kk-KZ"/>
        </w:rPr>
        <w:t xml:space="preserve">Тұтынушылардың құқықтарын қорғау тәсілдері. </w:t>
      </w:r>
    </w:p>
    <w:p w:rsidR="00745019" w:rsidRDefault="00745019" w:rsidP="00CF242F">
      <w:pPr>
        <w:numPr>
          <w:ilvl w:val="0"/>
          <w:numId w:val="7"/>
        </w:numPr>
        <w:tabs>
          <w:tab w:val="clear" w:pos="720"/>
          <w:tab w:val="num" w:pos="0"/>
          <w:tab w:val="left" w:pos="360"/>
          <w:tab w:val="left" w:pos="1418"/>
        </w:tabs>
        <w:spacing w:after="0" w:line="240" w:lineRule="auto"/>
        <w:ind w:left="0" w:firstLine="0"/>
        <w:jc w:val="both"/>
        <w:rPr>
          <w:rFonts w:ascii="Times New Roman" w:hAnsi="Times New Roman"/>
          <w:sz w:val="28"/>
          <w:szCs w:val="28"/>
          <w:lang w:val="kk-KZ"/>
        </w:rPr>
      </w:pPr>
      <w:r w:rsidRPr="003E6214">
        <w:rPr>
          <w:rFonts w:ascii="Times New Roman" w:hAnsi="Times New Roman"/>
          <w:noProof/>
          <w:sz w:val="28"/>
          <w:szCs w:val="28"/>
          <w:lang w:val="kk-KZ"/>
        </w:rPr>
        <w:t>Тұтынушылардың құқықтарын қорғ</w:t>
      </w:r>
      <w:r>
        <w:rPr>
          <w:rFonts w:ascii="Times New Roman" w:hAnsi="Times New Roman"/>
          <w:noProof/>
          <w:sz w:val="28"/>
          <w:szCs w:val="28"/>
          <w:lang w:val="kk-KZ"/>
        </w:rPr>
        <w:t xml:space="preserve">ау туралы заңдарды бұзғаны үшін </w:t>
      </w:r>
      <w:r w:rsidRPr="003E6214">
        <w:rPr>
          <w:rFonts w:ascii="Times New Roman" w:hAnsi="Times New Roman"/>
          <w:noProof/>
          <w:sz w:val="28"/>
          <w:szCs w:val="28"/>
          <w:lang w:val="kk-KZ"/>
        </w:rPr>
        <w:t>кәсіпкерлердің жауапкершілігі</w:t>
      </w:r>
      <w:r w:rsidRPr="00403E56">
        <w:rPr>
          <w:noProof/>
          <w:lang w:val="kk-KZ"/>
        </w:rPr>
        <w:t>.</w:t>
      </w:r>
    </w:p>
    <w:p w:rsidR="00745019" w:rsidRDefault="00745019" w:rsidP="007505AB">
      <w:pPr>
        <w:spacing w:after="0" w:line="240" w:lineRule="auto"/>
        <w:rPr>
          <w:rFonts w:ascii="Times New Roman" w:hAnsi="Times New Roman"/>
          <w:sz w:val="28"/>
          <w:szCs w:val="28"/>
          <w:lang w:val="kk-KZ"/>
        </w:rPr>
      </w:pPr>
    </w:p>
    <w:p w:rsidR="00745019" w:rsidRPr="00B27B91" w:rsidRDefault="00745019" w:rsidP="007505AB">
      <w:pPr>
        <w:spacing w:after="0" w:line="240" w:lineRule="auto"/>
        <w:rPr>
          <w:rFonts w:ascii="Times New Roman" w:hAnsi="Times New Roman"/>
          <w:b/>
          <w:sz w:val="28"/>
          <w:szCs w:val="28"/>
          <w:lang w:val="kk-KZ"/>
        </w:rPr>
      </w:pPr>
      <w:r>
        <w:rPr>
          <w:rFonts w:ascii="Times New Roman" w:hAnsi="Times New Roman"/>
          <w:sz w:val="28"/>
          <w:szCs w:val="28"/>
          <w:lang w:val="kk-KZ"/>
        </w:rPr>
        <w:t xml:space="preserve">    </w:t>
      </w:r>
      <w:r w:rsidRPr="00B27B91">
        <w:rPr>
          <w:rFonts w:ascii="Times New Roman" w:hAnsi="Times New Roman"/>
          <w:b/>
          <w:sz w:val="28"/>
          <w:szCs w:val="28"/>
          <w:lang w:val="kk-KZ"/>
        </w:rPr>
        <w:t>Пайдаланған әдебиеттер</w:t>
      </w:r>
    </w:p>
    <w:p w:rsidR="00745019" w:rsidRPr="00633518" w:rsidRDefault="00745019" w:rsidP="007505AB">
      <w:pPr>
        <w:shd w:val="clear" w:color="auto" w:fill="FFFFFF"/>
        <w:spacing w:after="0" w:line="240" w:lineRule="auto"/>
        <w:rPr>
          <w:rFonts w:ascii="Times New Roman" w:hAnsi="Times New Roman"/>
          <w:sz w:val="28"/>
          <w:szCs w:val="28"/>
          <w:lang w:val="ru-MO"/>
        </w:rPr>
      </w:pPr>
      <w:r>
        <w:rPr>
          <w:rFonts w:ascii="Times New Roman" w:hAnsi="Times New Roman"/>
          <w:sz w:val="28"/>
          <w:szCs w:val="28"/>
          <w:lang w:val="ru-MO"/>
        </w:rPr>
        <w:t xml:space="preserve">1. </w:t>
      </w:r>
      <w:r w:rsidRPr="00633518">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633518">
          <w:rPr>
            <w:rFonts w:ascii="Times New Roman" w:hAnsi="Times New Roman"/>
            <w:sz w:val="28"/>
            <w:szCs w:val="28"/>
            <w:lang w:val="ru-MO"/>
          </w:rPr>
          <w:t>2003 г</w:t>
        </w:r>
      </w:smartTag>
      <w:r w:rsidRPr="00633518">
        <w:rPr>
          <w:rFonts w:ascii="Times New Roman" w:hAnsi="Times New Roman"/>
          <w:sz w:val="28"/>
          <w:szCs w:val="28"/>
          <w:lang w:val="ru-MO"/>
        </w:rPr>
        <w:t>.</w:t>
      </w:r>
    </w:p>
    <w:p w:rsidR="00745019" w:rsidRPr="00633518" w:rsidRDefault="00745019" w:rsidP="007505AB">
      <w:pPr>
        <w:spacing w:after="0" w:line="240" w:lineRule="auto"/>
        <w:jc w:val="both"/>
        <w:rPr>
          <w:rFonts w:ascii="Times New Roman" w:hAnsi="Times New Roman"/>
          <w:sz w:val="28"/>
          <w:szCs w:val="28"/>
          <w:lang w:val="ru-MO"/>
        </w:rPr>
      </w:pPr>
      <w:r>
        <w:rPr>
          <w:rFonts w:ascii="Times New Roman" w:hAnsi="Times New Roman"/>
          <w:sz w:val="28"/>
          <w:szCs w:val="28"/>
          <w:lang w:val="ru-MO"/>
        </w:rPr>
        <w:t xml:space="preserve">2. </w:t>
      </w:r>
      <w:r w:rsidRPr="00633518">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633518">
          <w:rPr>
            <w:rFonts w:ascii="Times New Roman" w:hAnsi="Times New Roman"/>
            <w:sz w:val="28"/>
            <w:szCs w:val="28"/>
            <w:lang w:val="ru-MO"/>
          </w:rPr>
          <w:t>2005 г</w:t>
        </w:r>
      </w:smartTag>
      <w:r w:rsidRPr="00633518">
        <w:rPr>
          <w:rFonts w:ascii="Times New Roman" w:hAnsi="Times New Roman"/>
          <w:sz w:val="28"/>
          <w:szCs w:val="28"/>
          <w:lang w:val="ru-MO"/>
        </w:rPr>
        <w:t>.</w:t>
      </w:r>
    </w:p>
    <w:p w:rsidR="00745019" w:rsidRPr="00633518" w:rsidRDefault="00745019" w:rsidP="007505AB">
      <w:pPr>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633518">
        <w:rPr>
          <w:rFonts w:ascii="Times New Roman" w:hAnsi="Times New Roman"/>
          <w:sz w:val="28"/>
          <w:szCs w:val="28"/>
          <w:lang w:val="kk-KZ"/>
        </w:rPr>
        <w:t>.</w:t>
      </w:r>
      <w:r>
        <w:rPr>
          <w:rFonts w:ascii="Times New Roman" w:hAnsi="Times New Roman"/>
          <w:sz w:val="28"/>
          <w:szCs w:val="28"/>
          <w:lang w:val="kk-KZ"/>
        </w:rPr>
        <w:t xml:space="preserve"> </w:t>
      </w:r>
      <w:r w:rsidRPr="00633518">
        <w:rPr>
          <w:rFonts w:ascii="Times New Roman" w:hAnsi="Times New Roman"/>
          <w:sz w:val="28"/>
          <w:szCs w:val="28"/>
          <w:lang w:val="kk-KZ"/>
        </w:rPr>
        <w:t>Кәсіпкерлік (шаруашылық) құқық С.П. Мороз  Алматы «Бастау» баспасы   2009ж</w:t>
      </w:r>
    </w:p>
    <w:p w:rsidR="00745019" w:rsidRPr="00E97AE9" w:rsidRDefault="00745019" w:rsidP="007505AB">
      <w:pPr>
        <w:spacing w:after="0" w:line="240" w:lineRule="auto"/>
        <w:jc w:val="both"/>
        <w:rPr>
          <w:rFonts w:ascii="Times New Roman" w:hAnsi="Times New Roman"/>
          <w:b/>
          <w:noProof/>
          <w:sz w:val="28"/>
          <w:szCs w:val="28"/>
          <w:lang w:val="kk-KZ"/>
        </w:rPr>
      </w:pPr>
      <w:r>
        <w:rPr>
          <w:rFonts w:ascii="Times New Roman" w:hAnsi="Times New Roman"/>
          <w:sz w:val="28"/>
          <w:szCs w:val="28"/>
          <w:lang w:val="kk-KZ"/>
        </w:rPr>
        <w:t xml:space="preserve">4. </w:t>
      </w:r>
      <w:r w:rsidRPr="00633518">
        <w:rPr>
          <w:rFonts w:ascii="Times New Roman" w:hAnsi="Times New Roman"/>
          <w:sz w:val="28"/>
          <w:szCs w:val="28"/>
          <w:lang w:val="kk-KZ"/>
        </w:rPr>
        <w:t>ҚР Конституциясы. Алматы, 1995ж 30тамыз. (1998 және 2007ж өзгертулер мен</w:t>
      </w:r>
      <w:r>
        <w:rPr>
          <w:rFonts w:ascii="Times New Roman" w:hAnsi="Times New Roman"/>
          <w:sz w:val="28"/>
          <w:szCs w:val="28"/>
          <w:lang w:val="kk-KZ"/>
        </w:rPr>
        <w:t xml:space="preserve"> </w:t>
      </w:r>
      <w:r w:rsidRPr="00633518">
        <w:rPr>
          <w:rFonts w:ascii="Times New Roman" w:hAnsi="Times New Roman"/>
          <w:sz w:val="28"/>
          <w:szCs w:val="28"/>
          <w:lang w:val="kk-KZ"/>
        </w:rPr>
        <w:t>толықтырулар енгізілген).</w:t>
      </w:r>
    </w:p>
    <w:p w:rsidR="00745019" w:rsidRPr="007F65C5" w:rsidRDefault="00745019" w:rsidP="007505A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5. </w:t>
      </w:r>
      <w:r w:rsidRPr="00633518">
        <w:rPr>
          <w:rFonts w:ascii="Times New Roman" w:hAnsi="Times New Roman"/>
          <w:sz w:val="28"/>
          <w:szCs w:val="28"/>
          <w:lang w:val="kk-KZ"/>
        </w:rPr>
        <w:t xml:space="preserve">ҚР Азаматтық кодексі (Жалпы бөлім). </w:t>
      </w:r>
      <w:r w:rsidRPr="000C5436">
        <w:rPr>
          <w:rFonts w:ascii="Times New Roman" w:hAnsi="Times New Roman"/>
          <w:sz w:val="28"/>
          <w:szCs w:val="28"/>
          <w:lang w:val="kk-KZ"/>
        </w:rPr>
        <w:t>19</w:t>
      </w:r>
      <w:r w:rsidRPr="007F65C5">
        <w:rPr>
          <w:rFonts w:ascii="Times New Roman" w:hAnsi="Times New Roman"/>
          <w:sz w:val="28"/>
          <w:szCs w:val="28"/>
          <w:lang w:val="kk-KZ"/>
        </w:rPr>
        <w:t>94ж.</w:t>
      </w:r>
      <w:r>
        <w:rPr>
          <w:rFonts w:ascii="Times New Roman" w:hAnsi="Times New Roman"/>
          <w:sz w:val="28"/>
          <w:szCs w:val="28"/>
          <w:lang w:val="kk-KZ"/>
        </w:rPr>
        <w:t xml:space="preserve"> </w:t>
      </w:r>
      <w:r w:rsidRPr="007F65C5">
        <w:rPr>
          <w:rFonts w:ascii="Times New Roman" w:hAnsi="Times New Roman"/>
          <w:sz w:val="28"/>
          <w:szCs w:val="28"/>
          <w:lang w:val="kk-KZ"/>
        </w:rPr>
        <w:t xml:space="preserve">24  желтоқсан. </w:t>
      </w:r>
    </w:p>
    <w:p w:rsidR="00745019" w:rsidRPr="007F65C5" w:rsidRDefault="00745019" w:rsidP="007505AB">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33518">
        <w:rPr>
          <w:rFonts w:ascii="Times New Roman" w:hAnsi="Times New Roman"/>
          <w:sz w:val="28"/>
          <w:szCs w:val="28"/>
          <w:lang w:val="kk-KZ"/>
        </w:rPr>
        <w:t>.</w:t>
      </w:r>
      <w:r w:rsidRPr="007F65C5">
        <w:rPr>
          <w:rFonts w:ascii="Times New Roman" w:hAnsi="Times New Roman"/>
          <w:sz w:val="28"/>
          <w:szCs w:val="28"/>
          <w:lang w:val="kk-KZ"/>
        </w:rPr>
        <w:t>Жеке кәсіпкерлік туралы ҚР Заңы 2006ж. 31 қаңтар (2010.30.06. берілген өзгерістер мен толықтыруларымен)</w:t>
      </w:r>
    </w:p>
    <w:p w:rsidR="00745019" w:rsidRDefault="00745019" w:rsidP="00CF242F">
      <w:pPr>
        <w:tabs>
          <w:tab w:val="num" w:pos="180"/>
          <w:tab w:val="left" w:pos="360"/>
          <w:tab w:val="left" w:pos="1418"/>
        </w:tabs>
        <w:spacing w:after="0" w:line="240" w:lineRule="auto"/>
        <w:ind w:left="180" w:hanging="180"/>
        <w:jc w:val="both"/>
        <w:rPr>
          <w:rFonts w:ascii="Times New Roman" w:hAnsi="Times New Roman"/>
          <w:sz w:val="28"/>
          <w:szCs w:val="28"/>
          <w:lang w:val="kk-KZ"/>
        </w:rPr>
      </w:pPr>
    </w:p>
    <w:p w:rsidR="00745019" w:rsidRDefault="00745019" w:rsidP="00CF242F">
      <w:pPr>
        <w:tabs>
          <w:tab w:val="num" w:pos="180"/>
          <w:tab w:val="left" w:pos="360"/>
          <w:tab w:val="left" w:pos="1418"/>
        </w:tabs>
        <w:spacing w:after="0" w:line="240" w:lineRule="auto"/>
        <w:ind w:left="180" w:hanging="180"/>
        <w:jc w:val="both"/>
        <w:rPr>
          <w:rFonts w:ascii="Times New Roman" w:hAnsi="Times New Roman"/>
          <w:sz w:val="28"/>
          <w:szCs w:val="28"/>
          <w:lang w:val="kk-KZ"/>
        </w:rPr>
      </w:pPr>
    </w:p>
    <w:p w:rsidR="00745019" w:rsidRDefault="00745019" w:rsidP="00CF242F">
      <w:pPr>
        <w:tabs>
          <w:tab w:val="num" w:pos="180"/>
          <w:tab w:val="left" w:pos="360"/>
          <w:tab w:val="left" w:pos="1418"/>
        </w:tabs>
        <w:spacing w:after="0" w:line="240" w:lineRule="auto"/>
        <w:ind w:left="180" w:hanging="180"/>
        <w:jc w:val="both"/>
        <w:rPr>
          <w:rFonts w:ascii="Times New Roman" w:hAnsi="Times New Roman"/>
          <w:sz w:val="28"/>
          <w:szCs w:val="28"/>
          <w:lang w:val="kk-KZ"/>
        </w:rPr>
      </w:pPr>
    </w:p>
    <w:p w:rsidR="00745019" w:rsidRDefault="00745019" w:rsidP="00CF242F">
      <w:pPr>
        <w:tabs>
          <w:tab w:val="num" w:pos="180"/>
          <w:tab w:val="left" w:pos="360"/>
          <w:tab w:val="left" w:pos="1418"/>
        </w:tabs>
        <w:spacing w:after="0" w:line="240" w:lineRule="auto"/>
        <w:ind w:left="180" w:hanging="180"/>
        <w:jc w:val="both"/>
        <w:rPr>
          <w:rFonts w:ascii="Times New Roman" w:hAnsi="Times New Roman"/>
          <w:sz w:val="28"/>
          <w:szCs w:val="28"/>
          <w:lang w:val="kk-KZ"/>
        </w:rPr>
      </w:pPr>
    </w:p>
    <w:p w:rsidR="00745019" w:rsidRDefault="00745019" w:rsidP="00CF242F">
      <w:pPr>
        <w:tabs>
          <w:tab w:val="num" w:pos="180"/>
          <w:tab w:val="left" w:pos="360"/>
          <w:tab w:val="left" w:pos="1418"/>
        </w:tabs>
        <w:spacing w:after="0" w:line="240" w:lineRule="auto"/>
        <w:ind w:left="180" w:hanging="180"/>
        <w:jc w:val="both"/>
        <w:rPr>
          <w:rFonts w:ascii="Times New Roman" w:hAnsi="Times New Roman"/>
          <w:sz w:val="28"/>
          <w:szCs w:val="28"/>
          <w:lang w:val="kk-KZ"/>
        </w:rPr>
      </w:pPr>
    </w:p>
    <w:p w:rsidR="00745019" w:rsidRDefault="00745019" w:rsidP="00CF242F">
      <w:pPr>
        <w:tabs>
          <w:tab w:val="num" w:pos="180"/>
          <w:tab w:val="left" w:pos="360"/>
          <w:tab w:val="left" w:pos="1418"/>
        </w:tabs>
        <w:spacing w:after="0" w:line="240" w:lineRule="auto"/>
        <w:ind w:left="180" w:hanging="180"/>
        <w:jc w:val="both"/>
        <w:rPr>
          <w:rFonts w:ascii="Times New Roman" w:hAnsi="Times New Roman"/>
          <w:sz w:val="28"/>
          <w:szCs w:val="28"/>
          <w:lang w:val="kk-KZ"/>
        </w:rPr>
      </w:pPr>
    </w:p>
    <w:p w:rsidR="00745019" w:rsidRDefault="00745019" w:rsidP="00CF242F">
      <w:pPr>
        <w:tabs>
          <w:tab w:val="num" w:pos="180"/>
          <w:tab w:val="left" w:pos="360"/>
          <w:tab w:val="left" w:pos="1418"/>
        </w:tabs>
        <w:spacing w:after="0" w:line="240" w:lineRule="auto"/>
        <w:ind w:left="180" w:hanging="180"/>
        <w:jc w:val="both"/>
        <w:rPr>
          <w:rFonts w:ascii="Times New Roman" w:hAnsi="Times New Roman"/>
          <w:sz w:val="28"/>
          <w:szCs w:val="28"/>
          <w:lang w:val="kk-KZ"/>
        </w:rPr>
      </w:pPr>
    </w:p>
    <w:p w:rsidR="00745019" w:rsidRDefault="00745019" w:rsidP="00CF242F">
      <w:pPr>
        <w:tabs>
          <w:tab w:val="num" w:pos="180"/>
          <w:tab w:val="left" w:pos="360"/>
          <w:tab w:val="left" w:pos="1418"/>
        </w:tabs>
        <w:spacing w:after="0" w:line="240" w:lineRule="auto"/>
        <w:ind w:left="180" w:hanging="180"/>
        <w:jc w:val="both"/>
        <w:rPr>
          <w:rFonts w:ascii="Times New Roman" w:hAnsi="Times New Roman"/>
          <w:sz w:val="28"/>
          <w:szCs w:val="28"/>
          <w:lang w:val="kk-KZ"/>
        </w:rPr>
      </w:pPr>
    </w:p>
    <w:p w:rsidR="00745019" w:rsidRPr="00D71267" w:rsidRDefault="00745019" w:rsidP="002F22F9">
      <w:pPr>
        <w:spacing w:after="0" w:line="240" w:lineRule="auto"/>
        <w:jc w:val="both"/>
        <w:rPr>
          <w:rFonts w:ascii="Times New Roman" w:hAnsi="Times New Roman"/>
          <w:b/>
          <w:sz w:val="32"/>
          <w:szCs w:val="28"/>
          <w:lang w:val="kk-KZ"/>
        </w:rPr>
      </w:pPr>
      <w:r w:rsidRPr="000A1226">
        <w:rPr>
          <w:rFonts w:ascii="Times New Roman" w:hAnsi="Times New Roman"/>
          <w:b/>
          <w:sz w:val="28"/>
          <w:szCs w:val="28"/>
          <w:lang w:val="kk-KZ"/>
        </w:rPr>
        <w:t>Ұсынылатын әдебиеттер тізімі</w:t>
      </w:r>
    </w:p>
    <w:p w:rsidR="00745019" w:rsidRPr="000A1226" w:rsidRDefault="00745019" w:rsidP="000A1226">
      <w:pPr>
        <w:shd w:val="clear" w:color="auto" w:fill="FFFFFF"/>
        <w:spacing w:after="0"/>
        <w:rPr>
          <w:rFonts w:ascii="Times New Roman" w:hAnsi="Times New Roman"/>
          <w:b/>
          <w:bCs/>
          <w:noProof/>
          <w:sz w:val="28"/>
          <w:szCs w:val="28"/>
          <w:lang w:val="kk-KZ"/>
        </w:rPr>
      </w:pPr>
      <w:r w:rsidRPr="000A1226">
        <w:rPr>
          <w:rFonts w:ascii="Times New Roman" w:hAnsi="Times New Roman"/>
          <w:b/>
          <w:bCs/>
          <w:noProof/>
          <w:sz w:val="28"/>
          <w:szCs w:val="28"/>
          <w:lang w:val="kk-KZ"/>
        </w:rPr>
        <w:t xml:space="preserve">Негізгі </w:t>
      </w:r>
      <w:r w:rsidRPr="00A847E3">
        <w:rPr>
          <w:rFonts w:ascii="Times New Roman" w:hAnsi="Times New Roman"/>
          <w:b/>
          <w:bCs/>
          <w:noProof/>
          <w:sz w:val="28"/>
          <w:szCs w:val="28"/>
          <w:lang w:val="kk-KZ"/>
        </w:rPr>
        <w:t xml:space="preserve"> </w:t>
      </w:r>
      <w:r w:rsidRPr="000A1226">
        <w:rPr>
          <w:rFonts w:ascii="Times New Roman" w:hAnsi="Times New Roman"/>
          <w:b/>
          <w:bCs/>
          <w:noProof/>
          <w:sz w:val="28"/>
          <w:szCs w:val="28"/>
          <w:lang w:val="kk-KZ"/>
        </w:rPr>
        <w:t>ә</w:t>
      </w:r>
      <w:r w:rsidRPr="00A847E3">
        <w:rPr>
          <w:rFonts w:ascii="Times New Roman" w:hAnsi="Times New Roman"/>
          <w:b/>
          <w:bCs/>
          <w:noProof/>
          <w:sz w:val="28"/>
          <w:szCs w:val="28"/>
          <w:lang w:val="kk-KZ"/>
        </w:rPr>
        <w:t>дебиет</w:t>
      </w:r>
      <w:r w:rsidRPr="000A1226">
        <w:rPr>
          <w:rFonts w:ascii="Times New Roman" w:hAnsi="Times New Roman"/>
          <w:b/>
          <w:bCs/>
          <w:noProof/>
          <w:sz w:val="28"/>
          <w:szCs w:val="28"/>
          <w:lang w:val="kk-KZ"/>
        </w:rPr>
        <w:t>тер:</w:t>
      </w:r>
    </w:p>
    <w:p w:rsidR="00745019" w:rsidRPr="000A1226" w:rsidRDefault="00745019" w:rsidP="000A1226">
      <w:pPr>
        <w:numPr>
          <w:ilvl w:val="0"/>
          <w:numId w:val="1"/>
        </w:numPr>
        <w:tabs>
          <w:tab w:val="num" w:pos="720"/>
        </w:tabs>
        <w:spacing w:after="0" w:line="240" w:lineRule="auto"/>
        <w:jc w:val="both"/>
        <w:rPr>
          <w:rFonts w:ascii="Times New Roman" w:hAnsi="Times New Roman"/>
          <w:sz w:val="28"/>
          <w:szCs w:val="28"/>
          <w:lang w:val="ru-MO"/>
        </w:rPr>
      </w:pPr>
      <w:r w:rsidRPr="000A1226">
        <w:rPr>
          <w:rFonts w:ascii="Times New Roman" w:hAnsi="Times New Roman"/>
          <w:sz w:val="28"/>
          <w:szCs w:val="28"/>
          <w:lang w:val="ru-MO"/>
        </w:rPr>
        <w:t xml:space="preserve">Коммерческое право/ Под ред.Яковлевой В.Ф., Попондопуло В.Ф. М., </w:t>
      </w:r>
      <w:smartTag w:uri="urn:schemas-microsoft-com:office:smarttags" w:element="metricconverter">
        <w:smartTagPr>
          <w:attr w:name="ProductID" w:val="2001 г"/>
        </w:smartTagPr>
        <w:r w:rsidRPr="000A1226">
          <w:rPr>
            <w:rFonts w:ascii="Times New Roman" w:hAnsi="Times New Roman"/>
            <w:sz w:val="28"/>
            <w:szCs w:val="28"/>
            <w:lang w:val="ru-MO"/>
          </w:rPr>
          <w:t>2001 г</w:t>
        </w:r>
      </w:smartTag>
      <w:r w:rsidRPr="000A1226">
        <w:rPr>
          <w:rFonts w:ascii="Times New Roman" w:hAnsi="Times New Roman"/>
          <w:sz w:val="28"/>
          <w:szCs w:val="28"/>
          <w:lang w:val="ru-MO"/>
        </w:rPr>
        <w:t xml:space="preserve">. </w:t>
      </w:r>
    </w:p>
    <w:p w:rsidR="00745019" w:rsidRPr="000A1226" w:rsidRDefault="00745019" w:rsidP="000A1226">
      <w:pPr>
        <w:numPr>
          <w:ilvl w:val="0"/>
          <w:numId w:val="1"/>
        </w:numPr>
        <w:tabs>
          <w:tab w:val="num" w:pos="720"/>
        </w:tabs>
        <w:spacing w:after="0" w:line="240" w:lineRule="auto"/>
        <w:jc w:val="both"/>
        <w:rPr>
          <w:rFonts w:ascii="Times New Roman" w:hAnsi="Times New Roman"/>
          <w:sz w:val="28"/>
          <w:szCs w:val="28"/>
          <w:lang w:val="ru-MO"/>
        </w:rPr>
      </w:pPr>
      <w:r w:rsidRPr="000A1226">
        <w:rPr>
          <w:rFonts w:ascii="Times New Roman" w:hAnsi="Times New Roman"/>
          <w:sz w:val="28"/>
          <w:szCs w:val="28"/>
          <w:lang w:val="ru-MO"/>
        </w:rPr>
        <w:t xml:space="preserve">Предпринимательское право. Курс лекций/ Под ред.Н.И.Клейн. М., </w:t>
      </w:r>
      <w:smartTag w:uri="urn:schemas-microsoft-com:office:smarttags" w:element="metricconverter">
        <w:smartTagPr>
          <w:attr w:name="ProductID" w:val="2003 г"/>
        </w:smartTagPr>
        <w:r w:rsidRPr="000A1226">
          <w:rPr>
            <w:rFonts w:ascii="Times New Roman" w:hAnsi="Times New Roman"/>
            <w:sz w:val="28"/>
            <w:szCs w:val="28"/>
            <w:lang w:val="ru-MO"/>
          </w:rPr>
          <w:t>2003 г</w:t>
        </w:r>
      </w:smartTag>
      <w:r w:rsidRPr="000A1226">
        <w:rPr>
          <w:rFonts w:ascii="Times New Roman" w:hAnsi="Times New Roman"/>
          <w:sz w:val="28"/>
          <w:szCs w:val="28"/>
          <w:lang w:val="ru-MO"/>
        </w:rPr>
        <w:t>.</w:t>
      </w:r>
    </w:p>
    <w:p w:rsidR="00745019" w:rsidRPr="000A1226" w:rsidRDefault="00745019" w:rsidP="000A1226">
      <w:pPr>
        <w:numPr>
          <w:ilvl w:val="0"/>
          <w:numId w:val="1"/>
        </w:numPr>
        <w:tabs>
          <w:tab w:val="num" w:pos="720"/>
        </w:tabs>
        <w:spacing w:after="0" w:line="240" w:lineRule="auto"/>
        <w:jc w:val="both"/>
        <w:rPr>
          <w:rFonts w:ascii="Times New Roman" w:hAnsi="Times New Roman"/>
          <w:sz w:val="28"/>
          <w:szCs w:val="28"/>
          <w:lang w:val="ru-MO"/>
        </w:rPr>
      </w:pPr>
      <w:r w:rsidRPr="000A1226">
        <w:rPr>
          <w:rFonts w:ascii="Times New Roman" w:hAnsi="Times New Roman"/>
          <w:sz w:val="28"/>
          <w:szCs w:val="28"/>
          <w:lang w:val="ru-MO"/>
        </w:rPr>
        <w:t xml:space="preserve">Шершенович Г.Ф. Учебник торгового права. М., </w:t>
      </w:r>
      <w:smartTag w:uri="urn:schemas-microsoft-com:office:smarttags" w:element="metricconverter">
        <w:smartTagPr>
          <w:attr w:name="ProductID" w:val="2004 г"/>
        </w:smartTagPr>
        <w:r w:rsidRPr="000A1226">
          <w:rPr>
            <w:rFonts w:ascii="Times New Roman" w:hAnsi="Times New Roman"/>
            <w:sz w:val="28"/>
            <w:szCs w:val="28"/>
            <w:lang w:val="ru-MO"/>
          </w:rPr>
          <w:t>2004 г</w:t>
        </w:r>
      </w:smartTag>
      <w:r w:rsidRPr="000A1226">
        <w:rPr>
          <w:rFonts w:ascii="Times New Roman" w:hAnsi="Times New Roman"/>
          <w:sz w:val="28"/>
          <w:szCs w:val="28"/>
          <w:lang w:val="ru-MO"/>
        </w:rPr>
        <w:t>.</w:t>
      </w:r>
    </w:p>
    <w:p w:rsidR="00745019" w:rsidRPr="000A1226" w:rsidRDefault="00745019" w:rsidP="000A1226">
      <w:pPr>
        <w:numPr>
          <w:ilvl w:val="0"/>
          <w:numId w:val="1"/>
        </w:numPr>
        <w:tabs>
          <w:tab w:val="num" w:pos="720"/>
        </w:tabs>
        <w:spacing w:after="0" w:line="240" w:lineRule="auto"/>
        <w:jc w:val="both"/>
        <w:rPr>
          <w:rFonts w:ascii="Times New Roman" w:hAnsi="Times New Roman"/>
          <w:sz w:val="28"/>
          <w:szCs w:val="28"/>
          <w:lang w:val="ru-MO"/>
        </w:rPr>
      </w:pPr>
      <w:r w:rsidRPr="000A1226">
        <w:rPr>
          <w:rFonts w:ascii="Times New Roman" w:hAnsi="Times New Roman"/>
          <w:sz w:val="28"/>
          <w:szCs w:val="28"/>
          <w:lang w:val="ru-MO"/>
        </w:rPr>
        <w:t xml:space="preserve">Алексеев С.С. Теория права. Харьков </w:t>
      </w:r>
      <w:smartTag w:uri="urn:schemas-microsoft-com:office:smarttags" w:element="metricconverter">
        <w:smartTagPr>
          <w:attr w:name="ProductID" w:val="1994 г"/>
        </w:smartTagPr>
        <w:r w:rsidRPr="000A1226">
          <w:rPr>
            <w:rFonts w:ascii="Times New Roman" w:hAnsi="Times New Roman"/>
            <w:sz w:val="28"/>
            <w:szCs w:val="28"/>
            <w:lang w:val="ru-MO"/>
          </w:rPr>
          <w:t>1994 г</w:t>
        </w:r>
      </w:smartTag>
      <w:r w:rsidRPr="000A1226">
        <w:rPr>
          <w:rFonts w:ascii="Times New Roman" w:hAnsi="Times New Roman"/>
          <w:sz w:val="28"/>
          <w:szCs w:val="28"/>
          <w:lang w:val="ru-MO"/>
        </w:rPr>
        <w:t>.</w:t>
      </w:r>
    </w:p>
    <w:p w:rsidR="00745019" w:rsidRPr="000A1226" w:rsidRDefault="00745019" w:rsidP="000A1226">
      <w:pPr>
        <w:numPr>
          <w:ilvl w:val="0"/>
          <w:numId w:val="1"/>
        </w:numPr>
        <w:tabs>
          <w:tab w:val="num" w:pos="720"/>
        </w:tabs>
        <w:spacing w:after="0" w:line="240" w:lineRule="auto"/>
        <w:jc w:val="both"/>
        <w:rPr>
          <w:rFonts w:ascii="Times New Roman" w:hAnsi="Times New Roman"/>
          <w:sz w:val="28"/>
          <w:szCs w:val="28"/>
          <w:lang w:val="ru-MO"/>
        </w:rPr>
      </w:pPr>
      <w:r w:rsidRPr="000A1226">
        <w:rPr>
          <w:rFonts w:ascii="Times New Roman" w:hAnsi="Times New Roman"/>
          <w:sz w:val="28"/>
          <w:szCs w:val="28"/>
          <w:lang w:val="ru-MO"/>
        </w:rPr>
        <w:t xml:space="preserve">Кулагин М.И. Предпринимательство и право. опыт Запада. М., </w:t>
      </w:r>
      <w:smartTag w:uri="urn:schemas-microsoft-com:office:smarttags" w:element="metricconverter">
        <w:smartTagPr>
          <w:attr w:name="ProductID" w:val="2005 г"/>
        </w:smartTagPr>
        <w:r w:rsidRPr="000A1226">
          <w:rPr>
            <w:rFonts w:ascii="Times New Roman" w:hAnsi="Times New Roman"/>
            <w:sz w:val="28"/>
            <w:szCs w:val="28"/>
            <w:lang w:val="ru-MO"/>
          </w:rPr>
          <w:t>2005 г</w:t>
        </w:r>
      </w:smartTag>
      <w:r w:rsidRPr="000A1226">
        <w:rPr>
          <w:rFonts w:ascii="Times New Roman" w:hAnsi="Times New Roman"/>
          <w:sz w:val="28"/>
          <w:szCs w:val="28"/>
          <w:lang w:val="ru-MO"/>
        </w:rPr>
        <w:t>.</w:t>
      </w:r>
    </w:p>
    <w:p w:rsidR="00745019" w:rsidRPr="000A1226" w:rsidRDefault="00745019" w:rsidP="000A1226">
      <w:pPr>
        <w:numPr>
          <w:ilvl w:val="0"/>
          <w:numId w:val="1"/>
        </w:numPr>
        <w:tabs>
          <w:tab w:val="num" w:pos="720"/>
        </w:tabs>
        <w:spacing w:after="0" w:line="240" w:lineRule="auto"/>
        <w:jc w:val="both"/>
        <w:rPr>
          <w:rFonts w:ascii="Times New Roman" w:hAnsi="Times New Roman"/>
          <w:sz w:val="28"/>
          <w:szCs w:val="28"/>
          <w:lang w:val="ru-MO"/>
        </w:rPr>
      </w:pPr>
      <w:r w:rsidRPr="000A1226">
        <w:rPr>
          <w:rFonts w:ascii="Times New Roman" w:hAnsi="Times New Roman"/>
          <w:sz w:val="28"/>
          <w:szCs w:val="28"/>
          <w:lang w:val="ru-MO"/>
        </w:rPr>
        <w:t xml:space="preserve">Басин Ю.Г., Фурсов В.Г. Основы бизнеса и предпринимательства в условиях рыночной экономики. Алматы, </w:t>
      </w:r>
      <w:smartTag w:uri="urn:schemas-microsoft-com:office:smarttags" w:element="metricconverter">
        <w:smartTagPr>
          <w:attr w:name="ProductID" w:val="2002 г"/>
        </w:smartTagPr>
        <w:r w:rsidRPr="000A1226">
          <w:rPr>
            <w:rFonts w:ascii="Times New Roman" w:hAnsi="Times New Roman"/>
            <w:sz w:val="28"/>
            <w:szCs w:val="28"/>
            <w:lang w:val="ru-MO"/>
          </w:rPr>
          <w:t>2002 г</w:t>
        </w:r>
      </w:smartTag>
      <w:r w:rsidRPr="000A1226">
        <w:rPr>
          <w:rFonts w:ascii="Times New Roman" w:hAnsi="Times New Roman"/>
          <w:sz w:val="28"/>
          <w:szCs w:val="28"/>
          <w:lang w:val="ru-MO"/>
        </w:rPr>
        <w:t>.</w:t>
      </w:r>
    </w:p>
    <w:p w:rsidR="00745019" w:rsidRPr="000A1226" w:rsidRDefault="00745019" w:rsidP="000A1226">
      <w:pPr>
        <w:numPr>
          <w:ilvl w:val="0"/>
          <w:numId w:val="1"/>
        </w:numPr>
        <w:tabs>
          <w:tab w:val="num" w:pos="720"/>
        </w:tabs>
        <w:spacing w:after="0" w:line="240" w:lineRule="auto"/>
        <w:jc w:val="both"/>
        <w:rPr>
          <w:rFonts w:ascii="Times New Roman" w:hAnsi="Times New Roman"/>
          <w:sz w:val="28"/>
          <w:szCs w:val="28"/>
          <w:lang w:val="ru-MO"/>
        </w:rPr>
      </w:pPr>
      <w:r w:rsidRPr="000A1226">
        <w:rPr>
          <w:rFonts w:ascii="Times New Roman" w:hAnsi="Times New Roman"/>
          <w:sz w:val="28"/>
          <w:szCs w:val="28"/>
          <w:lang w:val="ru-MO"/>
        </w:rPr>
        <w:t xml:space="preserve">Яковлев В.Ф. Гражданско-правовой метод регулирования общественных отношений. Свердловск, </w:t>
      </w:r>
      <w:smartTag w:uri="urn:schemas-microsoft-com:office:smarttags" w:element="metricconverter">
        <w:smartTagPr>
          <w:attr w:name="ProductID" w:val="1972 г"/>
        </w:smartTagPr>
        <w:r w:rsidRPr="000A1226">
          <w:rPr>
            <w:rFonts w:ascii="Times New Roman" w:hAnsi="Times New Roman"/>
            <w:sz w:val="28"/>
            <w:szCs w:val="28"/>
            <w:lang w:val="ru-MO"/>
          </w:rPr>
          <w:t>1972 г</w:t>
        </w:r>
      </w:smartTag>
      <w:r w:rsidRPr="000A1226">
        <w:rPr>
          <w:rFonts w:ascii="Times New Roman" w:hAnsi="Times New Roman"/>
          <w:sz w:val="28"/>
          <w:szCs w:val="28"/>
          <w:lang w:val="ru-MO"/>
        </w:rPr>
        <w:t>.</w:t>
      </w:r>
    </w:p>
    <w:p w:rsidR="00745019" w:rsidRPr="000A1226" w:rsidRDefault="00745019" w:rsidP="000A1226">
      <w:pPr>
        <w:numPr>
          <w:ilvl w:val="0"/>
          <w:numId w:val="1"/>
        </w:numPr>
        <w:tabs>
          <w:tab w:val="num" w:pos="720"/>
        </w:tabs>
        <w:spacing w:after="0" w:line="240" w:lineRule="auto"/>
        <w:jc w:val="both"/>
        <w:rPr>
          <w:rFonts w:ascii="Times New Roman" w:hAnsi="Times New Roman"/>
          <w:sz w:val="28"/>
          <w:szCs w:val="28"/>
        </w:rPr>
      </w:pPr>
      <w:r w:rsidRPr="000A1226">
        <w:rPr>
          <w:rFonts w:ascii="Times New Roman" w:hAnsi="Times New Roman"/>
          <w:sz w:val="28"/>
          <w:szCs w:val="28"/>
          <w:lang w:val="ru-MO"/>
        </w:rPr>
        <w:t xml:space="preserve">Лаптев В.В. Хозяйственное право – право предпринимательской деятельности/ Государство и право. </w:t>
      </w:r>
      <w:smartTag w:uri="urn:schemas-microsoft-com:office:smarttags" w:element="metricconverter">
        <w:smartTagPr>
          <w:attr w:name="ProductID" w:val="1993 г"/>
        </w:smartTagPr>
        <w:r w:rsidRPr="000A1226">
          <w:rPr>
            <w:rFonts w:ascii="Times New Roman" w:hAnsi="Times New Roman"/>
            <w:sz w:val="28"/>
            <w:szCs w:val="28"/>
            <w:lang w:val="ru-MO"/>
          </w:rPr>
          <w:t>1993 г</w:t>
        </w:r>
      </w:smartTag>
      <w:r w:rsidRPr="000A1226">
        <w:rPr>
          <w:rFonts w:ascii="Times New Roman" w:hAnsi="Times New Roman"/>
          <w:sz w:val="28"/>
          <w:szCs w:val="28"/>
          <w:lang w:val="ru-MO"/>
        </w:rPr>
        <w:t>. № 1</w:t>
      </w:r>
    </w:p>
    <w:p w:rsidR="00745019" w:rsidRPr="000A1226" w:rsidRDefault="00745019" w:rsidP="000A1226">
      <w:pPr>
        <w:numPr>
          <w:ilvl w:val="0"/>
          <w:numId w:val="1"/>
        </w:numPr>
        <w:tabs>
          <w:tab w:val="num" w:pos="720"/>
        </w:tabs>
        <w:spacing w:after="0" w:line="240" w:lineRule="auto"/>
        <w:jc w:val="both"/>
        <w:rPr>
          <w:rFonts w:ascii="Times New Roman" w:hAnsi="Times New Roman"/>
          <w:sz w:val="28"/>
          <w:szCs w:val="28"/>
        </w:rPr>
      </w:pPr>
      <w:r w:rsidRPr="000A1226">
        <w:rPr>
          <w:rFonts w:ascii="Times New Roman" w:hAnsi="Times New Roman"/>
          <w:sz w:val="28"/>
          <w:szCs w:val="28"/>
          <w:lang w:val="ru-MO"/>
        </w:rPr>
        <w:t>Сулейменов М.К. и др. Право и предпринимательства в РК. Алматы, 2004г.</w:t>
      </w:r>
    </w:p>
    <w:p w:rsidR="00745019" w:rsidRPr="000A1226" w:rsidRDefault="00745019" w:rsidP="000A1226">
      <w:pPr>
        <w:numPr>
          <w:ilvl w:val="0"/>
          <w:numId w:val="1"/>
        </w:numPr>
        <w:tabs>
          <w:tab w:val="num" w:pos="720"/>
        </w:tabs>
        <w:spacing w:after="0" w:line="240" w:lineRule="auto"/>
        <w:jc w:val="both"/>
        <w:rPr>
          <w:rFonts w:ascii="Times New Roman" w:hAnsi="Times New Roman"/>
          <w:sz w:val="28"/>
          <w:szCs w:val="28"/>
        </w:rPr>
      </w:pPr>
      <w:r w:rsidRPr="000A1226">
        <w:rPr>
          <w:rFonts w:ascii="Times New Roman" w:hAnsi="Times New Roman"/>
          <w:sz w:val="28"/>
          <w:szCs w:val="28"/>
        </w:rPr>
        <w:t xml:space="preserve">Лапуста М.Г., Старостин Ю.Л. Малое предпринимательство. М., </w:t>
      </w:r>
      <w:smartTag w:uri="urn:schemas-microsoft-com:office:smarttags" w:element="metricconverter">
        <w:smartTagPr>
          <w:attr w:name="ProductID" w:val="2004 г"/>
        </w:smartTagPr>
        <w:r w:rsidRPr="000A1226">
          <w:rPr>
            <w:rFonts w:ascii="Times New Roman" w:hAnsi="Times New Roman"/>
            <w:sz w:val="28"/>
            <w:szCs w:val="28"/>
            <w:lang w:val="kk-KZ"/>
          </w:rPr>
          <w:t>2004</w:t>
        </w:r>
        <w:r w:rsidRPr="000A1226">
          <w:rPr>
            <w:rFonts w:ascii="Times New Roman" w:hAnsi="Times New Roman"/>
            <w:sz w:val="28"/>
            <w:szCs w:val="28"/>
          </w:rPr>
          <w:t xml:space="preserve"> г</w:t>
        </w:r>
      </w:smartTag>
      <w:r w:rsidRPr="000A1226">
        <w:rPr>
          <w:rFonts w:ascii="Times New Roman" w:hAnsi="Times New Roman"/>
          <w:sz w:val="28"/>
          <w:szCs w:val="28"/>
        </w:rPr>
        <w:t>.</w:t>
      </w:r>
    </w:p>
    <w:p w:rsidR="00745019" w:rsidRPr="000A1226" w:rsidRDefault="00745019" w:rsidP="000A1226">
      <w:pPr>
        <w:numPr>
          <w:ilvl w:val="0"/>
          <w:numId w:val="1"/>
        </w:numPr>
        <w:tabs>
          <w:tab w:val="num" w:pos="720"/>
        </w:tabs>
        <w:spacing w:after="0" w:line="240" w:lineRule="auto"/>
        <w:jc w:val="both"/>
        <w:rPr>
          <w:rFonts w:ascii="Times New Roman" w:hAnsi="Times New Roman"/>
          <w:sz w:val="28"/>
          <w:szCs w:val="28"/>
        </w:rPr>
      </w:pPr>
      <w:r w:rsidRPr="000A1226">
        <w:rPr>
          <w:rFonts w:ascii="Times New Roman" w:hAnsi="Times New Roman"/>
          <w:sz w:val="28"/>
          <w:szCs w:val="28"/>
        </w:rPr>
        <w:t xml:space="preserve">Шиткина И.С. Правовое обеспечение деятельности акционерного общества. М., </w:t>
      </w:r>
      <w:smartTag w:uri="urn:schemas-microsoft-com:office:smarttags" w:element="metricconverter">
        <w:smartTagPr>
          <w:attr w:name="ProductID" w:val="2004 г"/>
        </w:smartTagPr>
        <w:r w:rsidRPr="000A1226">
          <w:rPr>
            <w:rFonts w:ascii="Times New Roman" w:hAnsi="Times New Roman"/>
            <w:sz w:val="28"/>
            <w:szCs w:val="28"/>
            <w:lang w:val="kk-KZ"/>
          </w:rPr>
          <w:t>2004</w:t>
        </w:r>
        <w:r w:rsidRPr="000A1226">
          <w:rPr>
            <w:rFonts w:ascii="Times New Roman" w:hAnsi="Times New Roman"/>
            <w:sz w:val="28"/>
            <w:szCs w:val="28"/>
          </w:rPr>
          <w:t xml:space="preserve"> г</w:t>
        </w:r>
      </w:smartTag>
      <w:r w:rsidRPr="000A1226">
        <w:rPr>
          <w:rFonts w:ascii="Times New Roman" w:hAnsi="Times New Roman"/>
          <w:sz w:val="28"/>
          <w:szCs w:val="28"/>
        </w:rPr>
        <w:t>.</w:t>
      </w:r>
    </w:p>
    <w:p w:rsidR="00745019" w:rsidRPr="000A1226" w:rsidRDefault="00745019" w:rsidP="000A1226">
      <w:pPr>
        <w:numPr>
          <w:ilvl w:val="0"/>
          <w:numId w:val="1"/>
        </w:numPr>
        <w:tabs>
          <w:tab w:val="num" w:pos="720"/>
        </w:tabs>
        <w:spacing w:after="0" w:line="240" w:lineRule="auto"/>
        <w:jc w:val="both"/>
        <w:rPr>
          <w:rFonts w:ascii="Times New Roman" w:hAnsi="Times New Roman"/>
          <w:sz w:val="28"/>
          <w:szCs w:val="28"/>
        </w:rPr>
      </w:pPr>
      <w:r w:rsidRPr="000A1226">
        <w:rPr>
          <w:rFonts w:ascii="Times New Roman" w:hAnsi="Times New Roman"/>
          <w:sz w:val="28"/>
          <w:szCs w:val="28"/>
        </w:rPr>
        <w:t xml:space="preserve">Сеитова К.С. Рынок и биржа. Алматы, </w:t>
      </w:r>
      <w:smartTag w:uri="urn:schemas-microsoft-com:office:smarttags" w:element="metricconverter">
        <w:smartTagPr>
          <w:attr w:name="ProductID" w:val="1991 г"/>
        </w:smartTagPr>
        <w:r w:rsidRPr="000A1226">
          <w:rPr>
            <w:rFonts w:ascii="Times New Roman" w:hAnsi="Times New Roman"/>
            <w:sz w:val="28"/>
            <w:szCs w:val="28"/>
          </w:rPr>
          <w:t>1991 г</w:t>
        </w:r>
      </w:smartTag>
      <w:r w:rsidRPr="000A1226">
        <w:rPr>
          <w:rFonts w:ascii="Times New Roman" w:hAnsi="Times New Roman"/>
          <w:sz w:val="28"/>
          <w:szCs w:val="28"/>
        </w:rPr>
        <w:t>.</w:t>
      </w:r>
    </w:p>
    <w:p w:rsidR="00745019" w:rsidRDefault="00745019" w:rsidP="00D71267">
      <w:pPr>
        <w:spacing w:after="0"/>
        <w:ind w:left="360"/>
        <w:rPr>
          <w:rFonts w:ascii="Times New Roman" w:hAnsi="Times New Roman"/>
          <w:b/>
          <w:sz w:val="28"/>
          <w:szCs w:val="28"/>
          <w:lang w:val="kk-KZ"/>
        </w:rPr>
      </w:pPr>
    </w:p>
    <w:p w:rsidR="00745019" w:rsidRPr="000A1226" w:rsidRDefault="00745019" w:rsidP="000A1226">
      <w:pPr>
        <w:spacing w:after="0"/>
        <w:rPr>
          <w:rFonts w:ascii="Times New Roman" w:hAnsi="Times New Roman"/>
          <w:b/>
          <w:sz w:val="28"/>
          <w:szCs w:val="28"/>
          <w:lang w:val="kk-KZ"/>
        </w:rPr>
      </w:pPr>
      <w:r w:rsidRPr="000A1226">
        <w:rPr>
          <w:rFonts w:ascii="Times New Roman" w:hAnsi="Times New Roman"/>
          <w:b/>
          <w:sz w:val="28"/>
          <w:szCs w:val="28"/>
          <w:lang w:val="kk-KZ"/>
        </w:rPr>
        <w:t>Қосымша әдебиеттер:</w:t>
      </w:r>
    </w:p>
    <w:p w:rsidR="00745019" w:rsidRPr="000A1226" w:rsidRDefault="00745019" w:rsidP="000A1226">
      <w:pPr>
        <w:spacing w:after="0" w:line="240" w:lineRule="auto"/>
        <w:jc w:val="both"/>
        <w:rPr>
          <w:rFonts w:ascii="Times New Roman" w:hAnsi="Times New Roman"/>
          <w:sz w:val="28"/>
          <w:szCs w:val="28"/>
        </w:rPr>
      </w:pPr>
      <w:r>
        <w:rPr>
          <w:rFonts w:ascii="Times New Roman" w:hAnsi="Times New Roman"/>
          <w:sz w:val="28"/>
          <w:szCs w:val="28"/>
          <w:lang w:val="kk-KZ"/>
        </w:rPr>
        <w:t>1.</w:t>
      </w:r>
      <w:r w:rsidRPr="000A1226">
        <w:rPr>
          <w:rFonts w:ascii="Times New Roman" w:hAnsi="Times New Roman"/>
          <w:sz w:val="28"/>
          <w:szCs w:val="28"/>
          <w:lang w:val="kk-KZ"/>
        </w:rPr>
        <w:t xml:space="preserve"> </w:t>
      </w:r>
      <w:r w:rsidRPr="000A1226">
        <w:rPr>
          <w:rFonts w:ascii="Times New Roman" w:hAnsi="Times New Roman"/>
          <w:sz w:val="28"/>
          <w:szCs w:val="28"/>
        </w:rPr>
        <w:t xml:space="preserve">Улыбин К.А. Брокер и биржа. М. </w:t>
      </w:r>
      <w:smartTag w:uri="urn:schemas-microsoft-com:office:smarttags" w:element="metricconverter">
        <w:smartTagPr>
          <w:attr w:name="ProductID" w:val="1991 г"/>
        </w:smartTagPr>
        <w:r w:rsidRPr="000A1226">
          <w:rPr>
            <w:rFonts w:ascii="Times New Roman" w:hAnsi="Times New Roman"/>
            <w:sz w:val="28"/>
            <w:szCs w:val="28"/>
          </w:rPr>
          <w:t>1991 г</w:t>
        </w:r>
      </w:smartTag>
      <w:r w:rsidRPr="000A1226">
        <w:rPr>
          <w:rFonts w:ascii="Times New Roman" w:hAnsi="Times New Roman"/>
          <w:sz w:val="28"/>
          <w:szCs w:val="28"/>
        </w:rPr>
        <w:t>.</w:t>
      </w:r>
    </w:p>
    <w:p w:rsidR="00745019" w:rsidRPr="000A1226" w:rsidRDefault="00745019" w:rsidP="00CF242F">
      <w:pPr>
        <w:numPr>
          <w:ilvl w:val="0"/>
          <w:numId w:val="3"/>
        </w:numPr>
        <w:tabs>
          <w:tab w:val="clear" w:pos="720"/>
          <w:tab w:val="num" w:pos="360"/>
        </w:tabs>
        <w:spacing w:after="0" w:line="240" w:lineRule="auto"/>
        <w:ind w:left="360"/>
        <w:jc w:val="both"/>
        <w:rPr>
          <w:rFonts w:ascii="Times New Roman" w:hAnsi="Times New Roman"/>
          <w:sz w:val="28"/>
          <w:szCs w:val="28"/>
        </w:rPr>
      </w:pPr>
      <w:r w:rsidRPr="000A1226">
        <w:rPr>
          <w:rFonts w:ascii="Times New Roman" w:hAnsi="Times New Roman"/>
          <w:sz w:val="28"/>
          <w:szCs w:val="28"/>
        </w:rPr>
        <w:t>Осипова Л.В., Синяева И.М. Основы комм</w:t>
      </w:r>
      <w:r>
        <w:rPr>
          <w:rFonts w:ascii="Times New Roman" w:hAnsi="Times New Roman"/>
          <w:sz w:val="28"/>
          <w:szCs w:val="28"/>
        </w:rPr>
        <w:t>ерческой деятельности. Учебник.</w:t>
      </w:r>
      <w:r>
        <w:rPr>
          <w:rFonts w:ascii="Times New Roman" w:hAnsi="Times New Roman"/>
          <w:sz w:val="28"/>
          <w:szCs w:val="28"/>
          <w:lang w:val="kk-KZ"/>
        </w:rPr>
        <w:t xml:space="preserve"> </w:t>
      </w:r>
      <w:r w:rsidRPr="000A1226">
        <w:rPr>
          <w:rFonts w:ascii="Times New Roman" w:hAnsi="Times New Roman"/>
          <w:sz w:val="28"/>
          <w:szCs w:val="28"/>
        </w:rPr>
        <w:t xml:space="preserve">М., </w:t>
      </w:r>
      <w:smartTag w:uri="urn:schemas-microsoft-com:office:smarttags" w:element="metricconverter">
        <w:smartTagPr>
          <w:attr w:name="ProductID" w:val="2001 г"/>
        </w:smartTagPr>
        <w:r w:rsidRPr="000A1226">
          <w:rPr>
            <w:rFonts w:ascii="Times New Roman" w:hAnsi="Times New Roman"/>
            <w:sz w:val="28"/>
            <w:szCs w:val="28"/>
            <w:lang w:val="kk-KZ"/>
          </w:rPr>
          <w:t>2001</w:t>
        </w:r>
        <w:r w:rsidRPr="000A1226">
          <w:rPr>
            <w:rFonts w:ascii="Times New Roman" w:hAnsi="Times New Roman"/>
            <w:sz w:val="28"/>
            <w:szCs w:val="28"/>
          </w:rPr>
          <w:t xml:space="preserve"> г</w:t>
        </w:r>
      </w:smartTag>
      <w:r w:rsidRPr="000A1226">
        <w:rPr>
          <w:rFonts w:ascii="Times New Roman" w:hAnsi="Times New Roman"/>
          <w:sz w:val="28"/>
          <w:szCs w:val="28"/>
        </w:rPr>
        <w:t>.</w:t>
      </w:r>
    </w:p>
    <w:p w:rsidR="00745019" w:rsidRPr="000A1226" w:rsidRDefault="00745019" w:rsidP="00CF242F">
      <w:pPr>
        <w:numPr>
          <w:ilvl w:val="0"/>
          <w:numId w:val="3"/>
        </w:numPr>
        <w:tabs>
          <w:tab w:val="clear" w:pos="720"/>
          <w:tab w:val="num" w:pos="360"/>
        </w:tabs>
        <w:spacing w:after="0" w:line="240" w:lineRule="auto"/>
        <w:ind w:hanging="720"/>
        <w:jc w:val="both"/>
        <w:rPr>
          <w:rFonts w:ascii="Times New Roman" w:hAnsi="Times New Roman"/>
          <w:sz w:val="28"/>
          <w:szCs w:val="28"/>
        </w:rPr>
      </w:pPr>
      <w:r w:rsidRPr="000A1226">
        <w:rPr>
          <w:rFonts w:ascii="Times New Roman" w:hAnsi="Times New Roman"/>
          <w:sz w:val="28"/>
          <w:szCs w:val="28"/>
        </w:rPr>
        <w:t xml:space="preserve">Семенкова Е.В. Операции с ценными бумагами. М., </w:t>
      </w:r>
      <w:smartTag w:uri="urn:schemas-microsoft-com:office:smarttags" w:element="metricconverter">
        <w:smartTagPr>
          <w:attr w:name="ProductID" w:val="1997 г"/>
        </w:smartTagPr>
        <w:r w:rsidRPr="000A1226">
          <w:rPr>
            <w:rFonts w:ascii="Times New Roman" w:hAnsi="Times New Roman"/>
            <w:sz w:val="28"/>
            <w:szCs w:val="28"/>
            <w:lang w:val="kk-KZ"/>
          </w:rPr>
          <w:t>199</w:t>
        </w:r>
        <w:r w:rsidRPr="000A1226">
          <w:rPr>
            <w:rFonts w:ascii="Times New Roman" w:hAnsi="Times New Roman"/>
            <w:sz w:val="28"/>
            <w:szCs w:val="28"/>
          </w:rPr>
          <w:t>7 г</w:t>
        </w:r>
      </w:smartTag>
      <w:r w:rsidRPr="000A1226">
        <w:rPr>
          <w:rFonts w:ascii="Times New Roman" w:hAnsi="Times New Roman"/>
          <w:sz w:val="28"/>
          <w:szCs w:val="28"/>
        </w:rPr>
        <w:t>.</w:t>
      </w:r>
    </w:p>
    <w:p w:rsidR="00745019" w:rsidRPr="000A1226" w:rsidRDefault="00745019" w:rsidP="00CF242F">
      <w:pPr>
        <w:numPr>
          <w:ilvl w:val="0"/>
          <w:numId w:val="3"/>
        </w:numPr>
        <w:tabs>
          <w:tab w:val="num" w:pos="284"/>
        </w:tabs>
        <w:spacing w:after="0" w:line="240" w:lineRule="auto"/>
        <w:ind w:left="360"/>
        <w:jc w:val="both"/>
        <w:rPr>
          <w:rFonts w:ascii="Times New Roman" w:hAnsi="Times New Roman"/>
          <w:sz w:val="28"/>
          <w:szCs w:val="28"/>
        </w:rPr>
      </w:pPr>
      <w:r w:rsidRPr="000A1226">
        <w:rPr>
          <w:rFonts w:ascii="Times New Roman" w:hAnsi="Times New Roman"/>
          <w:sz w:val="28"/>
          <w:szCs w:val="28"/>
        </w:rPr>
        <w:t xml:space="preserve">Грачев Ю.Н. Внешнеторговые документы. М., </w:t>
      </w:r>
      <w:smartTag w:uri="urn:schemas-microsoft-com:office:smarttags" w:element="metricconverter">
        <w:smartTagPr>
          <w:attr w:name="ProductID" w:val="1999 г"/>
        </w:smartTagPr>
        <w:r w:rsidRPr="000A1226">
          <w:rPr>
            <w:rFonts w:ascii="Times New Roman" w:hAnsi="Times New Roman"/>
            <w:sz w:val="28"/>
            <w:szCs w:val="28"/>
          </w:rPr>
          <w:t>199</w:t>
        </w:r>
        <w:r w:rsidRPr="000A1226">
          <w:rPr>
            <w:rFonts w:ascii="Times New Roman" w:hAnsi="Times New Roman"/>
            <w:sz w:val="28"/>
            <w:szCs w:val="28"/>
            <w:lang w:val="kk-KZ"/>
          </w:rPr>
          <w:t>9</w:t>
        </w:r>
        <w:r w:rsidRPr="000A1226">
          <w:rPr>
            <w:rFonts w:ascii="Times New Roman" w:hAnsi="Times New Roman"/>
            <w:sz w:val="28"/>
            <w:szCs w:val="28"/>
          </w:rPr>
          <w:t xml:space="preserve"> г</w:t>
        </w:r>
      </w:smartTag>
      <w:r w:rsidRPr="000A1226">
        <w:rPr>
          <w:rFonts w:ascii="Times New Roman" w:hAnsi="Times New Roman"/>
          <w:sz w:val="28"/>
          <w:szCs w:val="28"/>
        </w:rPr>
        <w:t>.</w:t>
      </w:r>
    </w:p>
    <w:p w:rsidR="00745019" w:rsidRPr="000A1226" w:rsidRDefault="00745019" w:rsidP="00CF242F">
      <w:pPr>
        <w:numPr>
          <w:ilvl w:val="0"/>
          <w:numId w:val="3"/>
        </w:numPr>
        <w:tabs>
          <w:tab w:val="num" w:pos="284"/>
        </w:tabs>
        <w:spacing w:after="0" w:line="240" w:lineRule="auto"/>
        <w:ind w:left="360"/>
        <w:jc w:val="both"/>
        <w:rPr>
          <w:rFonts w:ascii="Times New Roman" w:hAnsi="Times New Roman"/>
          <w:sz w:val="28"/>
          <w:szCs w:val="28"/>
        </w:rPr>
      </w:pPr>
      <w:r w:rsidRPr="000A1226">
        <w:rPr>
          <w:rFonts w:ascii="Times New Roman" w:hAnsi="Times New Roman"/>
          <w:sz w:val="28"/>
          <w:szCs w:val="28"/>
        </w:rPr>
        <w:t xml:space="preserve">Принципы международных коммерческих договоров. М., </w:t>
      </w:r>
      <w:smartTag w:uri="urn:schemas-microsoft-com:office:smarttags" w:element="metricconverter">
        <w:smartTagPr>
          <w:attr w:name="ProductID" w:val="1996 г"/>
        </w:smartTagPr>
        <w:r w:rsidRPr="000A1226">
          <w:rPr>
            <w:rFonts w:ascii="Times New Roman" w:hAnsi="Times New Roman"/>
            <w:sz w:val="28"/>
            <w:szCs w:val="28"/>
          </w:rPr>
          <w:t>1996 г</w:t>
        </w:r>
      </w:smartTag>
      <w:r w:rsidRPr="000A1226">
        <w:rPr>
          <w:rFonts w:ascii="Times New Roman" w:hAnsi="Times New Roman"/>
          <w:sz w:val="28"/>
          <w:szCs w:val="28"/>
        </w:rPr>
        <w:t>.</w:t>
      </w:r>
    </w:p>
    <w:p w:rsidR="00745019" w:rsidRPr="000A1226" w:rsidRDefault="00745019" w:rsidP="00CF242F">
      <w:pPr>
        <w:numPr>
          <w:ilvl w:val="0"/>
          <w:numId w:val="3"/>
        </w:numPr>
        <w:tabs>
          <w:tab w:val="num" w:pos="284"/>
        </w:tabs>
        <w:spacing w:after="0" w:line="240" w:lineRule="auto"/>
        <w:ind w:left="284" w:hanging="284"/>
        <w:jc w:val="both"/>
        <w:rPr>
          <w:rFonts w:ascii="Times New Roman" w:hAnsi="Times New Roman"/>
          <w:sz w:val="28"/>
          <w:szCs w:val="28"/>
        </w:rPr>
      </w:pPr>
      <w:r w:rsidRPr="000A1226">
        <w:rPr>
          <w:rFonts w:ascii="Times New Roman" w:hAnsi="Times New Roman"/>
          <w:sz w:val="28"/>
          <w:szCs w:val="28"/>
        </w:rPr>
        <w:t>Ильясова К.М. Правовое регулирование банкротства по законодательству РК. В кн. Актуальные вопросы</w:t>
      </w:r>
      <w:r w:rsidRPr="000A1226">
        <w:rPr>
          <w:rFonts w:ascii="Times New Roman" w:hAnsi="Times New Roman"/>
          <w:sz w:val="28"/>
          <w:szCs w:val="28"/>
          <w:lang w:val="kk-KZ"/>
        </w:rPr>
        <w:t xml:space="preserve"> </w:t>
      </w:r>
      <w:r w:rsidRPr="000A1226">
        <w:rPr>
          <w:rFonts w:ascii="Times New Roman" w:hAnsi="Times New Roman"/>
          <w:sz w:val="28"/>
          <w:szCs w:val="28"/>
        </w:rPr>
        <w:t xml:space="preserve">коммерческого законодательства или практика его применения. Алматы, </w:t>
      </w:r>
      <w:smartTag w:uri="urn:schemas-microsoft-com:office:smarttags" w:element="metricconverter">
        <w:smartTagPr>
          <w:attr w:name="ProductID" w:val="1996 г"/>
        </w:smartTagPr>
        <w:r w:rsidRPr="000A1226">
          <w:rPr>
            <w:rFonts w:ascii="Times New Roman" w:hAnsi="Times New Roman"/>
            <w:sz w:val="28"/>
            <w:szCs w:val="28"/>
          </w:rPr>
          <w:t>1996 г</w:t>
        </w:r>
      </w:smartTag>
      <w:r w:rsidRPr="000A1226">
        <w:rPr>
          <w:rFonts w:ascii="Times New Roman" w:hAnsi="Times New Roman"/>
          <w:sz w:val="28"/>
          <w:szCs w:val="28"/>
        </w:rPr>
        <w:t>.</w:t>
      </w:r>
    </w:p>
    <w:p w:rsidR="00745019" w:rsidRPr="000A1226" w:rsidRDefault="00745019" w:rsidP="000A1226">
      <w:pPr>
        <w:tabs>
          <w:tab w:val="num" w:pos="284"/>
        </w:tabs>
        <w:spacing w:after="0"/>
        <w:jc w:val="both"/>
        <w:rPr>
          <w:rFonts w:ascii="Times New Roman" w:hAnsi="Times New Roman"/>
          <w:b/>
          <w:sz w:val="28"/>
          <w:szCs w:val="28"/>
        </w:rPr>
      </w:pPr>
    </w:p>
    <w:p w:rsidR="00745019" w:rsidRPr="000A1226" w:rsidRDefault="00745019" w:rsidP="000A1226">
      <w:pPr>
        <w:shd w:val="clear" w:color="auto" w:fill="FFFFFF"/>
        <w:spacing w:after="0"/>
        <w:ind w:left="45"/>
        <w:rPr>
          <w:rFonts w:ascii="Times New Roman" w:hAnsi="Times New Roman"/>
          <w:b/>
          <w:sz w:val="28"/>
          <w:szCs w:val="28"/>
        </w:rPr>
      </w:pPr>
      <w:r w:rsidRPr="000A1226">
        <w:rPr>
          <w:rFonts w:ascii="Times New Roman" w:hAnsi="Times New Roman"/>
          <w:b/>
          <w:noProof/>
          <w:sz w:val="28"/>
          <w:szCs w:val="28"/>
          <w:lang w:val="kk-KZ"/>
        </w:rPr>
        <w:t xml:space="preserve">     </w:t>
      </w:r>
      <w:r w:rsidRPr="000A1226">
        <w:rPr>
          <w:rFonts w:ascii="Times New Roman" w:hAnsi="Times New Roman"/>
          <w:b/>
          <w:noProof/>
          <w:sz w:val="28"/>
          <w:szCs w:val="28"/>
        </w:rPr>
        <w:t>Нормативтік актілер:</w:t>
      </w:r>
    </w:p>
    <w:p w:rsidR="00745019" w:rsidRPr="000A1226" w:rsidRDefault="00745019" w:rsidP="00CF242F">
      <w:pPr>
        <w:numPr>
          <w:ilvl w:val="0"/>
          <w:numId w:val="2"/>
        </w:numPr>
        <w:tabs>
          <w:tab w:val="num" w:pos="360"/>
        </w:tabs>
        <w:spacing w:after="0" w:line="240" w:lineRule="auto"/>
        <w:ind w:left="360"/>
        <w:jc w:val="both"/>
        <w:rPr>
          <w:rFonts w:ascii="Times New Roman" w:hAnsi="Times New Roman"/>
          <w:sz w:val="28"/>
          <w:szCs w:val="28"/>
          <w:lang w:val="kk-KZ"/>
        </w:rPr>
      </w:pPr>
      <w:r w:rsidRPr="000A1226">
        <w:rPr>
          <w:rFonts w:ascii="Times New Roman" w:hAnsi="Times New Roman"/>
          <w:sz w:val="28"/>
          <w:szCs w:val="28"/>
          <w:lang w:val="kk-KZ"/>
        </w:rPr>
        <w:t>ҚР Конституциясы. Алматы, 1995 ж. (1998 және 2007 жылғы өзгертулер мен толықтырулар енгізілген).</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lang w:val="kk-KZ"/>
        </w:rPr>
      </w:pPr>
      <w:r w:rsidRPr="000A1226">
        <w:rPr>
          <w:rFonts w:ascii="Times New Roman" w:hAnsi="Times New Roman"/>
          <w:noProof/>
          <w:sz w:val="28"/>
          <w:szCs w:val="28"/>
          <w:lang w:val="kk-KZ"/>
        </w:rPr>
        <w:t>ҚР Азаматтық кодексі (Ерекше бөлімі). 1999 ж. шілденің 1-і. № 409-1. // ҚР Парламентінің ведомостары. № 16-17. 642-6.</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lang w:val="kk-KZ"/>
        </w:rPr>
      </w:pPr>
      <w:r w:rsidRPr="000A1226">
        <w:rPr>
          <w:rFonts w:ascii="Times New Roman" w:hAnsi="Times New Roman"/>
          <w:noProof/>
          <w:sz w:val="28"/>
          <w:szCs w:val="28"/>
          <w:lang w:val="kk-KZ"/>
        </w:rPr>
        <w:t>Қазақстан Республикасының Азаматтық іс жүргізу кодексі. 1999 ж. шілденің 13-індегі № 411-1 Казахстанская правда. 1999 ж. шілденің 27-сі, № 179-180 (22896-22897).</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lang w:val="kk-KZ"/>
        </w:rPr>
        <w:t xml:space="preserve"> «Қазақстан Республикасындағы банктер және банк қызметі туралы» 1995 ж. тамыздың 31-індегі № 2444  ҚР Заңы, // ҚР Жоғарғы Кеңесінің ведомостары. </w:t>
      </w:r>
      <w:r w:rsidRPr="000A1226">
        <w:rPr>
          <w:rFonts w:ascii="Times New Roman" w:hAnsi="Times New Roman"/>
          <w:noProof/>
          <w:sz w:val="28"/>
          <w:szCs w:val="28"/>
        </w:rPr>
        <w:t>1995. № 15-16. 106-6.</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lang w:val="kk-KZ"/>
        </w:rPr>
        <w:t xml:space="preserve">«Қазақстан Республикасындағы сәулет, қала құрылысы және құрылыс қызметі туралы» ҚР Заңы. 2001 ж. шілденің 16-ындағы № 242-П // ҚР Парламентінің ведомостары. </w:t>
      </w:r>
      <w:r w:rsidRPr="000A1226">
        <w:rPr>
          <w:rFonts w:ascii="Times New Roman" w:hAnsi="Times New Roman"/>
          <w:noProof/>
          <w:sz w:val="28"/>
          <w:szCs w:val="28"/>
        </w:rPr>
        <w:t>2001. № 17-18. 243-6.</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rPr>
        <w:t xml:space="preserve"> «Аудиторлық қызмет туралы» ҚР Заңы. 1998 ж. қарашаның 20-ындағы № 304-1 // ҚР Парламентінің ведомостары. 1998. № 22.309-6.</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rPr>
        <w:t xml:space="preserve"> </w:t>
      </w:r>
      <w:r w:rsidRPr="000A1226">
        <w:rPr>
          <w:rFonts w:ascii="Times New Roman" w:hAnsi="Times New Roman"/>
          <w:sz w:val="28"/>
          <w:szCs w:val="28"/>
        </w:rPr>
        <w:t xml:space="preserve"> </w:t>
      </w:r>
      <w:r w:rsidRPr="000A1226">
        <w:rPr>
          <w:rFonts w:ascii="Times New Roman" w:hAnsi="Times New Roman"/>
          <w:noProof/>
          <w:sz w:val="28"/>
          <w:szCs w:val="28"/>
        </w:rPr>
        <w:t>«Мемлекеттік сатып алулар туралы» ҚР Заңы. 2002 ж. мамырдың 16-ындағы № 321</w:t>
      </w:r>
      <w:r w:rsidRPr="000A1226">
        <w:rPr>
          <w:rFonts w:ascii="Times New Roman" w:hAnsi="Times New Roman"/>
          <w:sz w:val="28"/>
          <w:szCs w:val="28"/>
        </w:rPr>
        <w:t>-</w:t>
      </w:r>
      <w:r w:rsidRPr="000A1226">
        <w:rPr>
          <w:rFonts w:ascii="Times New Roman" w:hAnsi="Times New Roman"/>
          <w:sz w:val="28"/>
          <w:szCs w:val="28"/>
          <w:lang w:val="en-US"/>
        </w:rPr>
        <w:t>II</w:t>
      </w:r>
      <w:r w:rsidRPr="000A1226">
        <w:rPr>
          <w:rFonts w:ascii="Times New Roman" w:hAnsi="Times New Roman"/>
          <w:noProof/>
          <w:sz w:val="28"/>
          <w:szCs w:val="28"/>
        </w:rPr>
        <w:t xml:space="preserve"> // Казахстанская правда, 2002, мамырдың 23-і. № 114 (23763).</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rPr>
        <w:t xml:space="preserve"> «Мемлекеттік к</w:t>
      </w:r>
      <w:r w:rsidRPr="000A1226">
        <w:rPr>
          <w:rFonts w:ascii="Times New Roman" w:hAnsi="Times New Roman"/>
          <w:noProof/>
          <w:sz w:val="28"/>
          <w:szCs w:val="28"/>
          <w:lang w:val="kk-KZ"/>
        </w:rPr>
        <w:t>ә</w:t>
      </w:r>
      <w:r w:rsidRPr="000A1226">
        <w:rPr>
          <w:rFonts w:ascii="Times New Roman" w:hAnsi="Times New Roman"/>
          <w:noProof/>
          <w:sz w:val="28"/>
          <w:szCs w:val="28"/>
        </w:rPr>
        <w:t>сіпорын туралы» ҚР Заңы. 1995 ж. маусымның 19-ындағы № 2335  // ҚР Жоғарғы Кеңесінің ведомостары. 1995. № 9. 66-6.</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rPr>
        <w:t xml:space="preserve"> «Заңды т</w:t>
      </w:r>
      <w:r w:rsidRPr="000A1226">
        <w:rPr>
          <w:rFonts w:ascii="Times New Roman" w:hAnsi="Times New Roman"/>
          <w:noProof/>
          <w:sz w:val="28"/>
          <w:szCs w:val="28"/>
          <w:lang w:val="kk-KZ"/>
        </w:rPr>
        <w:t>ұ</w:t>
      </w:r>
      <w:r w:rsidRPr="000A1226">
        <w:rPr>
          <w:rFonts w:ascii="Times New Roman" w:hAnsi="Times New Roman"/>
          <w:noProof/>
          <w:sz w:val="28"/>
          <w:szCs w:val="28"/>
        </w:rPr>
        <w:t>лғаларды тіркеу ж</w:t>
      </w:r>
      <w:r w:rsidRPr="000A1226">
        <w:rPr>
          <w:rFonts w:ascii="Times New Roman" w:hAnsi="Times New Roman"/>
          <w:noProof/>
          <w:sz w:val="28"/>
          <w:szCs w:val="28"/>
          <w:lang w:val="kk-KZ"/>
        </w:rPr>
        <w:t>ә</w:t>
      </w:r>
      <w:r w:rsidRPr="000A1226">
        <w:rPr>
          <w:rFonts w:ascii="Times New Roman" w:hAnsi="Times New Roman"/>
          <w:noProof/>
          <w:sz w:val="28"/>
          <w:szCs w:val="28"/>
        </w:rPr>
        <w:t>не филиалдар мен өкілдіктерді есептік тіркеу туралы» ҚР Заңы. 1995 ж. с</w:t>
      </w:r>
      <w:r w:rsidRPr="000A1226">
        <w:rPr>
          <w:rFonts w:ascii="Times New Roman" w:hAnsi="Times New Roman"/>
          <w:noProof/>
          <w:sz w:val="28"/>
          <w:szCs w:val="28"/>
          <w:lang w:val="kk-KZ"/>
        </w:rPr>
        <w:t>ә</w:t>
      </w:r>
      <w:r w:rsidRPr="000A1226">
        <w:rPr>
          <w:rFonts w:ascii="Times New Roman" w:hAnsi="Times New Roman"/>
          <w:noProof/>
          <w:sz w:val="28"/>
          <w:szCs w:val="28"/>
        </w:rPr>
        <w:t>уірдің 17-індегі № 2198 // ҚР Жоғарғы Кеңесінің ведомостары. 1995. № 3-4. 35-6.</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rPr>
        <w:t xml:space="preserve"> «Табиғи монополиялар туралы» ҚР Заңы. 1998 ж. шілденің 9-ындағы № 272-1 // ҚР Парламентінің ведомостары. 1998. № 16. 214(228)-б.</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rPr>
        <w:t xml:space="preserve"> «Тұтынушылардың құқықтарын қорғау туралы» Заңы. Қазақ КСР-інің 1991 ж. маусымның 5-індегі № 640-ХІІ // ҚазКСР Жоғарғы Кеңесінің ведомостары. 1991. № 23. 267-6.</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rPr>
        <w:t>«Тамақ өнімдерінің сапасы ж</w:t>
      </w:r>
      <w:r w:rsidRPr="000A1226">
        <w:rPr>
          <w:rFonts w:ascii="Times New Roman" w:hAnsi="Times New Roman"/>
          <w:noProof/>
          <w:sz w:val="28"/>
          <w:szCs w:val="28"/>
          <w:lang w:val="kk-KZ"/>
        </w:rPr>
        <w:t>ә</w:t>
      </w:r>
      <w:r w:rsidRPr="000A1226">
        <w:rPr>
          <w:rFonts w:ascii="Times New Roman" w:hAnsi="Times New Roman"/>
          <w:noProof/>
          <w:sz w:val="28"/>
          <w:szCs w:val="28"/>
        </w:rPr>
        <w:t>не қауіпсіздігі туралы» ҚР Заңы. 2004 ж. с</w:t>
      </w:r>
      <w:r w:rsidRPr="000A1226">
        <w:rPr>
          <w:rFonts w:ascii="Times New Roman" w:hAnsi="Times New Roman"/>
          <w:noProof/>
          <w:sz w:val="28"/>
          <w:szCs w:val="28"/>
          <w:lang w:val="kk-KZ"/>
        </w:rPr>
        <w:t>ә</w:t>
      </w:r>
      <w:r w:rsidRPr="000A1226">
        <w:rPr>
          <w:rFonts w:ascii="Times New Roman" w:hAnsi="Times New Roman"/>
          <w:noProof/>
          <w:sz w:val="28"/>
          <w:szCs w:val="28"/>
        </w:rPr>
        <w:t>уірдің 8-індегі № 6 (2414)</w:t>
      </w:r>
      <w:r w:rsidRPr="000A1226">
        <w:rPr>
          <w:rFonts w:ascii="Times New Roman" w:hAnsi="Times New Roman"/>
          <w:noProof/>
          <w:sz w:val="28"/>
          <w:szCs w:val="28"/>
          <w:lang w:val="kk-KZ"/>
        </w:rPr>
        <w:t xml:space="preserve"> </w:t>
      </w:r>
      <w:r w:rsidRPr="000A1226">
        <w:rPr>
          <w:rFonts w:ascii="Times New Roman" w:hAnsi="Times New Roman"/>
          <w:noProof/>
          <w:sz w:val="28"/>
          <w:szCs w:val="28"/>
        </w:rPr>
        <w:t>// ҚР Парламентінің ведомостары. 2004. 43-6.</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rPr>
        <w:t xml:space="preserve"> «Б</w:t>
      </w:r>
      <w:r w:rsidRPr="000A1226">
        <w:rPr>
          <w:rFonts w:ascii="Times New Roman" w:hAnsi="Times New Roman"/>
          <w:noProof/>
          <w:sz w:val="28"/>
          <w:szCs w:val="28"/>
          <w:lang w:val="kk-KZ"/>
        </w:rPr>
        <w:t>ә</w:t>
      </w:r>
      <w:r w:rsidRPr="000A1226">
        <w:rPr>
          <w:rFonts w:ascii="Times New Roman" w:hAnsi="Times New Roman"/>
          <w:noProof/>
          <w:sz w:val="28"/>
          <w:szCs w:val="28"/>
        </w:rPr>
        <w:t xml:space="preserve">секелестік туралы» ҚР Заңы. 2008 ж. желтоқсанның 25-індегі № </w:t>
      </w:r>
      <w:r w:rsidRPr="000A1226">
        <w:rPr>
          <w:rFonts w:ascii="Times New Roman" w:hAnsi="Times New Roman"/>
          <w:sz w:val="28"/>
          <w:szCs w:val="28"/>
        </w:rPr>
        <w:t>112-</w:t>
      </w:r>
      <w:r w:rsidRPr="000A1226">
        <w:rPr>
          <w:rFonts w:ascii="Times New Roman" w:hAnsi="Times New Roman"/>
          <w:sz w:val="28"/>
          <w:szCs w:val="28"/>
          <w:lang w:val="en-US"/>
        </w:rPr>
        <w:t>IV</w:t>
      </w:r>
      <w:r w:rsidRPr="000A1226">
        <w:rPr>
          <w:rFonts w:ascii="Times New Roman" w:hAnsi="Times New Roman"/>
          <w:sz w:val="28"/>
          <w:szCs w:val="28"/>
        </w:rPr>
        <w:t xml:space="preserve"> </w:t>
      </w:r>
      <w:r w:rsidRPr="000A1226">
        <w:rPr>
          <w:rFonts w:ascii="Times New Roman" w:hAnsi="Times New Roman"/>
          <w:noProof/>
          <w:sz w:val="28"/>
          <w:szCs w:val="28"/>
        </w:rPr>
        <w:t>ҚРЗ. // «Параграф» ақпараттар жүйесі (АЖ).</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rPr>
        <w:t xml:space="preserve"> «Концессиялар туралы» ҚР Заңы. 2006 ж. шілденің 7-індегі № 168-Ш / Казахстансая правда. 2006, шілден</w:t>
      </w:r>
      <w:r w:rsidRPr="000A1226">
        <w:rPr>
          <w:rFonts w:ascii="Times New Roman" w:hAnsi="Times New Roman"/>
          <w:noProof/>
          <w:sz w:val="28"/>
          <w:szCs w:val="28"/>
          <w:lang w:val="kk-KZ"/>
        </w:rPr>
        <w:t>ің</w:t>
      </w:r>
      <w:r w:rsidRPr="000A1226">
        <w:rPr>
          <w:rFonts w:ascii="Times New Roman" w:hAnsi="Times New Roman"/>
          <w:noProof/>
          <w:sz w:val="28"/>
          <w:szCs w:val="28"/>
        </w:rPr>
        <w:t xml:space="preserve"> 19-ы.</w:t>
      </w:r>
      <w:r w:rsidRPr="000A1226">
        <w:rPr>
          <w:rFonts w:ascii="Times New Roman" w:hAnsi="Times New Roman"/>
          <w:noProof/>
          <w:sz w:val="28"/>
          <w:szCs w:val="28"/>
          <w:lang w:val="kk-KZ"/>
        </w:rPr>
        <w:t>№</w:t>
      </w:r>
      <w:r w:rsidRPr="000A1226">
        <w:rPr>
          <w:rFonts w:ascii="Times New Roman" w:hAnsi="Times New Roman"/>
          <w:noProof/>
          <w:sz w:val="28"/>
          <w:szCs w:val="28"/>
        </w:rPr>
        <w:t>177 (25148).</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rPr>
        <w:t xml:space="preserve"> «Шаруа (фермерлік) қожалығы туралы» ҚР Заңы. 1998 ж. наурыздың 31-індегі № 214-1  // ҚР Парламентінің ведомостары. 1998. №2-3. 26-6.</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rPr>
        <w:t>«Шаруашылық серіктестіктері туралы» ҚР Заңы. 1995 ж. мамырдың 2-індегі № 2255 // ҚР Жоғарғы Кеңесінің ведомостары. 1995. № 7. 49-6.</w:t>
      </w:r>
    </w:p>
    <w:p w:rsidR="00745019" w:rsidRPr="000A1226" w:rsidRDefault="00745019" w:rsidP="00CF242F">
      <w:pPr>
        <w:widowControl w:val="0"/>
        <w:numPr>
          <w:ilvl w:val="0"/>
          <w:numId w:val="2"/>
        </w:numPr>
        <w:tabs>
          <w:tab w:val="num" w:pos="360"/>
        </w:tabs>
        <w:autoSpaceDE w:val="0"/>
        <w:autoSpaceDN w:val="0"/>
        <w:adjustRightInd w:val="0"/>
        <w:spacing w:after="0" w:line="240" w:lineRule="auto"/>
        <w:ind w:left="360"/>
        <w:jc w:val="both"/>
        <w:rPr>
          <w:rFonts w:ascii="Times New Roman" w:hAnsi="Times New Roman"/>
          <w:sz w:val="28"/>
          <w:szCs w:val="28"/>
        </w:rPr>
      </w:pPr>
      <w:r w:rsidRPr="000A1226">
        <w:rPr>
          <w:rFonts w:ascii="Times New Roman" w:hAnsi="Times New Roman"/>
          <w:noProof/>
          <w:sz w:val="28"/>
          <w:szCs w:val="28"/>
        </w:rPr>
        <w:t xml:space="preserve"> «Жеке к</w:t>
      </w:r>
      <w:r w:rsidRPr="000A1226">
        <w:rPr>
          <w:rFonts w:ascii="Times New Roman" w:hAnsi="Times New Roman"/>
          <w:noProof/>
          <w:sz w:val="28"/>
          <w:szCs w:val="28"/>
          <w:lang w:val="kk-KZ"/>
        </w:rPr>
        <w:t>ә</w:t>
      </w:r>
      <w:r w:rsidRPr="000A1226">
        <w:rPr>
          <w:rFonts w:ascii="Times New Roman" w:hAnsi="Times New Roman"/>
          <w:noProof/>
          <w:sz w:val="28"/>
          <w:szCs w:val="28"/>
        </w:rPr>
        <w:t xml:space="preserve">сіпкерлік туралы» ҚР Заңы. 2006 ж. қаңтардың 31-індегі № 124-ІП // Казахстанская правда. 2006 ж. ақпанның 7-сі. № 27 </w:t>
      </w: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4"/>
          <w:szCs w:val="24"/>
          <w:lang w:val="kk-KZ"/>
        </w:rPr>
      </w:pPr>
    </w:p>
    <w:p w:rsidR="00745019" w:rsidRPr="00EA250B"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8"/>
          <w:szCs w:val="28"/>
          <w:lang w:val="kk-KZ"/>
        </w:rPr>
      </w:pPr>
      <w:r w:rsidRPr="00EA250B">
        <w:rPr>
          <w:rFonts w:ascii="Times New Roman" w:hAnsi="Times New Roman"/>
          <w:noProof/>
          <w:color w:val="000000"/>
          <w:sz w:val="28"/>
          <w:szCs w:val="28"/>
          <w:lang w:val="kk-KZ"/>
        </w:rPr>
        <w:t>Басылымға жіберілген «____» _______ж. Қағаз форматыХ.Ү 1/16</w:t>
      </w:r>
    </w:p>
    <w:p w:rsidR="00745019" w:rsidRPr="00EA250B"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jc w:val="center"/>
        <w:rPr>
          <w:rFonts w:ascii="Times New Roman" w:hAnsi="Times New Roman"/>
          <w:noProof/>
          <w:color w:val="000000"/>
          <w:sz w:val="28"/>
          <w:szCs w:val="28"/>
          <w:lang w:val="kk-KZ"/>
        </w:rPr>
      </w:pPr>
      <w:r w:rsidRPr="00EA250B">
        <w:rPr>
          <w:rFonts w:ascii="Times New Roman" w:hAnsi="Times New Roman"/>
          <w:noProof/>
          <w:color w:val="000000"/>
          <w:sz w:val="28"/>
          <w:szCs w:val="28"/>
          <w:lang w:val="kk-KZ"/>
        </w:rPr>
        <w:t>Типография қағазы. Офсеттік баспа,Көлем ...п.л.</w:t>
      </w: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r w:rsidRPr="00EA250B">
        <w:rPr>
          <w:rFonts w:ascii="Times New Roman" w:hAnsi="Times New Roman"/>
          <w:noProof/>
          <w:color w:val="000000"/>
          <w:sz w:val="28"/>
          <w:szCs w:val="28"/>
          <w:lang w:val="kk-KZ"/>
        </w:rPr>
        <w:t>Тираж... экз.Тапсырыс №</w:t>
      </w:r>
    </w:p>
    <w:p w:rsidR="00745019" w:rsidRPr="00EA250B" w:rsidRDefault="00745019" w:rsidP="007505AB">
      <w:pPr>
        <w:shd w:val="clear" w:color="auto" w:fill="FFFFFF"/>
        <w:tabs>
          <w:tab w:val="left" w:leader="underscore" w:pos="6470"/>
        </w:tabs>
        <w:spacing w:after="0" w:line="240" w:lineRule="auto"/>
        <w:ind w:left="34"/>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r w:rsidRPr="00EA250B">
        <w:rPr>
          <w:rFonts w:ascii="Times New Roman" w:hAnsi="Times New Roman"/>
          <w:noProof/>
          <w:color w:val="000000"/>
          <w:sz w:val="28"/>
          <w:szCs w:val="28"/>
          <w:lang w:val="kk-KZ"/>
        </w:rPr>
        <w:t>© М.Әуезов атындағы мемлекеттік университеті баспасы</w:t>
      </w: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p>
    <w:p w:rsidR="00745019" w:rsidRPr="00EA250B" w:rsidRDefault="00745019" w:rsidP="007505AB">
      <w:pPr>
        <w:shd w:val="clear" w:color="auto" w:fill="FFFFFF"/>
        <w:tabs>
          <w:tab w:val="left" w:leader="underscore" w:pos="6470"/>
        </w:tabs>
        <w:spacing w:after="0" w:line="240" w:lineRule="auto"/>
        <w:ind w:left="34"/>
        <w:jc w:val="center"/>
        <w:rPr>
          <w:rFonts w:ascii="Times New Roman" w:hAnsi="Times New Roman"/>
          <w:noProof/>
          <w:color w:val="000000"/>
          <w:sz w:val="28"/>
          <w:szCs w:val="28"/>
          <w:lang w:val="kk-KZ"/>
        </w:rPr>
      </w:pPr>
      <w:r w:rsidRPr="00EA250B">
        <w:rPr>
          <w:rFonts w:ascii="Times New Roman" w:hAnsi="Times New Roman"/>
          <w:noProof/>
          <w:color w:val="000000"/>
          <w:sz w:val="28"/>
          <w:szCs w:val="28"/>
          <w:lang w:val="kk-KZ"/>
        </w:rPr>
        <w:t>М.Әуезов  атындағы ОҚМУ-нің баспа  орталығы, Шымкент қ. Тауке хан даңғылы,5</w:t>
      </w:r>
    </w:p>
    <w:p w:rsidR="00745019" w:rsidRPr="00EA250B" w:rsidRDefault="00745019" w:rsidP="007505AB">
      <w:pPr>
        <w:spacing w:after="0" w:line="240" w:lineRule="auto"/>
        <w:ind w:left="360"/>
        <w:jc w:val="center"/>
        <w:rPr>
          <w:rFonts w:ascii="Times New Roman" w:hAnsi="Times New Roman"/>
          <w:sz w:val="28"/>
          <w:szCs w:val="28"/>
          <w:lang w:val="kk-KZ"/>
        </w:rPr>
      </w:pPr>
    </w:p>
    <w:p w:rsidR="00745019" w:rsidRPr="00EA250B" w:rsidRDefault="00745019" w:rsidP="007505AB">
      <w:pPr>
        <w:shd w:val="clear" w:color="auto" w:fill="FFFFFF"/>
        <w:spacing w:after="0" w:line="240" w:lineRule="auto"/>
        <w:ind w:left="408" w:right="58"/>
        <w:jc w:val="both"/>
        <w:rPr>
          <w:rFonts w:ascii="Times New Roman" w:hAnsi="Times New Roman"/>
          <w:sz w:val="28"/>
          <w:szCs w:val="28"/>
          <w:lang w:val="kk-KZ"/>
        </w:rPr>
      </w:pPr>
    </w:p>
    <w:p w:rsidR="00745019" w:rsidRPr="00EA250B" w:rsidRDefault="00745019" w:rsidP="007505AB">
      <w:pPr>
        <w:widowControl w:val="0"/>
        <w:shd w:val="clear" w:color="auto" w:fill="FFFFFF"/>
        <w:tabs>
          <w:tab w:val="left" w:pos="360"/>
        </w:tabs>
        <w:autoSpaceDE w:val="0"/>
        <w:autoSpaceDN w:val="0"/>
        <w:adjustRightInd w:val="0"/>
        <w:spacing w:after="0" w:line="240" w:lineRule="auto"/>
        <w:ind w:right="53"/>
        <w:jc w:val="both"/>
        <w:rPr>
          <w:rFonts w:ascii="Times New Roman" w:hAnsi="Times New Roman"/>
          <w:noProof/>
          <w:spacing w:val="-6"/>
          <w:sz w:val="28"/>
          <w:szCs w:val="28"/>
          <w:lang w:val="kk-KZ"/>
        </w:rPr>
      </w:pPr>
    </w:p>
    <w:p w:rsidR="00745019" w:rsidRPr="00EA250B" w:rsidRDefault="00745019" w:rsidP="007505AB">
      <w:pPr>
        <w:spacing w:after="0" w:line="240" w:lineRule="auto"/>
        <w:jc w:val="both"/>
        <w:rPr>
          <w:rFonts w:ascii="Times New Roman" w:hAnsi="Times New Roman"/>
          <w:sz w:val="28"/>
          <w:szCs w:val="28"/>
          <w:lang w:val="kk-KZ"/>
        </w:rPr>
      </w:pPr>
    </w:p>
    <w:p w:rsidR="00745019" w:rsidRPr="00EA250B" w:rsidRDefault="00745019" w:rsidP="007505AB">
      <w:pPr>
        <w:spacing w:after="0" w:line="240" w:lineRule="auto"/>
        <w:jc w:val="both"/>
        <w:rPr>
          <w:rFonts w:ascii="Times New Roman" w:hAnsi="Times New Roman"/>
          <w:sz w:val="28"/>
          <w:szCs w:val="28"/>
          <w:lang w:val="kk-KZ"/>
        </w:rPr>
      </w:pPr>
    </w:p>
    <w:p w:rsidR="00745019" w:rsidRPr="00EA250B" w:rsidRDefault="00745019" w:rsidP="007505AB">
      <w:pPr>
        <w:spacing w:after="0" w:line="240" w:lineRule="auto"/>
        <w:jc w:val="both"/>
        <w:rPr>
          <w:rFonts w:ascii="Times New Roman" w:hAnsi="Times New Roman"/>
          <w:sz w:val="28"/>
          <w:szCs w:val="28"/>
          <w:lang w:val="kk-KZ"/>
        </w:rPr>
      </w:pPr>
    </w:p>
    <w:p w:rsidR="00745019" w:rsidRPr="00EA250B" w:rsidRDefault="00745019" w:rsidP="000A1226">
      <w:pPr>
        <w:spacing w:after="0" w:line="240" w:lineRule="auto"/>
        <w:jc w:val="both"/>
        <w:rPr>
          <w:rFonts w:ascii="Times New Roman" w:hAnsi="Times New Roman"/>
          <w:sz w:val="28"/>
          <w:szCs w:val="28"/>
          <w:lang w:val="kk-KZ"/>
        </w:rPr>
      </w:pPr>
    </w:p>
    <w:p w:rsidR="00745019" w:rsidRPr="00EA250B" w:rsidRDefault="00745019" w:rsidP="000A1226">
      <w:pPr>
        <w:spacing w:after="0" w:line="240" w:lineRule="auto"/>
        <w:jc w:val="both"/>
        <w:rPr>
          <w:rFonts w:ascii="Times New Roman" w:hAnsi="Times New Roman"/>
          <w:sz w:val="28"/>
          <w:szCs w:val="28"/>
          <w:lang w:val="kk-KZ"/>
        </w:rPr>
      </w:pPr>
    </w:p>
    <w:p w:rsidR="00745019" w:rsidRPr="00EA250B" w:rsidRDefault="00745019" w:rsidP="000A1226">
      <w:pPr>
        <w:spacing w:after="0" w:line="240" w:lineRule="auto"/>
        <w:jc w:val="both"/>
        <w:rPr>
          <w:rFonts w:ascii="Times New Roman" w:hAnsi="Times New Roman"/>
          <w:sz w:val="28"/>
          <w:szCs w:val="28"/>
          <w:lang w:val="kk-KZ"/>
        </w:rPr>
      </w:pPr>
    </w:p>
    <w:p w:rsidR="00745019" w:rsidRPr="00EA250B" w:rsidRDefault="00745019" w:rsidP="000A1226">
      <w:pPr>
        <w:spacing w:after="0" w:line="240" w:lineRule="auto"/>
        <w:jc w:val="both"/>
        <w:rPr>
          <w:rFonts w:ascii="Times New Roman" w:hAnsi="Times New Roman"/>
          <w:sz w:val="28"/>
          <w:szCs w:val="28"/>
          <w:lang w:val="kk-KZ"/>
        </w:rPr>
      </w:pPr>
    </w:p>
    <w:sectPr w:rsidR="00745019" w:rsidRPr="00EA250B" w:rsidSect="000A1226">
      <w:pgSz w:w="11906" w:h="16838"/>
      <w:pgMar w:top="1134" w:right="38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019" w:rsidRDefault="00745019">
      <w:r>
        <w:separator/>
      </w:r>
    </w:p>
  </w:endnote>
  <w:endnote w:type="continuationSeparator" w:id="0">
    <w:p w:rsidR="00745019" w:rsidRDefault="007450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Times New Roman KZ">
    <w:altName w:val="Times New Roman"/>
    <w:panose1 w:val="00000000000000000000"/>
    <w:charset w:val="00"/>
    <w:family w:val="roman"/>
    <w:notTrueType/>
    <w:pitch w:val="variable"/>
    <w:sig w:usb0="00000003" w:usb1="00000000" w:usb2="00000000" w:usb3="00000000" w:csb0="00000001" w:csb1="00000000"/>
  </w:font>
  <w:font w:name="KZ Arial">
    <w:altName w:val="Arial"/>
    <w:panose1 w:val="00000000000000000000"/>
    <w:charset w:val="CC"/>
    <w:family w:val="swiss"/>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019" w:rsidRDefault="00745019" w:rsidP="004D0E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45019" w:rsidRDefault="0074501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019" w:rsidRDefault="00745019" w:rsidP="004D0E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745019" w:rsidRDefault="007450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019" w:rsidRDefault="00745019">
      <w:r>
        <w:separator/>
      </w:r>
    </w:p>
  </w:footnote>
  <w:footnote w:type="continuationSeparator" w:id="0">
    <w:p w:rsidR="00745019" w:rsidRDefault="00745019">
      <w:r>
        <w:continuationSeparator/>
      </w:r>
    </w:p>
  </w:footnote>
  <w:footnote w:id="1">
    <w:p w:rsidR="00745019" w:rsidRDefault="00745019" w:rsidP="00C77084"/>
    <w:p w:rsidR="00745019" w:rsidRDefault="00745019" w:rsidP="00C7708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E0F0E"/>
    <w:multiLevelType w:val="hybridMultilevel"/>
    <w:tmpl w:val="8A986EE0"/>
    <w:lvl w:ilvl="0" w:tplc="1D2C629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48C548F"/>
    <w:multiLevelType w:val="hybridMultilevel"/>
    <w:tmpl w:val="F51CF616"/>
    <w:lvl w:ilvl="0" w:tplc="4336F4CA">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DC47A81"/>
    <w:multiLevelType w:val="hybridMultilevel"/>
    <w:tmpl w:val="7E5C0858"/>
    <w:lvl w:ilvl="0" w:tplc="6F80F4CE">
      <w:start w:val="1"/>
      <w:numFmt w:val="decimal"/>
      <w:lvlText w:val="%1."/>
      <w:lvlJc w:val="left"/>
      <w:pPr>
        <w:tabs>
          <w:tab w:val="num" w:pos="720"/>
        </w:tabs>
        <w:ind w:left="720" w:hanging="360"/>
      </w:pPr>
      <w:rPr>
        <w:rFonts w:cs="Times New Roman"/>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D9D618B"/>
    <w:multiLevelType w:val="hybridMultilevel"/>
    <w:tmpl w:val="8256C670"/>
    <w:lvl w:ilvl="0" w:tplc="6BEC9A56">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402B69AF"/>
    <w:multiLevelType w:val="hybridMultilevel"/>
    <w:tmpl w:val="95F8F57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ED6295E"/>
    <w:multiLevelType w:val="hybridMultilevel"/>
    <w:tmpl w:val="F6FA661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E5E0A9C"/>
    <w:multiLevelType w:val="singleLevel"/>
    <w:tmpl w:val="B38ECDFC"/>
    <w:lvl w:ilvl="0">
      <w:start w:val="3"/>
      <w:numFmt w:val="bullet"/>
      <w:lvlText w:val="-"/>
      <w:lvlJc w:val="left"/>
      <w:pPr>
        <w:tabs>
          <w:tab w:val="num" w:pos="1080"/>
        </w:tabs>
        <w:ind w:left="1080" w:hanging="360"/>
      </w:pPr>
      <w:rPr>
        <w:rFonts w:ascii="Times New Roman" w:hAnsi="Times New Roman" w:hint="default"/>
      </w:rPr>
    </w:lvl>
  </w:abstractNum>
  <w:abstractNum w:abstractNumId="7">
    <w:nsid w:val="67E16765"/>
    <w:multiLevelType w:val="singleLevel"/>
    <w:tmpl w:val="B38ECDFC"/>
    <w:lvl w:ilvl="0">
      <w:start w:val="3"/>
      <w:numFmt w:val="bullet"/>
      <w:lvlText w:val="-"/>
      <w:lvlJc w:val="left"/>
      <w:pPr>
        <w:tabs>
          <w:tab w:val="num" w:pos="1080"/>
        </w:tabs>
        <w:ind w:left="1080" w:hanging="360"/>
      </w:pPr>
      <w:rPr>
        <w:rFonts w:ascii="Times New Roman" w:hAnsi="Times New Roman" w:hint="default"/>
      </w:rPr>
    </w:lvl>
  </w:abstractNum>
  <w:abstractNum w:abstractNumId="8">
    <w:nsid w:val="6B2367E6"/>
    <w:multiLevelType w:val="hybridMultilevel"/>
    <w:tmpl w:val="7F100A9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7D4C1CBC"/>
    <w:multiLevelType w:val="hybridMultilevel"/>
    <w:tmpl w:val="364A4070"/>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7E2A5699"/>
    <w:multiLevelType w:val="singleLevel"/>
    <w:tmpl w:val="B38ECDFC"/>
    <w:lvl w:ilvl="0">
      <w:start w:val="3"/>
      <w:numFmt w:val="bullet"/>
      <w:lvlText w:val="-"/>
      <w:lvlJc w:val="left"/>
      <w:pPr>
        <w:tabs>
          <w:tab w:val="num" w:pos="1080"/>
        </w:tabs>
        <w:ind w:left="1080" w:hanging="360"/>
      </w:pPr>
      <w:rPr>
        <w:rFonts w:ascii="Times New Roman" w:hAnsi="Times New Roman" w:hint="default"/>
      </w:rPr>
    </w:lvl>
  </w:abstractNum>
  <w:abstractNum w:abstractNumId="11">
    <w:nsid w:val="7FF7696E"/>
    <w:multiLevelType w:val="singleLevel"/>
    <w:tmpl w:val="B38ECDFC"/>
    <w:lvl w:ilvl="0">
      <w:start w:val="3"/>
      <w:numFmt w:val="bullet"/>
      <w:lvlText w:val="-"/>
      <w:lvlJc w:val="left"/>
      <w:pPr>
        <w:tabs>
          <w:tab w:val="num" w:pos="1080"/>
        </w:tabs>
        <w:ind w:left="1080" w:hanging="360"/>
      </w:pPr>
      <w:rPr>
        <w:rFonts w:ascii="Times New Roman" w:hAnsi="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0"/>
  </w:num>
  <w:num w:numId="5">
    <w:abstractNumId w:val="8"/>
  </w:num>
  <w:num w:numId="6">
    <w:abstractNumId w:val="1"/>
  </w:num>
  <w:num w:numId="7">
    <w:abstractNumId w:val="5"/>
  </w:num>
  <w:num w:numId="8">
    <w:abstractNumId w:val="4"/>
  </w:num>
  <w:num w:numId="9">
    <w:abstractNumId w:val="7"/>
  </w:num>
  <w:num w:numId="10">
    <w:abstractNumId w:val="10"/>
  </w:num>
  <w:num w:numId="11">
    <w:abstractNumId w:val="11"/>
  </w:num>
  <w:num w:numId="12">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39C0"/>
    <w:rsid w:val="00002EC7"/>
    <w:rsid w:val="00007D6E"/>
    <w:rsid w:val="00010F73"/>
    <w:rsid w:val="00012819"/>
    <w:rsid w:val="00016209"/>
    <w:rsid w:val="0002276D"/>
    <w:rsid w:val="000265F5"/>
    <w:rsid w:val="0004589E"/>
    <w:rsid w:val="00056F7A"/>
    <w:rsid w:val="00064FF8"/>
    <w:rsid w:val="000668C8"/>
    <w:rsid w:val="00081185"/>
    <w:rsid w:val="000823EB"/>
    <w:rsid w:val="000A1226"/>
    <w:rsid w:val="000C5436"/>
    <w:rsid w:val="000C6210"/>
    <w:rsid w:val="000E14AA"/>
    <w:rsid w:val="000E7BF7"/>
    <w:rsid w:val="001011BB"/>
    <w:rsid w:val="00146C43"/>
    <w:rsid w:val="00153C88"/>
    <w:rsid w:val="00166A81"/>
    <w:rsid w:val="00167285"/>
    <w:rsid w:val="001707C9"/>
    <w:rsid w:val="00174238"/>
    <w:rsid w:val="00175757"/>
    <w:rsid w:val="001768CD"/>
    <w:rsid w:val="0019773A"/>
    <w:rsid w:val="00197AF7"/>
    <w:rsid w:val="001A4614"/>
    <w:rsid w:val="001C2187"/>
    <w:rsid w:val="00207EF2"/>
    <w:rsid w:val="002361CE"/>
    <w:rsid w:val="002368FE"/>
    <w:rsid w:val="002623F4"/>
    <w:rsid w:val="00274025"/>
    <w:rsid w:val="00276393"/>
    <w:rsid w:val="00294072"/>
    <w:rsid w:val="00296899"/>
    <w:rsid w:val="002F22F9"/>
    <w:rsid w:val="002F6AF9"/>
    <w:rsid w:val="00300FCB"/>
    <w:rsid w:val="00325267"/>
    <w:rsid w:val="00351238"/>
    <w:rsid w:val="00351421"/>
    <w:rsid w:val="00357BFC"/>
    <w:rsid w:val="003668B4"/>
    <w:rsid w:val="00366B6C"/>
    <w:rsid w:val="00373E7A"/>
    <w:rsid w:val="00385DDE"/>
    <w:rsid w:val="00391B32"/>
    <w:rsid w:val="00394145"/>
    <w:rsid w:val="003C65B2"/>
    <w:rsid w:val="003C7295"/>
    <w:rsid w:val="003C7434"/>
    <w:rsid w:val="003D5C36"/>
    <w:rsid w:val="003D631D"/>
    <w:rsid w:val="003E477B"/>
    <w:rsid w:val="003E5366"/>
    <w:rsid w:val="003E6214"/>
    <w:rsid w:val="003E705A"/>
    <w:rsid w:val="003F3F5D"/>
    <w:rsid w:val="003F7100"/>
    <w:rsid w:val="00401980"/>
    <w:rsid w:val="00403E56"/>
    <w:rsid w:val="00405B49"/>
    <w:rsid w:val="0041744B"/>
    <w:rsid w:val="00426047"/>
    <w:rsid w:val="004273F2"/>
    <w:rsid w:val="00446E1F"/>
    <w:rsid w:val="00460EAF"/>
    <w:rsid w:val="00462A79"/>
    <w:rsid w:val="00474729"/>
    <w:rsid w:val="00476557"/>
    <w:rsid w:val="00481A07"/>
    <w:rsid w:val="004839DC"/>
    <w:rsid w:val="004A6F79"/>
    <w:rsid w:val="004B1524"/>
    <w:rsid w:val="004C7906"/>
    <w:rsid w:val="004D0E5F"/>
    <w:rsid w:val="004F11A1"/>
    <w:rsid w:val="004F26BD"/>
    <w:rsid w:val="0051030F"/>
    <w:rsid w:val="005154FA"/>
    <w:rsid w:val="005273DB"/>
    <w:rsid w:val="00533BB8"/>
    <w:rsid w:val="005438E8"/>
    <w:rsid w:val="00573D9F"/>
    <w:rsid w:val="00587DF7"/>
    <w:rsid w:val="005936BC"/>
    <w:rsid w:val="005943F9"/>
    <w:rsid w:val="005A24DD"/>
    <w:rsid w:val="005A76E1"/>
    <w:rsid w:val="005C7F7A"/>
    <w:rsid w:val="005E23DD"/>
    <w:rsid w:val="005E5C10"/>
    <w:rsid w:val="005F28F8"/>
    <w:rsid w:val="00611731"/>
    <w:rsid w:val="006123F4"/>
    <w:rsid w:val="006150CE"/>
    <w:rsid w:val="00633518"/>
    <w:rsid w:val="0065453A"/>
    <w:rsid w:val="006550A6"/>
    <w:rsid w:val="0066401D"/>
    <w:rsid w:val="00667E57"/>
    <w:rsid w:val="00670834"/>
    <w:rsid w:val="00685922"/>
    <w:rsid w:val="006931F3"/>
    <w:rsid w:val="00693B44"/>
    <w:rsid w:val="006A51D2"/>
    <w:rsid w:val="006A645D"/>
    <w:rsid w:val="006B6DB1"/>
    <w:rsid w:val="006C1643"/>
    <w:rsid w:val="006D4206"/>
    <w:rsid w:val="006F041C"/>
    <w:rsid w:val="006F5644"/>
    <w:rsid w:val="00704F19"/>
    <w:rsid w:val="00710C91"/>
    <w:rsid w:val="00733A7C"/>
    <w:rsid w:val="00741524"/>
    <w:rsid w:val="00745019"/>
    <w:rsid w:val="007505AB"/>
    <w:rsid w:val="00753530"/>
    <w:rsid w:val="0075534F"/>
    <w:rsid w:val="007602CB"/>
    <w:rsid w:val="00761790"/>
    <w:rsid w:val="007746CD"/>
    <w:rsid w:val="00783A35"/>
    <w:rsid w:val="00784ADC"/>
    <w:rsid w:val="00787CD1"/>
    <w:rsid w:val="00791E1E"/>
    <w:rsid w:val="007B4A7B"/>
    <w:rsid w:val="007B57B4"/>
    <w:rsid w:val="007D7FC3"/>
    <w:rsid w:val="007E4851"/>
    <w:rsid w:val="007E54BF"/>
    <w:rsid w:val="007F4AFB"/>
    <w:rsid w:val="007F65C5"/>
    <w:rsid w:val="007F7A59"/>
    <w:rsid w:val="00800149"/>
    <w:rsid w:val="008010D7"/>
    <w:rsid w:val="00802336"/>
    <w:rsid w:val="0081585B"/>
    <w:rsid w:val="00825478"/>
    <w:rsid w:val="00825BFC"/>
    <w:rsid w:val="00831C5A"/>
    <w:rsid w:val="00873EDA"/>
    <w:rsid w:val="008835C6"/>
    <w:rsid w:val="00893658"/>
    <w:rsid w:val="00893D73"/>
    <w:rsid w:val="008C11E7"/>
    <w:rsid w:val="008D6D68"/>
    <w:rsid w:val="00905C83"/>
    <w:rsid w:val="00910ACE"/>
    <w:rsid w:val="00923246"/>
    <w:rsid w:val="00941DB5"/>
    <w:rsid w:val="00943724"/>
    <w:rsid w:val="009455C6"/>
    <w:rsid w:val="009625A5"/>
    <w:rsid w:val="00965BFF"/>
    <w:rsid w:val="009A6F0E"/>
    <w:rsid w:val="009E0FE8"/>
    <w:rsid w:val="009E100E"/>
    <w:rsid w:val="009E39C0"/>
    <w:rsid w:val="009F5458"/>
    <w:rsid w:val="009F6047"/>
    <w:rsid w:val="009F7C6E"/>
    <w:rsid w:val="00A20D40"/>
    <w:rsid w:val="00A31189"/>
    <w:rsid w:val="00A37443"/>
    <w:rsid w:val="00A37DE5"/>
    <w:rsid w:val="00A54ABA"/>
    <w:rsid w:val="00A614D2"/>
    <w:rsid w:val="00A6204C"/>
    <w:rsid w:val="00A63351"/>
    <w:rsid w:val="00A63F1A"/>
    <w:rsid w:val="00A64509"/>
    <w:rsid w:val="00A67FAB"/>
    <w:rsid w:val="00A70F73"/>
    <w:rsid w:val="00A847E3"/>
    <w:rsid w:val="00A9390A"/>
    <w:rsid w:val="00AA399E"/>
    <w:rsid w:val="00AB45DD"/>
    <w:rsid w:val="00AC3997"/>
    <w:rsid w:val="00AD560B"/>
    <w:rsid w:val="00AE5886"/>
    <w:rsid w:val="00AE63FE"/>
    <w:rsid w:val="00AF70DC"/>
    <w:rsid w:val="00B07C78"/>
    <w:rsid w:val="00B23D37"/>
    <w:rsid w:val="00B27B91"/>
    <w:rsid w:val="00B44F2B"/>
    <w:rsid w:val="00B61892"/>
    <w:rsid w:val="00B625FD"/>
    <w:rsid w:val="00B77AFB"/>
    <w:rsid w:val="00B86E22"/>
    <w:rsid w:val="00BA6103"/>
    <w:rsid w:val="00BA7C5B"/>
    <w:rsid w:val="00BB096B"/>
    <w:rsid w:val="00BB45D8"/>
    <w:rsid w:val="00BC6D7F"/>
    <w:rsid w:val="00BD0226"/>
    <w:rsid w:val="00BD6A0C"/>
    <w:rsid w:val="00BD6DED"/>
    <w:rsid w:val="00BD7ABE"/>
    <w:rsid w:val="00BD7C8F"/>
    <w:rsid w:val="00BE2B1C"/>
    <w:rsid w:val="00BE3B34"/>
    <w:rsid w:val="00BF2100"/>
    <w:rsid w:val="00C011E3"/>
    <w:rsid w:val="00C02641"/>
    <w:rsid w:val="00C032CE"/>
    <w:rsid w:val="00C111AE"/>
    <w:rsid w:val="00C2137F"/>
    <w:rsid w:val="00C25099"/>
    <w:rsid w:val="00C264B8"/>
    <w:rsid w:val="00C27ECF"/>
    <w:rsid w:val="00C31505"/>
    <w:rsid w:val="00C36E23"/>
    <w:rsid w:val="00C42957"/>
    <w:rsid w:val="00C45905"/>
    <w:rsid w:val="00C70040"/>
    <w:rsid w:val="00C77084"/>
    <w:rsid w:val="00C82C93"/>
    <w:rsid w:val="00C857C3"/>
    <w:rsid w:val="00C95EC5"/>
    <w:rsid w:val="00CA37A0"/>
    <w:rsid w:val="00CB521E"/>
    <w:rsid w:val="00CB58C4"/>
    <w:rsid w:val="00CE71CB"/>
    <w:rsid w:val="00CF1E16"/>
    <w:rsid w:val="00CF242F"/>
    <w:rsid w:val="00CF6D0A"/>
    <w:rsid w:val="00CF7D9C"/>
    <w:rsid w:val="00D079B3"/>
    <w:rsid w:val="00D07F80"/>
    <w:rsid w:val="00D159C1"/>
    <w:rsid w:val="00D3156B"/>
    <w:rsid w:val="00D42873"/>
    <w:rsid w:val="00D4692D"/>
    <w:rsid w:val="00D63C33"/>
    <w:rsid w:val="00D71267"/>
    <w:rsid w:val="00D90405"/>
    <w:rsid w:val="00D97582"/>
    <w:rsid w:val="00DA1E08"/>
    <w:rsid w:val="00DB6578"/>
    <w:rsid w:val="00DC30CB"/>
    <w:rsid w:val="00DE798D"/>
    <w:rsid w:val="00DF07C4"/>
    <w:rsid w:val="00DF6781"/>
    <w:rsid w:val="00E01B7F"/>
    <w:rsid w:val="00E12C56"/>
    <w:rsid w:val="00E20536"/>
    <w:rsid w:val="00E2462C"/>
    <w:rsid w:val="00E32FCF"/>
    <w:rsid w:val="00E37B01"/>
    <w:rsid w:val="00E6664E"/>
    <w:rsid w:val="00E714F9"/>
    <w:rsid w:val="00E71A80"/>
    <w:rsid w:val="00E82149"/>
    <w:rsid w:val="00E92051"/>
    <w:rsid w:val="00E97AE9"/>
    <w:rsid w:val="00EA250B"/>
    <w:rsid w:val="00EC020F"/>
    <w:rsid w:val="00ED121A"/>
    <w:rsid w:val="00EF4562"/>
    <w:rsid w:val="00F073CE"/>
    <w:rsid w:val="00F11FFE"/>
    <w:rsid w:val="00F13F44"/>
    <w:rsid w:val="00F1638A"/>
    <w:rsid w:val="00F2354E"/>
    <w:rsid w:val="00F32C79"/>
    <w:rsid w:val="00F371A6"/>
    <w:rsid w:val="00F468FA"/>
    <w:rsid w:val="00F5573D"/>
    <w:rsid w:val="00F62ECA"/>
    <w:rsid w:val="00F66E35"/>
    <w:rsid w:val="00F806E7"/>
    <w:rsid w:val="00F84550"/>
    <w:rsid w:val="00F904A3"/>
    <w:rsid w:val="00F91789"/>
    <w:rsid w:val="00FA0F93"/>
    <w:rsid w:val="00FA668A"/>
    <w:rsid w:val="00FB1494"/>
    <w:rsid w:val="00FC7196"/>
    <w:rsid w:val="00FD709E"/>
    <w:rsid w:val="00FF34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9C1"/>
    <w:pPr>
      <w:spacing w:after="200" w:line="276" w:lineRule="auto"/>
    </w:pPr>
    <w:rPr>
      <w:rFonts w:eastAsia="Times New Roman"/>
    </w:rPr>
  </w:style>
  <w:style w:type="paragraph" w:styleId="Heading1">
    <w:name w:val="heading 1"/>
    <w:basedOn w:val="Normal"/>
    <w:next w:val="Normal"/>
    <w:link w:val="Heading1Char"/>
    <w:uiPriority w:val="99"/>
    <w:qFormat/>
    <w:rsid w:val="00D159C1"/>
    <w:pPr>
      <w:keepNext/>
      <w:spacing w:after="0" w:line="240" w:lineRule="auto"/>
      <w:jc w:val="center"/>
      <w:outlineLvl w:val="0"/>
    </w:pPr>
    <w:rPr>
      <w:rFonts w:ascii="KZ Times New Roman" w:hAnsi="KZ Times New Roman"/>
      <w:sz w:val="28"/>
      <w:szCs w:val="20"/>
    </w:rPr>
  </w:style>
  <w:style w:type="paragraph" w:styleId="Heading2">
    <w:name w:val="heading 2"/>
    <w:basedOn w:val="Normal"/>
    <w:next w:val="Normal"/>
    <w:link w:val="Heading2Char1"/>
    <w:uiPriority w:val="99"/>
    <w:qFormat/>
    <w:locked/>
    <w:rsid w:val="002F22F9"/>
    <w:pPr>
      <w:keepNext/>
      <w:spacing w:before="240" w:after="60" w:line="240" w:lineRule="auto"/>
      <w:outlineLvl w:val="1"/>
    </w:pPr>
    <w:rPr>
      <w:rFonts w:ascii="Arial" w:eastAsia="Calibri" w:hAnsi="Arial" w:cs="Arial"/>
      <w:b/>
      <w:bCs/>
      <w:i/>
      <w:iCs/>
      <w:sz w:val="28"/>
      <w:szCs w:val="28"/>
    </w:rPr>
  </w:style>
  <w:style w:type="paragraph" w:styleId="Heading3">
    <w:name w:val="heading 3"/>
    <w:basedOn w:val="Normal"/>
    <w:next w:val="Normal"/>
    <w:link w:val="Heading3Char1"/>
    <w:uiPriority w:val="99"/>
    <w:qFormat/>
    <w:locked/>
    <w:rsid w:val="002F22F9"/>
    <w:pPr>
      <w:keepNext/>
      <w:spacing w:before="240" w:after="60"/>
      <w:outlineLvl w:val="2"/>
    </w:pPr>
    <w:rPr>
      <w:rFonts w:ascii="Cambria" w:eastAsia="Calibri" w:hAnsi="Cambria"/>
      <w:b/>
      <w:bCs/>
      <w:sz w:val="26"/>
      <w:szCs w:val="26"/>
      <w:lang w:eastAsia="en-US"/>
    </w:rPr>
  </w:style>
  <w:style w:type="paragraph" w:styleId="Heading4">
    <w:name w:val="heading 4"/>
    <w:basedOn w:val="Normal"/>
    <w:next w:val="Normal"/>
    <w:link w:val="Heading4Char1"/>
    <w:uiPriority w:val="99"/>
    <w:qFormat/>
    <w:locked/>
    <w:rsid w:val="002F22F9"/>
    <w:pPr>
      <w:keepNext/>
      <w:spacing w:before="240" w:after="60"/>
      <w:outlineLvl w:val="3"/>
    </w:pPr>
    <w:rPr>
      <w:rFonts w:eastAsia="Calibri"/>
      <w:b/>
      <w:bCs/>
      <w:sz w:val="28"/>
      <w:szCs w:val="28"/>
      <w:lang w:eastAsia="en-US"/>
    </w:rPr>
  </w:style>
  <w:style w:type="paragraph" w:styleId="Heading5">
    <w:name w:val="heading 5"/>
    <w:basedOn w:val="Normal"/>
    <w:next w:val="Normal"/>
    <w:link w:val="Heading5Char1"/>
    <w:uiPriority w:val="99"/>
    <w:qFormat/>
    <w:locked/>
    <w:rsid w:val="002F22F9"/>
    <w:pPr>
      <w:spacing w:before="240" w:after="60"/>
      <w:outlineLvl w:val="4"/>
    </w:pPr>
    <w:rPr>
      <w:rFonts w:eastAsia="Calibri"/>
      <w:b/>
      <w:bCs/>
      <w:i/>
      <w:iCs/>
      <w:sz w:val="26"/>
      <w:szCs w:val="26"/>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59C1"/>
    <w:rPr>
      <w:rFonts w:ascii="KZ Times New Roman" w:hAnsi="KZ Times New Roman" w:cs="Times New Roman"/>
      <w:sz w:val="20"/>
      <w:szCs w:val="20"/>
      <w:lang w:eastAsia="ru-RU"/>
    </w:rPr>
  </w:style>
  <w:style w:type="character" w:customStyle="1" w:styleId="Heading2Char">
    <w:name w:val="Heading 2 Char"/>
    <w:basedOn w:val="DefaultParagraphFont"/>
    <w:link w:val="Heading2"/>
    <w:uiPriority w:val="99"/>
    <w:semiHidden/>
    <w:locked/>
    <w:rsid w:val="00EC020F"/>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C020F"/>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C020F"/>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EC020F"/>
    <w:rPr>
      <w:rFonts w:ascii="Calibri" w:hAnsi="Calibri" w:cs="Times New Roman"/>
      <w:b/>
      <w:bCs/>
      <w:i/>
      <w:iCs/>
      <w:sz w:val="26"/>
      <w:szCs w:val="26"/>
    </w:rPr>
  </w:style>
  <w:style w:type="paragraph" w:customStyle="1" w:styleId="1">
    <w:name w:val="1 Знак Знак Знак Знак Знак Знак Знак Знак Знак Знак Знак Знак Знак Знак Знак Знак Знак Знак Знак"/>
    <w:basedOn w:val="Normal"/>
    <w:autoRedefine/>
    <w:uiPriority w:val="99"/>
    <w:rsid w:val="00D159C1"/>
    <w:pPr>
      <w:spacing w:after="160" w:line="240" w:lineRule="exact"/>
    </w:pPr>
    <w:rPr>
      <w:rFonts w:ascii="Times New Roman" w:eastAsia="SimSun" w:hAnsi="Times New Roman"/>
      <w:b/>
      <w:sz w:val="28"/>
      <w:szCs w:val="24"/>
      <w:lang w:val="en-US" w:eastAsia="en-US"/>
    </w:rPr>
  </w:style>
  <w:style w:type="paragraph" w:styleId="BlockText">
    <w:name w:val="Block Text"/>
    <w:basedOn w:val="Normal"/>
    <w:uiPriority w:val="99"/>
    <w:rsid w:val="00D159C1"/>
    <w:pPr>
      <w:shd w:val="clear" w:color="auto" w:fill="FFFFFF"/>
      <w:tabs>
        <w:tab w:val="left" w:pos="346"/>
      </w:tabs>
      <w:spacing w:after="0" w:line="240" w:lineRule="auto"/>
      <w:ind w:left="360" w:right="-5"/>
      <w:jc w:val="both"/>
    </w:pPr>
    <w:rPr>
      <w:rFonts w:ascii="KZ Times New Roman" w:hAnsi="KZ Times New Roman"/>
      <w:noProof/>
      <w:color w:val="000000"/>
      <w:spacing w:val="10"/>
      <w:sz w:val="28"/>
      <w:szCs w:val="24"/>
    </w:rPr>
  </w:style>
  <w:style w:type="paragraph" w:styleId="BalloonText">
    <w:name w:val="Balloon Text"/>
    <w:basedOn w:val="Normal"/>
    <w:link w:val="BalloonTextChar"/>
    <w:uiPriority w:val="99"/>
    <w:semiHidden/>
    <w:rsid w:val="00D159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159C1"/>
    <w:rPr>
      <w:rFonts w:ascii="Tahoma" w:hAnsi="Tahoma" w:cs="Tahoma"/>
      <w:sz w:val="16"/>
      <w:szCs w:val="16"/>
      <w:lang w:eastAsia="ru-RU"/>
    </w:rPr>
  </w:style>
  <w:style w:type="paragraph" w:styleId="FootnoteText">
    <w:name w:val="footnote text"/>
    <w:basedOn w:val="Normal"/>
    <w:link w:val="FootnoteTextChar"/>
    <w:uiPriority w:val="99"/>
    <w:semiHidden/>
    <w:rsid w:val="00941DB5"/>
    <w:pPr>
      <w:spacing w:after="0" w:line="240" w:lineRule="auto"/>
    </w:pPr>
    <w:rPr>
      <w:rFonts w:ascii="Times New Roman" w:eastAsia="Calibri" w:hAnsi="Times New Roman"/>
      <w:sz w:val="20"/>
      <w:szCs w:val="20"/>
    </w:rPr>
  </w:style>
  <w:style w:type="character" w:customStyle="1" w:styleId="FootnoteTextChar">
    <w:name w:val="Footnote Text Char"/>
    <w:basedOn w:val="DefaultParagraphFont"/>
    <w:link w:val="FootnoteText"/>
    <w:uiPriority w:val="99"/>
    <w:semiHidden/>
    <w:locked/>
    <w:rsid w:val="000E7BF7"/>
    <w:rPr>
      <w:rFonts w:eastAsia="Times New Roman" w:cs="Times New Roman"/>
      <w:sz w:val="20"/>
      <w:szCs w:val="20"/>
    </w:rPr>
  </w:style>
  <w:style w:type="paragraph" w:styleId="BodyTextIndent">
    <w:name w:val="Body Text Indent"/>
    <w:basedOn w:val="Normal"/>
    <w:link w:val="BodyTextIndentChar"/>
    <w:uiPriority w:val="99"/>
    <w:rsid w:val="00941DB5"/>
    <w:pPr>
      <w:spacing w:after="120" w:line="240" w:lineRule="auto"/>
      <w:ind w:left="283"/>
    </w:pPr>
    <w:rPr>
      <w:rFonts w:ascii="Times New Roman" w:eastAsia="Calibri" w:hAnsi="Times New Roman"/>
      <w:sz w:val="24"/>
      <w:szCs w:val="24"/>
    </w:rPr>
  </w:style>
  <w:style w:type="character" w:customStyle="1" w:styleId="BodyTextIndentChar">
    <w:name w:val="Body Text Indent Char"/>
    <w:basedOn w:val="DefaultParagraphFont"/>
    <w:link w:val="BodyTextIndent"/>
    <w:uiPriority w:val="99"/>
    <w:semiHidden/>
    <w:locked/>
    <w:rsid w:val="000E7BF7"/>
    <w:rPr>
      <w:rFonts w:eastAsia="Times New Roman" w:cs="Times New Roman"/>
    </w:rPr>
  </w:style>
  <w:style w:type="paragraph" w:styleId="BodyText2">
    <w:name w:val="Body Text 2"/>
    <w:basedOn w:val="Normal"/>
    <w:link w:val="BodyText2Char"/>
    <w:uiPriority w:val="99"/>
    <w:rsid w:val="00941DB5"/>
    <w:pPr>
      <w:spacing w:after="120" w:line="480" w:lineRule="auto"/>
    </w:pPr>
    <w:rPr>
      <w:rFonts w:ascii="Times New Roman" w:eastAsia="Calibri" w:hAnsi="Times New Roman"/>
      <w:sz w:val="24"/>
      <w:szCs w:val="24"/>
    </w:rPr>
  </w:style>
  <w:style w:type="character" w:customStyle="1" w:styleId="BodyText2Char">
    <w:name w:val="Body Text 2 Char"/>
    <w:basedOn w:val="DefaultParagraphFont"/>
    <w:link w:val="BodyText2"/>
    <w:uiPriority w:val="99"/>
    <w:semiHidden/>
    <w:locked/>
    <w:rsid w:val="000E7BF7"/>
    <w:rPr>
      <w:rFonts w:eastAsia="Times New Roman" w:cs="Times New Roman"/>
    </w:rPr>
  </w:style>
  <w:style w:type="paragraph" w:customStyle="1" w:styleId="a">
    <w:name w:val="Знак Знак Знак"/>
    <w:basedOn w:val="Normal"/>
    <w:autoRedefine/>
    <w:uiPriority w:val="99"/>
    <w:rsid w:val="00941DB5"/>
    <w:pPr>
      <w:spacing w:after="160" w:line="240" w:lineRule="exact"/>
    </w:pPr>
    <w:rPr>
      <w:rFonts w:ascii="Times New Roman" w:eastAsia="SimSun" w:hAnsi="Times New Roman"/>
      <w:b/>
      <w:sz w:val="28"/>
      <w:szCs w:val="24"/>
      <w:lang w:val="en-US" w:eastAsia="en-US"/>
    </w:rPr>
  </w:style>
  <w:style w:type="character" w:styleId="FootnoteReference">
    <w:name w:val="footnote reference"/>
    <w:basedOn w:val="DefaultParagraphFont"/>
    <w:uiPriority w:val="99"/>
    <w:semiHidden/>
    <w:rsid w:val="00941DB5"/>
    <w:rPr>
      <w:rFonts w:cs="Times New Roman"/>
      <w:vertAlign w:val="superscript"/>
    </w:rPr>
  </w:style>
  <w:style w:type="character" w:customStyle="1" w:styleId="9">
    <w:name w:val="Знак Знак9"/>
    <w:basedOn w:val="DefaultParagraphFont"/>
    <w:uiPriority w:val="99"/>
    <w:rsid w:val="002F22F9"/>
    <w:rPr>
      <w:rFonts w:ascii="Cambria" w:hAnsi="Cambria" w:cs="Times New Roman"/>
      <w:b/>
      <w:bCs/>
      <w:color w:val="365F91"/>
      <w:sz w:val="28"/>
      <w:szCs w:val="28"/>
      <w:lang w:eastAsia="en-US"/>
    </w:rPr>
  </w:style>
  <w:style w:type="character" w:customStyle="1" w:styleId="Heading2Char1">
    <w:name w:val="Heading 2 Char1"/>
    <w:basedOn w:val="DefaultParagraphFont"/>
    <w:link w:val="Heading2"/>
    <w:uiPriority w:val="99"/>
    <w:semiHidden/>
    <w:locked/>
    <w:rsid w:val="002F22F9"/>
    <w:rPr>
      <w:rFonts w:ascii="Arial" w:hAnsi="Arial" w:cs="Arial"/>
      <w:b/>
      <w:bCs/>
      <w:i/>
      <w:iCs/>
      <w:sz w:val="28"/>
      <w:szCs w:val="28"/>
      <w:lang w:val="ru-RU" w:eastAsia="ru-RU" w:bidi="ar-SA"/>
    </w:rPr>
  </w:style>
  <w:style w:type="character" w:customStyle="1" w:styleId="Heading3Char1">
    <w:name w:val="Heading 3 Char1"/>
    <w:basedOn w:val="DefaultParagraphFont"/>
    <w:link w:val="Heading3"/>
    <w:uiPriority w:val="99"/>
    <w:locked/>
    <w:rsid w:val="002F22F9"/>
    <w:rPr>
      <w:rFonts w:ascii="Cambria" w:hAnsi="Cambria" w:cs="Times New Roman"/>
      <w:b/>
      <w:bCs/>
      <w:sz w:val="26"/>
      <w:szCs w:val="26"/>
      <w:lang w:val="ru-RU" w:eastAsia="en-US" w:bidi="ar-SA"/>
    </w:rPr>
  </w:style>
  <w:style w:type="character" w:customStyle="1" w:styleId="Heading4Char1">
    <w:name w:val="Heading 4 Char1"/>
    <w:basedOn w:val="DefaultParagraphFont"/>
    <w:link w:val="Heading4"/>
    <w:uiPriority w:val="99"/>
    <w:locked/>
    <w:rsid w:val="002F22F9"/>
    <w:rPr>
      <w:rFonts w:ascii="Calibri" w:hAnsi="Calibri" w:cs="Times New Roman"/>
      <w:b/>
      <w:bCs/>
      <w:sz w:val="28"/>
      <w:szCs w:val="28"/>
      <w:lang w:val="ru-RU" w:eastAsia="en-US" w:bidi="ar-SA"/>
    </w:rPr>
  </w:style>
  <w:style w:type="character" w:customStyle="1" w:styleId="Heading5Char1">
    <w:name w:val="Heading 5 Char1"/>
    <w:basedOn w:val="DefaultParagraphFont"/>
    <w:link w:val="Heading5"/>
    <w:uiPriority w:val="99"/>
    <w:locked/>
    <w:rsid w:val="002F22F9"/>
    <w:rPr>
      <w:rFonts w:ascii="Calibri" w:hAnsi="Calibri" w:cs="Times New Roman"/>
      <w:b/>
      <w:bCs/>
      <w:i/>
      <w:iCs/>
      <w:sz w:val="26"/>
      <w:szCs w:val="26"/>
      <w:lang w:val="ru-RU" w:eastAsia="en-US" w:bidi="ar-SA"/>
    </w:rPr>
  </w:style>
  <w:style w:type="character" w:customStyle="1" w:styleId="2">
    <w:name w:val="Основной текст (2)_"/>
    <w:link w:val="21"/>
    <w:uiPriority w:val="99"/>
    <w:locked/>
    <w:rsid w:val="002F22F9"/>
    <w:rPr>
      <w:sz w:val="28"/>
      <w:shd w:val="clear" w:color="auto" w:fill="FFFFFF"/>
    </w:rPr>
  </w:style>
  <w:style w:type="paragraph" w:customStyle="1" w:styleId="21">
    <w:name w:val="Основной текст (2)1"/>
    <w:basedOn w:val="Normal"/>
    <w:link w:val="2"/>
    <w:uiPriority w:val="99"/>
    <w:rsid w:val="002F22F9"/>
    <w:pPr>
      <w:shd w:val="clear" w:color="auto" w:fill="FFFFFF"/>
      <w:spacing w:before="1020" w:after="0" w:line="322" w:lineRule="exact"/>
      <w:jc w:val="right"/>
    </w:pPr>
    <w:rPr>
      <w:rFonts w:eastAsia="Calibri"/>
      <w:sz w:val="28"/>
      <w:szCs w:val="20"/>
      <w:shd w:val="clear" w:color="auto" w:fill="FFFFFF"/>
    </w:rPr>
  </w:style>
  <w:style w:type="character" w:customStyle="1" w:styleId="20">
    <w:name w:val="Основной текст (2)"/>
    <w:uiPriority w:val="99"/>
    <w:rsid w:val="002F22F9"/>
    <w:rPr>
      <w:rFonts w:ascii="Times New Roman" w:hAnsi="Times New Roman"/>
      <w:sz w:val="28"/>
      <w:u w:val="single"/>
      <w:shd w:val="clear" w:color="auto" w:fill="FFFFFF"/>
    </w:rPr>
  </w:style>
  <w:style w:type="character" w:customStyle="1" w:styleId="22">
    <w:name w:val="Основной текст (2) + Полужирный"/>
    <w:uiPriority w:val="99"/>
    <w:rsid w:val="002F22F9"/>
    <w:rPr>
      <w:rFonts w:ascii="Times New Roman" w:hAnsi="Times New Roman"/>
      <w:b/>
      <w:sz w:val="28"/>
      <w:shd w:val="clear" w:color="auto" w:fill="FFFFFF"/>
    </w:rPr>
  </w:style>
  <w:style w:type="character" w:customStyle="1" w:styleId="BodyTextChar1">
    <w:name w:val="Body Text Char1"/>
    <w:uiPriority w:val="99"/>
    <w:locked/>
    <w:rsid w:val="002F22F9"/>
    <w:rPr>
      <w:rFonts w:ascii="Arial" w:hAnsi="Arial"/>
      <w:shd w:val="clear" w:color="auto" w:fill="FFFFFF"/>
    </w:rPr>
  </w:style>
  <w:style w:type="paragraph" w:styleId="BodyText">
    <w:name w:val="Body Text"/>
    <w:basedOn w:val="Normal"/>
    <w:link w:val="BodyTextChar"/>
    <w:uiPriority w:val="99"/>
    <w:rsid w:val="002F22F9"/>
    <w:pPr>
      <w:shd w:val="clear" w:color="auto" w:fill="FFFFFF"/>
      <w:spacing w:after="0" w:line="254" w:lineRule="exact"/>
      <w:jc w:val="both"/>
    </w:pPr>
    <w:rPr>
      <w:rFonts w:ascii="Arial" w:eastAsia="Calibri" w:hAnsi="Arial"/>
      <w:sz w:val="20"/>
      <w:szCs w:val="20"/>
      <w:shd w:val="clear" w:color="auto" w:fill="FFFFFF"/>
    </w:rPr>
  </w:style>
  <w:style w:type="character" w:customStyle="1" w:styleId="BodyTextChar">
    <w:name w:val="Body Text Char"/>
    <w:basedOn w:val="DefaultParagraphFont"/>
    <w:link w:val="BodyText"/>
    <w:uiPriority w:val="99"/>
    <w:semiHidden/>
    <w:locked/>
    <w:rsid w:val="00EC020F"/>
    <w:rPr>
      <w:rFonts w:eastAsia="Times New Roman" w:cs="Times New Roman"/>
    </w:rPr>
  </w:style>
  <w:style w:type="character" w:customStyle="1" w:styleId="a0">
    <w:name w:val="Основной текст Знак"/>
    <w:basedOn w:val="DefaultParagraphFont"/>
    <w:uiPriority w:val="99"/>
    <w:semiHidden/>
    <w:rsid w:val="002F22F9"/>
    <w:rPr>
      <w:rFonts w:cs="Times New Roman"/>
    </w:rPr>
  </w:style>
  <w:style w:type="paragraph" w:styleId="Title">
    <w:name w:val="Title"/>
    <w:aliases w:val="Знак"/>
    <w:basedOn w:val="Normal"/>
    <w:link w:val="TitleChar1"/>
    <w:uiPriority w:val="99"/>
    <w:qFormat/>
    <w:locked/>
    <w:rsid w:val="002F22F9"/>
    <w:pPr>
      <w:autoSpaceDE w:val="0"/>
      <w:autoSpaceDN w:val="0"/>
      <w:spacing w:after="0" w:line="240" w:lineRule="auto"/>
      <w:jc w:val="center"/>
    </w:pPr>
    <w:rPr>
      <w:rFonts w:ascii="Times New Roman KZ" w:eastAsia="Calibri" w:hAnsi="Times New Roman KZ" w:cs="KZ Arial"/>
      <w:b/>
      <w:bCs/>
      <w:sz w:val="24"/>
      <w:szCs w:val="24"/>
      <w:lang w:val="ca-ES"/>
    </w:rPr>
  </w:style>
  <w:style w:type="character" w:customStyle="1" w:styleId="TitleChar">
    <w:name w:val="Title Char"/>
    <w:aliases w:val="Знак Char"/>
    <w:basedOn w:val="DefaultParagraphFont"/>
    <w:link w:val="Title"/>
    <w:uiPriority w:val="99"/>
    <w:locked/>
    <w:rsid w:val="00EC020F"/>
    <w:rPr>
      <w:rFonts w:ascii="Cambria" w:hAnsi="Cambria" w:cs="Times New Roman"/>
      <w:b/>
      <w:bCs/>
      <w:kern w:val="28"/>
      <w:sz w:val="32"/>
      <w:szCs w:val="32"/>
    </w:rPr>
  </w:style>
  <w:style w:type="character" w:customStyle="1" w:styleId="TitleChar1">
    <w:name w:val="Title Char1"/>
    <w:aliases w:val="Знак Char1"/>
    <w:basedOn w:val="DefaultParagraphFont"/>
    <w:link w:val="Title"/>
    <w:uiPriority w:val="99"/>
    <w:locked/>
    <w:rsid w:val="002F22F9"/>
    <w:rPr>
      <w:rFonts w:ascii="Times New Roman KZ" w:hAnsi="Times New Roman KZ" w:cs="KZ Arial"/>
      <w:b/>
      <w:bCs/>
      <w:sz w:val="24"/>
      <w:szCs w:val="24"/>
      <w:lang w:val="ca-ES" w:eastAsia="ru-RU" w:bidi="ar-SA"/>
    </w:rPr>
  </w:style>
  <w:style w:type="paragraph" w:customStyle="1" w:styleId="10">
    <w:name w:val="заголовок 1"/>
    <w:basedOn w:val="Normal"/>
    <w:next w:val="Normal"/>
    <w:uiPriority w:val="99"/>
    <w:rsid w:val="002F22F9"/>
    <w:pPr>
      <w:keepNext/>
      <w:autoSpaceDE w:val="0"/>
      <w:autoSpaceDN w:val="0"/>
      <w:spacing w:after="0" w:line="240" w:lineRule="auto"/>
      <w:jc w:val="right"/>
      <w:outlineLvl w:val="0"/>
    </w:pPr>
    <w:rPr>
      <w:rFonts w:ascii="Times New Roman KZ" w:eastAsia="Calibri" w:hAnsi="Times New Roman KZ" w:cs="KZ Arial"/>
      <w:sz w:val="28"/>
      <w:szCs w:val="28"/>
      <w:lang w:val="uk-UA"/>
    </w:rPr>
  </w:style>
  <w:style w:type="paragraph" w:styleId="Header">
    <w:name w:val="header"/>
    <w:basedOn w:val="Normal"/>
    <w:link w:val="HeaderChar1"/>
    <w:uiPriority w:val="99"/>
    <w:semiHidden/>
    <w:rsid w:val="002F22F9"/>
    <w:pPr>
      <w:tabs>
        <w:tab w:val="center" w:pos="4677"/>
        <w:tab w:val="right" w:pos="9355"/>
      </w:tabs>
    </w:pPr>
    <w:rPr>
      <w:lang w:eastAsia="en-US"/>
    </w:rPr>
  </w:style>
  <w:style w:type="character" w:customStyle="1" w:styleId="HeaderChar">
    <w:name w:val="Header Char"/>
    <w:basedOn w:val="DefaultParagraphFont"/>
    <w:link w:val="Header"/>
    <w:uiPriority w:val="99"/>
    <w:semiHidden/>
    <w:locked/>
    <w:rsid w:val="00EC020F"/>
    <w:rPr>
      <w:rFonts w:eastAsia="Times New Roman" w:cs="Times New Roman"/>
    </w:rPr>
  </w:style>
  <w:style w:type="character" w:customStyle="1" w:styleId="HeaderChar1">
    <w:name w:val="Header Char1"/>
    <w:basedOn w:val="DefaultParagraphFont"/>
    <w:link w:val="Header"/>
    <w:uiPriority w:val="99"/>
    <w:semiHidden/>
    <w:locked/>
    <w:rsid w:val="002F22F9"/>
    <w:rPr>
      <w:rFonts w:ascii="Calibri" w:hAnsi="Calibri" w:cs="Times New Roman"/>
      <w:sz w:val="22"/>
      <w:szCs w:val="22"/>
      <w:lang w:val="ru-RU" w:eastAsia="en-US" w:bidi="ar-SA"/>
    </w:rPr>
  </w:style>
  <w:style w:type="paragraph" w:styleId="Footer">
    <w:name w:val="footer"/>
    <w:basedOn w:val="Normal"/>
    <w:link w:val="FooterChar1"/>
    <w:uiPriority w:val="99"/>
    <w:rsid w:val="002F22F9"/>
    <w:pPr>
      <w:tabs>
        <w:tab w:val="center" w:pos="4677"/>
        <w:tab w:val="right" w:pos="9355"/>
      </w:tabs>
    </w:pPr>
    <w:rPr>
      <w:lang w:eastAsia="en-US"/>
    </w:rPr>
  </w:style>
  <w:style w:type="character" w:customStyle="1" w:styleId="FooterChar">
    <w:name w:val="Footer Char"/>
    <w:basedOn w:val="DefaultParagraphFont"/>
    <w:link w:val="Footer"/>
    <w:uiPriority w:val="99"/>
    <w:semiHidden/>
    <w:locked/>
    <w:rsid w:val="00EC020F"/>
    <w:rPr>
      <w:rFonts w:eastAsia="Times New Roman" w:cs="Times New Roman"/>
    </w:rPr>
  </w:style>
  <w:style w:type="character" w:customStyle="1" w:styleId="FooterChar1">
    <w:name w:val="Footer Char1"/>
    <w:basedOn w:val="DefaultParagraphFont"/>
    <w:link w:val="Footer"/>
    <w:uiPriority w:val="99"/>
    <w:locked/>
    <w:rsid w:val="002F22F9"/>
    <w:rPr>
      <w:rFonts w:ascii="Calibri" w:hAnsi="Calibri" w:cs="Times New Roman"/>
      <w:sz w:val="22"/>
      <w:szCs w:val="22"/>
      <w:lang w:val="ru-RU" w:eastAsia="en-US" w:bidi="ar-SA"/>
    </w:rPr>
  </w:style>
  <w:style w:type="paragraph" w:customStyle="1" w:styleId="a1">
    <w:name w:val="Абзац списка"/>
    <w:basedOn w:val="Normal"/>
    <w:uiPriority w:val="99"/>
    <w:rsid w:val="002F22F9"/>
    <w:pPr>
      <w:ind w:left="720"/>
      <w:contextualSpacing/>
    </w:pPr>
    <w:rPr>
      <w:rFonts w:eastAsia="Calibri"/>
    </w:rPr>
  </w:style>
  <w:style w:type="character" w:customStyle="1" w:styleId="apple-style-span">
    <w:name w:val="apple-style-span"/>
    <w:basedOn w:val="DefaultParagraphFont"/>
    <w:uiPriority w:val="99"/>
    <w:rsid w:val="002F22F9"/>
    <w:rPr>
      <w:rFonts w:cs="Times New Roman"/>
    </w:rPr>
  </w:style>
  <w:style w:type="paragraph" w:styleId="NormalWeb">
    <w:name w:val="Normal (Web)"/>
    <w:basedOn w:val="Normal"/>
    <w:uiPriority w:val="99"/>
    <w:rsid w:val="002F22F9"/>
    <w:pPr>
      <w:spacing w:before="100" w:beforeAutospacing="1" w:after="100" w:afterAutospacing="1" w:line="240" w:lineRule="auto"/>
    </w:pPr>
    <w:rPr>
      <w:rFonts w:ascii="Times New Roman" w:eastAsia="Calibri" w:hAnsi="Times New Roman"/>
      <w:sz w:val="24"/>
      <w:szCs w:val="24"/>
    </w:rPr>
  </w:style>
  <w:style w:type="character" w:customStyle="1" w:styleId="apple-converted-space">
    <w:name w:val="apple-converted-space"/>
    <w:basedOn w:val="DefaultParagraphFont"/>
    <w:uiPriority w:val="99"/>
    <w:rsid w:val="002F22F9"/>
    <w:rPr>
      <w:rFonts w:cs="Times New Roman"/>
    </w:rPr>
  </w:style>
  <w:style w:type="table" w:styleId="TableGrid">
    <w:name w:val="Table Grid"/>
    <w:basedOn w:val="TableNormal"/>
    <w:uiPriority w:val="99"/>
    <w:locked/>
    <w:rsid w:val="002F22F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нак Знак1"/>
    <w:basedOn w:val="DefaultParagraphFont"/>
    <w:uiPriority w:val="99"/>
    <w:semiHidden/>
    <w:rsid w:val="002F22F9"/>
    <w:rPr>
      <w:rFonts w:cs="Times New Roman"/>
      <w:sz w:val="22"/>
      <w:szCs w:val="22"/>
      <w:lang w:eastAsia="en-US"/>
    </w:rPr>
  </w:style>
  <w:style w:type="character" w:customStyle="1" w:styleId="a2">
    <w:name w:val="Знак Знак"/>
    <w:basedOn w:val="DefaultParagraphFont"/>
    <w:uiPriority w:val="99"/>
    <w:semiHidden/>
    <w:rsid w:val="002F22F9"/>
    <w:rPr>
      <w:rFonts w:cs="Times New Roman"/>
      <w:sz w:val="22"/>
      <w:szCs w:val="22"/>
      <w:lang w:eastAsia="en-US"/>
    </w:rPr>
  </w:style>
  <w:style w:type="character" w:styleId="PageNumber">
    <w:name w:val="page number"/>
    <w:basedOn w:val="DefaultParagraphFont"/>
    <w:uiPriority w:val="99"/>
    <w:rsid w:val="001707C9"/>
    <w:rPr>
      <w:rFonts w:cs="Times New Roman"/>
    </w:rPr>
  </w:style>
</w:styles>
</file>

<file path=word/webSettings.xml><?xml version="1.0" encoding="utf-8"?>
<w:webSettings xmlns:r="http://schemas.openxmlformats.org/officeDocument/2006/relationships" xmlns:w="http://schemas.openxmlformats.org/wordprocessingml/2006/main">
  <w:divs>
    <w:div w:id="342366927">
      <w:marLeft w:val="0"/>
      <w:marRight w:val="0"/>
      <w:marTop w:val="0"/>
      <w:marBottom w:val="0"/>
      <w:divBdr>
        <w:top w:val="none" w:sz="0" w:space="0" w:color="auto"/>
        <w:left w:val="none" w:sz="0" w:space="0" w:color="auto"/>
        <w:bottom w:val="none" w:sz="0" w:space="0" w:color="auto"/>
        <w:right w:val="none" w:sz="0" w:space="0" w:color="auto"/>
      </w:divBdr>
    </w:div>
    <w:div w:id="3423669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329</TotalTime>
  <Pages>100</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Фатима</dc:creator>
  <cp:keywords/>
  <dc:description/>
  <cp:lastModifiedBy>User</cp:lastModifiedBy>
  <cp:revision>184</cp:revision>
  <cp:lastPrinted>2004-05-31T22:14:00Z</cp:lastPrinted>
  <dcterms:created xsi:type="dcterms:W3CDTF">2012-06-29T03:49:00Z</dcterms:created>
  <dcterms:modified xsi:type="dcterms:W3CDTF">2004-05-31T22:18:00Z</dcterms:modified>
</cp:coreProperties>
</file>